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1421592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D0383">
        <w:rPr>
          <w:b/>
          <w:i/>
          <w:noProof/>
          <w:sz w:val="28"/>
        </w:rPr>
        <w:fldChar w:fldCharType="begin"/>
      </w:r>
      <w:r w:rsidR="00ED0383">
        <w:rPr>
          <w:b/>
          <w:i/>
          <w:noProof/>
          <w:sz w:val="28"/>
        </w:rPr>
        <w:instrText xml:space="preserve"> DOCPROPERTY  Tdoc#  \* MERGEFORMAT </w:instrText>
      </w:r>
      <w:r w:rsidR="00ED0383">
        <w:rPr>
          <w:b/>
          <w:i/>
          <w:noProof/>
          <w:sz w:val="28"/>
        </w:rPr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</w:t>
      </w:r>
      <w:r w:rsidR="00B00E19">
        <w:rPr>
          <w:b/>
          <w:i/>
          <w:noProof/>
          <w:sz w:val="28"/>
        </w:rPr>
        <w:t>09</w:t>
      </w:r>
      <w:r w:rsidR="00ED0383">
        <w:rPr>
          <w:b/>
          <w:i/>
          <w:noProof/>
          <w:sz w:val="28"/>
        </w:rPr>
        <w:fldChar w:fldCharType="end"/>
      </w:r>
    </w:p>
    <w:p w14:paraId="5D6FC58C" w14:textId="1E5CEA7A" w:rsidR="001A09A3" w:rsidRDefault="00ED0383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2E17F86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8F6770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5811F85" w:rsidR="001E41F3" w:rsidRDefault="001D6AB9" w:rsidP="005A6FEB">
            <w:pPr>
              <w:pStyle w:val="CRCoverPage"/>
              <w:spacing w:after="0"/>
              <w:rPr>
                <w:noProof/>
              </w:rPr>
            </w:pPr>
            <w:r w:rsidRPr="001D6AB9">
              <w:t>Correction for 5GMM test case 9.1.6.2.1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939594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1D6AB9">
              <w:rPr>
                <w:noProof/>
              </w:rPr>
              <w:t>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0F4A" w14:textId="5F276D37" w:rsidR="00360E31" w:rsidRDefault="00923867" w:rsidP="003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some test cases where SS is initiating deregistration, the IMS component should be reset to allow for new IMS registration.</w:t>
            </w:r>
          </w:p>
          <w:p w14:paraId="5CC9551D" w14:textId="3BE70AE4" w:rsidR="001E41F3" w:rsidRDefault="001E41F3" w:rsidP="00360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B3197A" w:rsidR="0064218F" w:rsidRPr="0064218F" w:rsidRDefault="00B95809" w:rsidP="00E36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 IMS component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A00A7D8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E36C2A">
              <w:rPr>
                <w:noProof/>
              </w:rPr>
              <w:t xml:space="preserve">IMS-enabled </w:t>
            </w:r>
            <w:r>
              <w:rPr>
                <w:noProof/>
              </w:rPr>
              <w:t>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2255757" w:rsidR="001E41F3" w:rsidRDefault="001D6AB9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9.1.6.2.1.NR5GC, 9.1.6.1.2.NR5GC, 9.1.6.2.2.NR5GC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4513690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7C1B6A7B" w14:textId="48ED67CD" w:rsidR="00AE70CA" w:rsidRDefault="003A22C0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70CA" w:rsidRPr="009F28BA">
        <w:rPr>
          <w:rFonts w:cs="Arial"/>
          <w:iCs/>
        </w:rPr>
        <w:t>Table of Contents</w:t>
      </w:r>
      <w:r w:rsidR="00AE70CA">
        <w:tab/>
      </w:r>
      <w:r w:rsidR="00AE70CA">
        <w:fldChar w:fldCharType="begin"/>
      </w:r>
      <w:r w:rsidR="00AE70CA">
        <w:instrText xml:space="preserve"> PAGEREF _Toc94513690 \h </w:instrText>
      </w:r>
      <w:r w:rsidR="00AE70CA">
        <w:fldChar w:fldCharType="separate"/>
      </w:r>
      <w:r w:rsidR="00AE70CA">
        <w:t>2</w:t>
      </w:r>
      <w:r w:rsidR="00AE70CA">
        <w:fldChar w:fldCharType="end"/>
      </w:r>
    </w:p>
    <w:p w14:paraId="42D0FC93" w14:textId="57B56268" w:rsidR="00AE70CA" w:rsidRDefault="00AE70C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28BA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28B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_Toc94513691 \h </w:instrText>
      </w:r>
      <w:r>
        <w:fldChar w:fldCharType="separate"/>
      </w:r>
      <w:r>
        <w:t>3</w:t>
      </w:r>
      <w:r>
        <w:fldChar w:fldCharType="end"/>
      </w:r>
    </w:p>
    <w:p w14:paraId="66767209" w14:textId="61F0C945" w:rsidR="00AE70CA" w:rsidRDefault="00AE70CA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9F28BA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9F28B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_Toc94513692 \h </w:instrText>
      </w:r>
      <w:r>
        <w:fldChar w:fldCharType="separate"/>
      </w:r>
      <w:r>
        <w:t>3</w:t>
      </w:r>
      <w:r>
        <w:fldChar w:fldCharType="end"/>
      </w:r>
    </w:p>
    <w:p w14:paraId="6901ACEB" w14:textId="05E4F4E3" w:rsidR="00AE70CA" w:rsidRDefault="00AE70CA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 xml:space="preserve">2.1 </w:t>
      </w:r>
      <w:r w:rsidRPr="009F28BA">
        <w:rPr>
          <w:b/>
          <w:lang w:val="en-US"/>
        </w:rPr>
        <w:t xml:space="preserve">1 </w:t>
      </w:r>
      <w:r w:rsidRPr="009F28BA">
        <w:rPr>
          <w:b/>
          <w:lang w:val="pt-BR"/>
        </w:rPr>
        <w:t xml:space="preserve">Change </w:t>
      </w:r>
      <w:r w:rsidRPr="009F28BA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_Toc94513693 \h </w:instrText>
      </w:r>
      <w:r>
        <w:fldChar w:fldCharType="separate"/>
      </w:r>
      <w:r>
        <w:t>3</w:t>
      </w:r>
      <w:r>
        <w:fldChar w:fldCharType="end"/>
      </w:r>
    </w:p>
    <w:p w14:paraId="2E4D4796" w14:textId="0053918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451369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4513692"/>
      <w:r w:rsidRPr="00854C55">
        <w:rPr>
          <w:b/>
        </w:rPr>
        <w:t>Corrections required</w:t>
      </w:r>
      <w:bookmarkEnd w:id="4"/>
      <w:bookmarkEnd w:id="5"/>
      <w:bookmarkEnd w:id="6"/>
    </w:p>
    <w:p w14:paraId="65437E5D" w14:textId="5ED98388" w:rsidR="00E36C2A" w:rsidRDefault="00A15AEB" w:rsidP="00E36C2A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94513693"/>
      <w:r>
        <w:t xml:space="preserve">2.1 </w:t>
      </w:r>
      <w:r w:rsidR="00E36C2A">
        <w:rPr>
          <w:b/>
          <w:lang w:val="en-US"/>
        </w:rPr>
        <w:t xml:space="preserve">1 </w:t>
      </w:r>
      <w:r w:rsidR="00E36C2A">
        <w:rPr>
          <w:b/>
          <w:lang w:val="pt-BR"/>
        </w:rPr>
        <w:t xml:space="preserve">Change </w:t>
      </w:r>
      <w:r w:rsidR="00E36C2A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02E689D2" w14:textId="77777777" w:rsidTr="00DB67B2">
        <w:trPr>
          <w:trHeight w:val="447"/>
        </w:trPr>
        <w:tc>
          <w:tcPr>
            <w:tcW w:w="1985" w:type="dxa"/>
          </w:tcPr>
          <w:p w14:paraId="6953B469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3D1F4C" w14:textId="5369A2F8" w:rsidR="00E36C2A" w:rsidRDefault="001D6AB9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e.g. </w:t>
            </w:r>
            <w:r w:rsidR="00E36C2A" w:rsidRPr="00F42580">
              <w:rPr>
                <w:rFonts w:ascii="Arial" w:hAnsi="Arial"/>
                <w:bCs/>
                <w:lang w:val="en-US" w:eastAsia="en-GB"/>
              </w:rPr>
              <w:t>fl_TC_9_1_</w:t>
            </w:r>
            <w:r>
              <w:rPr>
                <w:rFonts w:ascii="Arial" w:hAnsi="Arial"/>
                <w:bCs/>
                <w:lang w:val="en-US" w:eastAsia="en-GB"/>
              </w:rPr>
              <w:t>6.2.1</w:t>
            </w:r>
          </w:p>
        </w:tc>
      </w:tr>
      <w:tr w:rsidR="00E36C2A" w14:paraId="5813D632" w14:textId="77777777" w:rsidTr="00DB67B2">
        <w:trPr>
          <w:trHeight w:val="549"/>
        </w:trPr>
        <w:tc>
          <w:tcPr>
            <w:tcW w:w="1985" w:type="dxa"/>
          </w:tcPr>
          <w:p w14:paraId="6141DD48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D30281" w14:textId="3984505F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</w:t>
            </w:r>
            <w:r w:rsidR="001D6AB9">
              <w:rPr>
                <w:rFonts w:cs="Arial"/>
                <w:color w:val="000000"/>
                <w:lang w:eastAsia="zh-CN"/>
              </w:rPr>
              <w:t>step 1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34590F">
              <w:rPr>
                <w:rFonts w:cs="Arial"/>
                <w:color w:val="000000"/>
                <w:lang w:eastAsia="zh-CN"/>
              </w:rPr>
              <w:t xml:space="preserve">The SS transmits a </w:t>
            </w:r>
            <w:r w:rsidR="001D6AB9">
              <w:rPr>
                <w:rFonts w:cs="Arial"/>
                <w:color w:val="000000"/>
                <w:lang w:eastAsia="zh-CN"/>
              </w:rPr>
              <w:t>DEREGISTRATION REQUEST</w:t>
            </w:r>
            <w:r w:rsidRPr="0034590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and so an IMS enabled UE will perform IMS registration again during the step </w:t>
            </w:r>
            <w:r w:rsidR="001D6AB9">
              <w:rPr>
                <w:rFonts w:cs="Arial"/>
                <w:color w:val="000000"/>
                <w:lang w:eastAsia="zh-CN"/>
              </w:rPr>
              <w:t>7-23</w:t>
            </w:r>
            <w:r>
              <w:rPr>
                <w:rFonts w:cs="Arial"/>
                <w:color w:val="000000"/>
                <w:lang w:eastAsia="zh-CN"/>
              </w:rPr>
              <w:t>, following the initial Registration procedure.</w:t>
            </w:r>
          </w:p>
        </w:tc>
      </w:tr>
      <w:tr w:rsidR="00E36C2A" w14:paraId="2A180509" w14:textId="77777777" w:rsidTr="00DB67B2">
        <w:tc>
          <w:tcPr>
            <w:tcW w:w="1985" w:type="dxa"/>
          </w:tcPr>
          <w:p w14:paraId="0C0D1302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57043B" w14:textId="77777777" w:rsidR="00E36C2A" w:rsidRDefault="00E36C2A" w:rsidP="00DB67B2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>Reset IMS component to allow</w:t>
            </w:r>
            <w:r w:rsidR="001D6AB9">
              <w:rPr>
                <w:bCs/>
                <w:lang w:val="en-US" w:eastAsia="en-GB"/>
              </w:rPr>
              <w:t xml:space="preserve"> new</w:t>
            </w:r>
            <w:r>
              <w:rPr>
                <w:bCs/>
                <w:lang w:val="en-US" w:eastAsia="en-GB"/>
              </w:rPr>
              <w:t xml:space="preserve"> IMS registration.</w:t>
            </w:r>
          </w:p>
          <w:p w14:paraId="082485C0" w14:textId="77777777" w:rsidR="001D6AB9" w:rsidRDefault="001D6AB9" w:rsidP="00DB67B2">
            <w:pPr>
              <w:pStyle w:val="CRCoverPage"/>
              <w:spacing w:after="0"/>
              <w:rPr>
                <w:bCs/>
                <w:lang w:val="en-US" w:eastAsia="en-GB"/>
              </w:rPr>
            </w:pPr>
          </w:p>
          <w:p w14:paraId="6C9EFB35" w14:textId="19F9F5BF" w:rsidR="001D6AB9" w:rsidRDefault="001D6AB9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923867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Similar changes are </w:t>
            </w:r>
            <w:r w:rsidR="00923867">
              <w:rPr>
                <w:rFonts w:cs="Arial"/>
                <w:color w:val="000000"/>
                <w:lang w:eastAsia="zh-CN"/>
              </w:rPr>
              <w:t>needed</w:t>
            </w:r>
            <w:r>
              <w:rPr>
                <w:rFonts w:cs="Arial"/>
                <w:color w:val="000000"/>
                <w:lang w:eastAsia="zh-CN"/>
              </w:rPr>
              <w:t xml:space="preserve"> for the test cases 9.1.6.1.2 and 9.1.6.2.2</w:t>
            </w:r>
          </w:p>
        </w:tc>
      </w:tr>
      <w:tr w:rsidR="00E36C2A" w14:paraId="759C058F" w14:textId="77777777" w:rsidTr="00DB67B2">
        <w:tc>
          <w:tcPr>
            <w:tcW w:w="1985" w:type="dxa"/>
          </w:tcPr>
          <w:p w14:paraId="7685E995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5EE5A1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C178DDD" w14:textId="77777777" w:rsidTr="00DB67B2">
        <w:tc>
          <w:tcPr>
            <w:tcW w:w="1985" w:type="dxa"/>
          </w:tcPr>
          <w:p w14:paraId="7D8E485D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7B1D15" w14:textId="20BE9D53" w:rsidR="00E36C2A" w:rsidRDefault="00ED0383" w:rsidP="00DB67B2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  <w:bookmarkStart w:id="8" w:name="_GoBack"/>
            <w:bookmarkEnd w:id="8"/>
          </w:p>
        </w:tc>
      </w:tr>
    </w:tbl>
    <w:p w14:paraId="3EAA2BF4" w14:textId="77777777" w:rsidR="00E36C2A" w:rsidRDefault="00E36C2A" w:rsidP="00E36C2A"/>
    <w:p w14:paraId="21651339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D283466" w14:textId="77777777" w:rsidTr="00DB67B2">
        <w:tc>
          <w:tcPr>
            <w:tcW w:w="9855" w:type="dxa"/>
          </w:tcPr>
          <w:p w14:paraId="2155F34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>function fl_TC_9_1_6_2_1_TestBody() runs on NR5GC_PTC</w:t>
            </w:r>
          </w:p>
          <w:p w14:paraId="79630F5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8502B9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6A4EF2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076DCC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NR_RadioBearerId_Type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tsc_NR_RbId_SRB2;</w:t>
            </w:r>
          </w:p>
          <w:p w14:paraId="4B0131B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7DDD8E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64D70D6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92B03F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 DEREGISTRATION REQUEST with indicates "re-registration required".</w:t>
            </w:r>
          </w:p>
          <w:p w14:paraId="7242D2E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1"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8A18AB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852403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f_Get_NG_DeregistrationReqMTMsg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crs_DeregisterType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('0'B, '1'B), omit)))); // @sic R5-201202 sic@</w:t>
            </w:r>
          </w:p>
          <w:p w14:paraId="4675E28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// Check: Does the UE transmit a DEREGISTRATION ACCEPT message?</w:t>
            </w:r>
          </w:p>
          <w:p w14:paraId="33814F5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2"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2CE33D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A8B55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242E2A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AFE8CD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426E025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cr_NG_DEREGISTRATION_ACCEPT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115C0B7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(__FILE__, __LINE__, "Step 2: DEREGISTRATION ACCEPT received");</w:t>
            </w:r>
          </w:p>
          <w:p w14:paraId="13316C0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A09925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releases RRC connection.</w:t>
            </w:r>
          </w:p>
          <w:p w14:paraId="0C4113D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3"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A2E3F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F1051C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lastRenderedPageBreak/>
              <w:t xml:space="preserve">    // Need to 'reset' all stored lists as all DRBs and PDU sessions no longer exist in UE</w:t>
            </w:r>
          </w:p>
          <w:p w14:paraId="301EDB7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2AD76FA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4"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5E23AD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UE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RRCSetupRequest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72F7612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f_NR_RRC_SetupRequest_Def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7561CD6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5"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D9CFC4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6A882FE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f_NR_RRCSetup_Def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A181A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6"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FF80FB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message.</w:t>
            </w:r>
          </w:p>
          <w:p w14:paraId="0A7F480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f_NR_RRCSetupComplete_Def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FFB140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cr_38508_RRCSetupComplete(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),</w:t>
            </w:r>
          </w:p>
          <w:p w14:paraId="6E3B2D9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F50379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737292B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0D73937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5ECB7A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 xml:space="preserve"> "Step 7-23"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4EA52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//Steps 5-20 of Table 4.5.2.2-2 of the generic procedure in TS 38.508-1 [4] are performed.</w:t>
            </w:r>
          </w:p>
          <w:p w14:paraId="3522FCC6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f_NR5GC_RRC_Idle_Steps5_20 (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47FA7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608C7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0F94D8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r w:rsidRPr="001D6AB9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4C9324A" w14:textId="07210D64" w:rsidR="00E36C2A" w:rsidRDefault="001D6AB9" w:rsidP="001D6AB9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1D6AB9">
              <w:rPr>
                <w:rFonts w:ascii="Arial" w:hAnsi="Arial"/>
                <w:bCs/>
                <w:lang w:val="en-US" w:eastAsia="en-GB"/>
              </w:rPr>
              <w:t xml:space="preserve">  }//End of fl_TC_9_1_6_2_1_TestBody</w:t>
            </w:r>
            <w:r w:rsidR="00E36C2A" w:rsidRPr="00F42580">
              <w:rPr>
                <w:rFonts w:ascii="Arial" w:hAnsi="Arial"/>
                <w:b/>
                <w:lang w:val="en-US" w:eastAsia="en-GB"/>
              </w:rPr>
              <w:t xml:space="preserve">  </w:t>
            </w:r>
          </w:p>
          <w:p w14:paraId="06F2014A" w14:textId="03796FF8" w:rsidR="001D6AB9" w:rsidRDefault="001D6AB9" w:rsidP="001D6AB9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A6EEF9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6CEA5915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756863A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81E304E" w14:textId="77777777" w:rsidTr="00DB67B2">
        <w:trPr>
          <w:trHeight w:val="279"/>
        </w:trPr>
        <w:tc>
          <w:tcPr>
            <w:tcW w:w="9855" w:type="dxa"/>
          </w:tcPr>
          <w:p w14:paraId="79CC23B5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fl_TC_9_1_6_2_1_TestBody() runs on NR5GC_PTC</w:t>
            </w:r>
          </w:p>
          <w:p w14:paraId="2782DB7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6229BEF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690E58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FC30C7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NR_RadioBearerId_Type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tsc_NR_RbId_SRB2;</w:t>
            </w:r>
          </w:p>
          <w:p w14:paraId="68C12A2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var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57A477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4F13CC3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58F023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DEREGISTRATION REQUEST with indicates "re-registration required".</w:t>
            </w:r>
          </w:p>
          <w:p w14:paraId="1A560CA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1"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230D78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-,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6C96D5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f_Get_NG_DeregistrationReqMTMsg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crs_DeregisterType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('0'B, '1'B), omit)))); // @sic R5-201202 sic@</w:t>
            </w:r>
          </w:p>
          <w:p w14:paraId="0873D8C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// Check: Does the UE transmit a DEREGISTRATION ACCEPT message?</w:t>
            </w:r>
          </w:p>
          <w:p w14:paraId="5F510D8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2"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3810B2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967EF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SRB.receive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car_NR_SRB_NasPdu_IND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09267E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v_SRB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BA816E1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1A827E0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cr_NG_DEREGISTRATION_ACCEPT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1B2A50B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(__FILE__, __LINE__, "Step 2: DEREGISTRATION ACCEPT received");</w:t>
            </w:r>
          </w:p>
          <w:p w14:paraId="4166C1A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E205A0C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releases RRC connection.</w:t>
            </w:r>
          </w:p>
          <w:p w14:paraId="5A2B362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46CA68E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E27A98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32A0908B" w14:textId="008014A5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4CA4AAD3" w14:textId="643A32EC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EAD8510" w14:textId="77777777" w:rsidR="001D6AB9" w:rsidRPr="002D5EB6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01D674DB" w14:textId="77777777" w:rsidR="001D6AB9" w:rsidRPr="002D5EB6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27C07DF9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4D5E3C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C9168B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RRCSetupRequest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616A4F1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f_NR_RRC_SetupRequest_Def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6697B80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7B3BC48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254B0DB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f_NR_RRCSetup_Def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4B5B07F7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6"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E4D75A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RRCSetup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message.</w:t>
            </w:r>
          </w:p>
          <w:p w14:paraId="7CA8841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f_NR_RRCSetupComplete_Def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7DFD47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cr_38508_RRCSetupComplete(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),</w:t>
            </w:r>
          </w:p>
          <w:p w14:paraId="10E609E2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415EF3A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Initial_Secure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)) {</w:t>
            </w:r>
          </w:p>
          <w:p w14:paraId="388772E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3F4F611B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34D1F33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7-23"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20B2D1E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5-20 of Table 4.5.2.2-2 of the generic procedure in TS 38.508-1 [4] are performed.</w:t>
            </w:r>
          </w:p>
          <w:p w14:paraId="072C483E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8DC2F84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217AF3F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1AAEAFD" w14:textId="77777777" w:rsidR="001D6AB9" w:rsidRP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TESTMode_OFF</w:t>
            </w:r>
            <w:proofErr w:type="spellEnd"/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0573881" w14:textId="3505C35A" w:rsidR="001D6AB9" w:rsidRDefault="001D6AB9" w:rsidP="001D6AB9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1D6AB9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fl_TC_9_1_6_2_1_TestBody</w:t>
            </w:r>
          </w:p>
          <w:p w14:paraId="5C68A59B" w14:textId="77777777" w:rsidR="001D6AB9" w:rsidRDefault="001D6AB9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791973" w14:textId="77777777" w:rsidR="001D6AB9" w:rsidRDefault="001D6AB9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8CE0EA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5C321360" w14:textId="77777777" w:rsidR="00E36C2A" w:rsidRDefault="00E36C2A" w:rsidP="00AE70CA">
            <w:pPr>
              <w:spacing w:after="0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1F785B24" w14:textId="32C3C699" w:rsidR="00A15AEB" w:rsidRDefault="00A15AEB" w:rsidP="001D6AB9">
      <w:pPr>
        <w:pStyle w:val="2"/>
        <w:overflowPunct w:val="0"/>
        <w:autoSpaceDE w:val="0"/>
        <w:autoSpaceDN w:val="0"/>
        <w:adjustRightInd w:val="0"/>
        <w:spacing w:before="480"/>
        <w:ind w:left="0" w:firstLine="0"/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7444A" w14:textId="77777777" w:rsidR="00994D2D" w:rsidRDefault="00994D2D">
      <w:r>
        <w:separator/>
      </w:r>
    </w:p>
  </w:endnote>
  <w:endnote w:type="continuationSeparator" w:id="0">
    <w:p w14:paraId="5B4F20E4" w14:textId="77777777" w:rsidR="00994D2D" w:rsidRDefault="0099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34788" w14:textId="77777777" w:rsidR="00994D2D" w:rsidRDefault="00994D2D">
      <w:r>
        <w:separator/>
      </w:r>
    </w:p>
  </w:footnote>
  <w:footnote w:type="continuationSeparator" w:id="0">
    <w:p w14:paraId="58B2BB38" w14:textId="77777777" w:rsidR="00994D2D" w:rsidRDefault="00994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52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6AB9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0422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770"/>
    <w:rsid w:val="008F686C"/>
    <w:rsid w:val="008F7BFE"/>
    <w:rsid w:val="009148DE"/>
    <w:rsid w:val="00923867"/>
    <w:rsid w:val="00937A5E"/>
    <w:rsid w:val="00941E30"/>
    <w:rsid w:val="009777D9"/>
    <w:rsid w:val="00991B88"/>
    <w:rsid w:val="009943F9"/>
    <w:rsid w:val="00994D2D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5820"/>
    <w:rsid w:val="00AD1CD8"/>
    <w:rsid w:val="00AD4AFC"/>
    <w:rsid w:val="00AE2596"/>
    <w:rsid w:val="00AE70CA"/>
    <w:rsid w:val="00B00E19"/>
    <w:rsid w:val="00B258BB"/>
    <w:rsid w:val="00B26DD1"/>
    <w:rsid w:val="00B61874"/>
    <w:rsid w:val="00B67B97"/>
    <w:rsid w:val="00B95809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36C2A"/>
    <w:rsid w:val="00EB09B7"/>
    <w:rsid w:val="00EB6EC1"/>
    <w:rsid w:val="00ED0383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CF0524"/>
    <w:rPr>
      <w:rFonts w:ascii="Arial" w:hAnsi="Arial"/>
      <w:sz w:val="32"/>
      <w:lang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72797-295B-4CD2-B931-1CE83BAA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2022-02-18T01:25:00Z</dcterms:created>
  <dcterms:modified xsi:type="dcterms:W3CDTF">2022-02-18T01:25:00Z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1644224812</vt:lpwstr>
  </property>
</Properties>
</file>