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40CA13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E5A93" w:rsidRPr="002E5A93">
        <w:rPr>
          <w:b/>
          <w:bCs/>
          <w:i/>
          <w:iCs/>
          <w:sz w:val="24"/>
          <w:szCs w:val="24"/>
        </w:rPr>
        <w:t>R5s</w:t>
      </w:r>
      <w:r w:rsidR="00387561">
        <w:rPr>
          <w:b/>
          <w:bCs/>
          <w:i/>
          <w:iCs/>
          <w:sz w:val="24"/>
          <w:szCs w:val="24"/>
        </w:rPr>
        <w:t>220089</w:t>
      </w:r>
    </w:p>
    <w:p w14:paraId="5D6FC58C" w14:textId="1E5CEA7A" w:rsidR="001A09A3" w:rsidRDefault="00BC491C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9B2910C" w:rsidR="001E41F3" w:rsidRPr="0081107A" w:rsidRDefault="00387561" w:rsidP="0081107A">
            <w:pPr>
              <w:pStyle w:val="CRCoverPage"/>
              <w:spacing w:after="0"/>
              <w:rPr>
                <w:b/>
                <w:bCs/>
                <w:sz w:val="24"/>
                <w:szCs w:val="24"/>
              </w:rPr>
            </w:pPr>
            <w:r w:rsidRPr="0081107A">
              <w:rPr>
                <w:b/>
                <w:bCs/>
                <w:sz w:val="24"/>
                <w:szCs w:val="24"/>
              </w:rPr>
              <w:t>2294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AB60A44" w:rsidR="001E41F3" w:rsidRPr="00410371" w:rsidRDefault="00BC49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A7127A">
                <w:rPr>
                  <w:b/>
                  <w:noProof/>
                  <w:sz w:val="28"/>
                </w:rPr>
                <w:t>1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8C6DEB5" w:rsidR="001E41F3" w:rsidRDefault="00A7127A">
            <w:pPr>
              <w:pStyle w:val="CRCoverPage"/>
              <w:spacing w:after="0"/>
              <w:ind w:left="100"/>
              <w:rPr>
                <w:noProof/>
              </w:rPr>
            </w:pPr>
            <w:r w:rsidRPr="00A7127A">
              <w:t>Addition of NR5GC Logged MDT</w:t>
            </w:r>
            <w:r w:rsidR="00837BEB">
              <w:t xml:space="preserve"> FR1</w:t>
            </w:r>
            <w:r w:rsidRPr="00A7127A">
              <w:t xml:space="preserve"> test case 8.1.6.1.2.</w:t>
            </w:r>
            <w:r w:rsidR="008B4608">
              <w:t>11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B49FECB" w:rsidR="001E41F3" w:rsidRDefault="000F78A8">
            <w:pPr>
              <w:pStyle w:val="CRCoverPage"/>
              <w:spacing w:after="0"/>
              <w:ind w:left="100"/>
              <w:rPr>
                <w:noProof/>
              </w:rPr>
            </w:pPr>
            <w:r w:rsidRPr="000F78A8"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13538B1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2021-12-</w:t>
            </w:r>
            <w:r w:rsidR="004B68FC">
              <w:t>2</w:t>
            </w:r>
            <w:r w:rsidR="008B4608">
              <w:t>4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60B464A" w:rsidR="001E41F3" w:rsidRDefault="005F0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76999" w14:textId="77777777" w:rsidR="008666B5" w:rsidRPr="00D37EC2" w:rsidRDefault="008666B5" w:rsidP="008666B5">
            <w:pPr>
              <w:pStyle w:val="ListParagraph"/>
              <w:numPr>
                <w:ilvl w:val="0"/>
                <w:numId w:val="8"/>
              </w:numPr>
            </w:pPr>
            <w:r>
              <w:t>Cell ID updated as per prose at step 15-22.</w:t>
            </w:r>
          </w:p>
          <w:p w14:paraId="46EAFFE7" w14:textId="77777777" w:rsidR="008666B5" w:rsidRDefault="008666B5" w:rsidP="008666B5">
            <w:pPr>
              <w:pStyle w:val="ListParagraph"/>
              <w:numPr>
                <w:ilvl w:val="0"/>
                <w:numId w:val="8"/>
              </w:numPr>
            </w:pPr>
            <w:r>
              <w:t>UE use SRB2 when it will be having logMeasReport_r16 as per 38.331 cl 5.7.10.3 at step 24.</w:t>
            </w:r>
          </w:p>
          <w:p w14:paraId="40681B48" w14:textId="77777777" w:rsidR="008666B5" w:rsidRDefault="008666B5" w:rsidP="008666B5">
            <w:pPr>
              <w:pStyle w:val="ListParagraph"/>
            </w:pPr>
            <w:r>
              <w:t xml:space="preserve"> “1&gt; if the </w:t>
            </w:r>
            <w:proofErr w:type="spellStart"/>
            <w:r>
              <w:t>logMeasReport</w:t>
            </w:r>
            <w:proofErr w:type="spellEnd"/>
            <w:r>
              <w:t xml:space="preserve"> is included in the </w:t>
            </w:r>
            <w:proofErr w:type="spellStart"/>
            <w:r>
              <w:t>UEInformationResponse</w:t>
            </w:r>
            <w:proofErr w:type="spellEnd"/>
            <w:r>
              <w:t>:</w:t>
            </w:r>
          </w:p>
          <w:p w14:paraId="74EB753D" w14:textId="77777777" w:rsidR="008666B5" w:rsidRDefault="008666B5" w:rsidP="008666B5">
            <w:pPr>
              <w:pStyle w:val="ListParagraph"/>
            </w:pPr>
            <w:r>
              <w:t xml:space="preserve">2&gt; 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SRB2;</w:t>
            </w:r>
          </w:p>
          <w:p w14:paraId="07FDAE6F" w14:textId="77777777" w:rsidR="008666B5" w:rsidRDefault="008666B5" w:rsidP="008666B5">
            <w:pPr>
              <w:pStyle w:val="ListParagraph"/>
            </w:pPr>
            <w:r>
              <w:t xml:space="preserve">2&gt; discard the logged measurement entries included in the </w:t>
            </w:r>
            <w:proofErr w:type="spellStart"/>
            <w:r>
              <w:t>logMeasInfoList</w:t>
            </w:r>
            <w:proofErr w:type="spellEnd"/>
            <w:r>
              <w:t xml:space="preserve"> from </w:t>
            </w:r>
            <w:proofErr w:type="spellStart"/>
            <w:r>
              <w:t>VarLogMeasReport</w:t>
            </w:r>
            <w:proofErr w:type="spellEnd"/>
            <w:r>
              <w:t xml:space="preserve"> upon</w:t>
            </w:r>
          </w:p>
          <w:p w14:paraId="2A1982CF" w14:textId="77777777" w:rsidR="008666B5" w:rsidRDefault="008666B5" w:rsidP="008666B5">
            <w:pPr>
              <w:pStyle w:val="ListParagraph"/>
            </w:pPr>
            <w:r>
              <w:t xml:space="preserve">successful delivery of the </w:t>
            </w:r>
            <w:proofErr w:type="spellStart"/>
            <w:r>
              <w:t>UEInformationResponse</w:t>
            </w:r>
            <w:proofErr w:type="spellEnd"/>
            <w:r>
              <w:t xml:space="preserve"> message confirmed by lower layers;</w:t>
            </w:r>
          </w:p>
          <w:p w14:paraId="2FBC18AA" w14:textId="77777777" w:rsidR="008666B5" w:rsidRDefault="008666B5" w:rsidP="008666B5">
            <w:pPr>
              <w:pStyle w:val="ListParagraph"/>
            </w:pPr>
            <w:r>
              <w:t>1&gt; else:</w:t>
            </w:r>
          </w:p>
          <w:p w14:paraId="5E0B06F3" w14:textId="77777777" w:rsidR="008666B5" w:rsidRDefault="008666B5" w:rsidP="008666B5">
            <w:pPr>
              <w:pStyle w:val="ListParagraph"/>
              <w:numPr>
                <w:ilvl w:val="0"/>
                <w:numId w:val="9"/>
              </w:numPr>
            </w:pPr>
            <w:r>
              <w:t xml:space="preserve">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SRB1.”</w:t>
            </w:r>
          </w:p>
          <w:p w14:paraId="68168645" w14:textId="38D42E73" w:rsidR="008666B5" w:rsidRDefault="008666B5" w:rsidP="008666B5">
            <w:pPr>
              <w:pStyle w:val="ListParagraph"/>
              <w:numPr>
                <w:ilvl w:val="0"/>
                <w:numId w:val="8"/>
              </w:numPr>
            </w:pPr>
            <w:r>
              <w:t xml:space="preserve">UE can have more than 6 entries as per prose 38.331 cl </w:t>
            </w:r>
            <w:r w:rsidRPr="006938E7">
              <w:t>5.5a.3.2</w:t>
            </w:r>
            <w:r>
              <w:t xml:space="preserve"> at step 24</w:t>
            </w:r>
          </w:p>
          <w:p w14:paraId="4329F7C8" w14:textId="77777777" w:rsidR="008666B5" w:rsidRDefault="008666B5" w:rsidP="008666B5">
            <w:pPr>
              <w:ind w:left="360"/>
            </w:pPr>
            <w:r>
              <w:t>While T330 is running, the UE shall:</w:t>
            </w:r>
          </w:p>
          <w:p w14:paraId="3C139104" w14:textId="77777777" w:rsidR="008666B5" w:rsidRDefault="008666B5" w:rsidP="008666B5">
            <w:pPr>
              <w:ind w:left="360"/>
            </w:pPr>
            <w:r>
              <w:t>1&gt; perform the logging in accordance with the following:</w:t>
            </w:r>
          </w:p>
          <w:p w14:paraId="55AF2CBB" w14:textId="77777777" w:rsidR="008666B5" w:rsidRDefault="008666B5" w:rsidP="008666B5">
            <w:pPr>
              <w:ind w:left="360"/>
            </w:pPr>
            <w:r>
              <w:t xml:space="preserve">2&gt; if the </w:t>
            </w:r>
            <w:proofErr w:type="spellStart"/>
            <w:r>
              <w:t>reportType</w:t>
            </w:r>
            <w:proofErr w:type="spellEnd"/>
            <w:r>
              <w:t xml:space="preserve"> is set to periodical in the </w:t>
            </w:r>
            <w:proofErr w:type="spellStart"/>
            <w:r>
              <w:t>VarLogMeasConfig</w:t>
            </w:r>
            <w:proofErr w:type="spellEnd"/>
            <w:r>
              <w:t>:</w:t>
            </w:r>
          </w:p>
          <w:p w14:paraId="3C53D973" w14:textId="77777777" w:rsidR="008666B5" w:rsidRPr="006938E7" w:rsidRDefault="008666B5" w:rsidP="008666B5">
            <w:pPr>
              <w:ind w:left="360"/>
              <w:rPr>
                <w:highlight w:val="yellow"/>
              </w:rPr>
            </w:pPr>
            <w:r>
              <w:t xml:space="preserve">3&gt; </w:t>
            </w:r>
            <w:r w:rsidRPr="006938E7">
              <w:rPr>
                <w:highlight w:val="yellow"/>
              </w:rPr>
              <w:t>if the UE is in any cell selection state (as specified in TS 38.304 [20]):</w:t>
            </w:r>
          </w:p>
          <w:p w14:paraId="77C9F09C" w14:textId="77777777" w:rsidR="008666B5" w:rsidRDefault="008666B5" w:rsidP="008666B5">
            <w:pPr>
              <w:ind w:left="360"/>
            </w:pPr>
            <w:r>
              <w:t xml:space="preserve">4&gt; perform the logging at regular time intervals, as defined by the </w:t>
            </w:r>
            <w:proofErr w:type="spellStart"/>
            <w:r>
              <w:t>loggingInterval</w:t>
            </w:r>
            <w:proofErr w:type="spellEnd"/>
            <w:r>
              <w:t xml:space="preserve"> in the</w:t>
            </w:r>
          </w:p>
          <w:p w14:paraId="192076BA" w14:textId="77777777" w:rsidR="008666B5" w:rsidRDefault="008666B5" w:rsidP="008666B5">
            <w:pPr>
              <w:ind w:left="360"/>
            </w:pPr>
            <w:proofErr w:type="spellStart"/>
            <w:r>
              <w:t>VarLogMeasConfig</w:t>
            </w:r>
            <w:proofErr w:type="spellEnd"/>
          </w:p>
          <w:p w14:paraId="0D778056" w14:textId="77777777" w:rsidR="008666B5" w:rsidRDefault="008666B5" w:rsidP="008666B5">
            <w:pPr>
              <w:ind w:left="360"/>
            </w:pPr>
            <w:proofErr w:type="spellStart"/>
            <w:r>
              <w:t>Thepart</w:t>
            </w:r>
            <w:proofErr w:type="spellEnd"/>
            <w:r>
              <w:t xml:space="preserve"> highlighted is missing from TS 38.331 v16.3.1.</w:t>
            </w:r>
          </w:p>
          <w:p w14:paraId="3C8310A6" w14:textId="77777777" w:rsidR="008666B5" w:rsidRDefault="008666B5" w:rsidP="008666B5">
            <w:pPr>
              <w:ind w:left="360"/>
            </w:pPr>
            <w:r>
              <w:t xml:space="preserve"> </w:t>
            </w:r>
          </w:p>
          <w:p w14:paraId="0B228CFF" w14:textId="77777777" w:rsidR="008666B5" w:rsidRDefault="008666B5" w:rsidP="008666B5">
            <w:pPr>
              <w:ind w:left="360"/>
            </w:pPr>
            <w:r>
              <w:t xml:space="preserve">TP2 </w:t>
            </w:r>
            <w:proofErr w:type="spellStart"/>
            <w:r>
              <w:t>isbased</w:t>
            </w:r>
            <w:proofErr w:type="spellEnd"/>
            <w:r>
              <w:t xml:space="preserve"> on the old specification.</w:t>
            </w:r>
          </w:p>
          <w:p w14:paraId="5CC9551D" w14:textId="2F9CB527" w:rsidR="008666B5" w:rsidRDefault="008666B5" w:rsidP="008666B5">
            <w:pPr>
              <w:pStyle w:val="ListParagraph"/>
              <w:numPr>
                <w:ilvl w:val="0"/>
                <w:numId w:val="8"/>
              </w:numPr>
            </w:pPr>
            <w:r>
              <w:lastRenderedPageBreak/>
              <w:t xml:space="preserve">For evaluation of each entry for </w:t>
            </w:r>
            <w:proofErr w:type="spellStart"/>
            <w:r w:rsidRPr="008666B5">
              <w:rPr>
                <w:lang w:val="en-US"/>
              </w:rPr>
              <w:t>MeasResultServCell</w:t>
            </w:r>
            <w:proofErr w:type="spellEnd"/>
            <w:r>
              <w:t xml:space="preserve"> 1 and </w:t>
            </w:r>
            <w:proofErr w:type="spellStart"/>
            <w:r w:rsidRPr="008666B5">
              <w:rPr>
                <w:lang w:val="en-US"/>
              </w:rPr>
              <w:t>MeasResultServCell</w:t>
            </w:r>
            <w:proofErr w:type="spellEnd"/>
            <w:r>
              <w:t xml:space="preserve"> 11 there should be or operation at step24.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473810" w14:textId="5BB4DEDD" w:rsidR="008666B5" w:rsidRPr="0010216B" w:rsidRDefault="008666B5" w:rsidP="008666B5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>Cell ID updated to cell 11</w:t>
            </w:r>
          </w:p>
          <w:p w14:paraId="1A3EC07D" w14:textId="77777777" w:rsidR="008666B5" w:rsidRPr="0041557E" w:rsidRDefault="008666B5" w:rsidP="008666B5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SG"/>
              </w:rPr>
            </w:pPr>
            <w:proofErr w:type="spellStart"/>
            <w:r>
              <w:rPr>
                <w:rFonts w:cs="Arial"/>
              </w:rPr>
              <w:t>UEInformationResponse</w:t>
            </w:r>
            <w:proofErr w:type="spellEnd"/>
            <w:r>
              <w:rPr>
                <w:rFonts w:cs="Arial"/>
              </w:rPr>
              <w:t xml:space="preserve"> reception modified for SRB2.</w:t>
            </w:r>
          </w:p>
          <w:p w14:paraId="746B4CDB" w14:textId="77777777" w:rsidR="008666B5" w:rsidRPr="0041557E" w:rsidRDefault="008666B5" w:rsidP="008666B5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Removed upper limit for no of </w:t>
            </w:r>
            <w:proofErr w:type="spellStart"/>
            <w:r w:rsidRPr="00027D5B">
              <w:rPr>
                <w:lang w:val="en-US"/>
              </w:rPr>
              <w:t>logMeasInfoList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entried</w:t>
            </w:r>
            <w:proofErr w:type="spellEnd"/>
            <w:r>
              <w:rPr>
                <w:lang w:val="en-US"/>
              </w:rPr>
              <w:t>.</w:t>
            </w:r>
          </w:p>
          <w:p w14:paraId="171ADF2A" w14:textId="27A863E2" w:rsidR="008666B5" w:rsidRDefault="008666B5" w:rsidP="008666B5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Added or operation instead And for checking each entry on </w:t>
            </w:r>
            <w:proofErr w:type="spellStart"/>
            <w:r w:rsidRPr="00027D5B">
              <w:rPr>
                <w:lang w:val="en-US"/>
              </w:rPr>
              <w:t>MeasResultServCell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6FDD5A3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It will fail conformant UE.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4CA260F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8.1.6.1.2.11.</w:t>
            </w:r>
            <w:r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A22C139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25B9541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2FE6FF2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38.523-1 CR ... 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55290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D9B8715" w14:textId="3DCE3C0D" w:rsidR="007C5353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5353" w:rsidRPr="00955C7F">
        <w:rPr>
          <w:rFonts w:cs="Arial"/>
          <w:iCs/>
        </w:rPr>
        <w:t>Table of Contents</w:t>
      </w:r>
      <w:r w:rsidR="007C5353">
        <w:tab/>
      </w:r>
      <w:r w:rsidR="007C5353">
        <w:fldChar w:fldCharType="begin"/>
      </w:r>
      <w:r w:rsidR="007C5353">
        <w:instrText xml:space="preserve"> PAGEREF _Toc90552902 \h </w:instrText>
      </w:r>
      <w:r w:rsidR="007C5353">
        <w:fldChar w:fldCharType="separate"/>
      </w:r>
      <w:r w:rsidR="007C5353">
        <w:t>2</w:t>
      </w:r>
      <w:r w:rsidR="007C5353">
        <w:fldChar w:fldCharType="end"/>
      </w:r>
    </w:p>
    <w:p w14:paraId="429A0A65" w14:textId="1AF308CE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_Toc90552903 \h </w:instrText>
      </w:r>
      <w:r>
        <w:fldChar w:fldCharType="separate"/>
      </w:r>
      <w:r>
        <w:t>3</w:t>
      </w:r>
      <w:r>
        <w:fldChar w:fldCharType="end"/>
      </w:r>
    </w:p>
    <w:p w14:paraId="2A8D8F66" w14:textId="25F4AF19" w:rsidR="007C5353" w:rsidRDefault="007C53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55C7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55C7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_Toc90552904 \h </w:instrText>
      </w:r>
      <w:r>
        <w:fldChar w:fldCharType="separate"/>
      </w:r>
      <w:r>
        <w:t>3</w:t>
      </w:r>
      <w:r>
        <w:fldChar w:fldCharType="end"/>
      </w:r>
    </w:p>
    <w:p w14:paraId="13C2F334" w14:textId="62292A32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_Toc90552905 \h </w:instrText>
      </w:r>
      <w:r>
        <w:fldChar w:fldCharType="separate"/>
      </w:r>
      <w:r>
        <w:t>3</w:t>
      </w:r>
      <w:r>
        <w:fldChar w:fldCharType="end"/>
      </w:r>
    </w:p>
    <w:p w14:paraId="38F8DFBE" w14:textId="1FDBB23D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_Toc90552906 \h </w:instrText>
      </w:r>
      <w:r>
        <w:fldChar w:fldCharType="separate"/>
      </w:r>
      <w:r>
        <w:t>3</w:t>
      </w:r>
      <w:r>
        <w:fldChar w:fldCharType="end"/>
      </w:r>
    </w:p>
    <w:p w14:paraId="3EAC4B4C" w14:textId="06A2ABA2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_Toc90552907 \h </w:instrText>
      </w:r>
      <w:r>
        <w:fldChar w:fldCharType="separate"/>
      </w:r>
      <w:r>
        <w:t>3</w:t>
      </w:r>
      <w:r>
        <w:fldChar w:fldCharType="end"/>
      </w:r>
    </w:p>
    <w:p w14:paraId="72D18330" w14:textId="1A7CE3B7" w:rsidR="007C5353" w:rsidRDefault="007C53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55C7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="004B68FC">
        <w:rPr>
          <w:rFonts w:cs="Arial"/>
          <w:b/>
        </w:rPr>
        <w:t>Mediatek</w:t>
      </w:r>
      <w:r w:rsidRPr="00955C7F">
        <w:rPr>
          <w:rFonts w:cs="Arial"/>
          <w:b/>
        </w:rPr>
        <w:t xml:space="preserve"> </w:t>
      </w:r>
      <w:r w:rsidR="004B68FC" w:rsidRPr="004B68FC">
        <w:rPr>
          <w:rFonts w:cs="Arial"/>
          <w:b/>
        </w:rPr>
        <w:t>MT6983</w:t>
      </w:r>
      <w:r>
        <w:tab/>
      </w:r>
      <w:r>
        <w:fldChar w:fldCharType="begin"/>
      </w:r>
      <w:r>
        <w:instrText xml:space="preserve"> PAGEREF _Toc90552908 \h </w:instrText>
      </w:r>
      <w:r>
        <w:fldChar w:fldCharType="separate"/>
      </w:r>
      <w:r>
        <w:t>3</w:t>
      </w:r>
      <w:r>
        <w:fldChar w:fldCharType="end"/>
      </w:r>
    </w:p>
    <w:p w14:paraId="6AA2CDCF" w14:textId="71BB1756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_Toc90552909 \h </w:instrText>
      </w:r>
      <w:r>
        <w:fldChar w:fldCharType="separate"/>
      </w:r>
      <w:r>
        <w:t>4</w:t>
      </w:r>
      <w:r>
        <w:fldChar w:fldCharType="end"/>
      </w:r>
    </w:p>
    <w:p w14:paraId="2E4D4796" w14:textId="02BE645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290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32B20CC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705E6A">
        <w:rPr>
          <w:rFonts w:cs="Arial"/>
        </w:rPr>
        <w:t>8.1.6.1.2.</w:t>
      </w:r>
      <w:r w:rsidR="008B4608">
        <w:rPr>
          <w:rFonts w:cs="Arial"/>
        </w:rPr>
        <w:t>11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055290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184AA532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lang w:eastAsia="ja-JP"/>
        </w:rPr>
        <w:t>8.1.6.1.2.</w:t>
      </w:r>
      <w:r w:rsidR="008B4608">
        <w:rPr>
          <w:rFonts w:cs="Arial"/>
          <w:lang w:eastAsia="ja-JP"/>
        </w:rPr>
        <w:t>11</w:t>
      </w:r>
    </w:p>
    <w:p w14:paraId="30F24256" w14:textId="26BCB36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iwd-TTCN3-B2020-09_D21wk49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4939F6E6" w14:textId="160F5697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proofErr w:type="spellStart"/>
      <w:r w:rsidR="004B68FC">
        <w:rPr>
          <w:rFonts w:cs="Arial"/>
          <w:b/>
          <w:lang w:eastAsia="ja-JP"/>
        </w:rPr>
        <w:t>Mediatek</w:t>
      </w:r>
      <w:proofErr w:type="spellEnd"/>
      <w:r w:rsidR="004B68FC">
        <w:rPr>
          <w:rFonts w:cs="Arial"/>
          <w:b/>
          <w:lang w:eastAsia="ja-JP"/>
        </w:rPr>
        <w:t xml:space="preserve"> MT6983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0552905"/>
      <w:r w:rsidRPr="00854C55">
        <w:rPr>
          <w:b/>
        </w:rPr>
        <w:t>Corrections required</w:t>
      </w:r>
      <w:bookmarkEnd w:id="6"/>
      <w:bookmarkEnd w:id="7"/>
      <w:bookmarkEnd w:id="8"/>
    </w:p>
    <w:p w14:paraId="28BD30E4" w14:textId="77777777" w:rsidR="004B68FC" w:rsidRDefault="004B68FC" w:rsidP="004B68F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B68FC" w14:paraId="2B28FB48" w14:textId="77777777" w:rsidTr="003D237E">
        <w:trPr>
          <w:trHeight w:val="447"/>
        </w:trPr>
        <w:tc>
          <w:tcPr>
            <w:tcW w:w="1985" w:type="dxa"/>
          </w:tcPr>
          <w:p w14:paraId="7D096647" w14:textId="77777777" w:rsidR="004B68FC" w:rsidRDefault="004B68FC" w:rsidP="003D237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A5AE9F" w14:textId="0EA3205E" w:rsidR="004B68FC" w:rsidRPr="000F78AF" w:rsidRDefault="00F14B22" w:rsidP="003D237E">
            <w:pPr>
              <w:spacing w:after="0"/>
              <w:rPr>
                <w:rFonts w:ascii="Arial" w:hAnsi="Arial" w:cs="Arial"/>
              </w:rPr>
            </w:pPr>
            <w:r w:rsidRPr="00027D5B">
              <w:rPr>
                <w:lang w:val="en-US"/>
              </w:rPr>
              <w:t>f_TC_8_1_6_1_2_11_NR5GC_TestBody</w:t>
            </w:r>
            <w:r>
              <w:rPr>
                <w:lang w:val="en-US"/>
              </w:rPr>
              <w:t xml:space="preserve"> </w:t>
            </w:r>
            <w:r w:rsidR="004B68FC">
              <w:rPr>
                <w:lang w:val="en-US"/>
              </w:rPr>
              <w:t>()</w:t>
            </w:r>
          </w:p>
        </w:tc>
      </w:tr>
      <w:tr w:rsidR="004B68FC" w14:paraId="21217D6B" w14:textId="77777777" w:rsidTr="003D237E">
        <w:trPr>
          <w:trHeight w:val="452"/>
        </w:trPr>
        <w:tc>
          <w:tcPr>
            <w:tcW w:w="1985" w:type="dxa"/>
          </w:tcPr>
          <w:p w14:paraId="5E3CB3D3" w14:textId="77777777" w:rsidR="004B68FC" w:rsidRDefault="004B68FC" w:rsidP="003D237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A858F14" w14:textId="7134E267" w:rsidR="00D37EC2" w:rsidRPr="00D37EC2" w:rsidRDefault="00D37EC2" w:rsidP="00F14B22">
            <w:pPr>
              <w:pStyle w:val="ListParagraph"/>
              <w:numPr>
                <w:ilvl w:val="0"/>
                <w:numId w:val="11"/>
              </w:numPr>
            </w:pPr>
            <w:r>
              <w:t>Cell ID updated as per prose at step 15-22.</w:t>
            </w:r>
          </w:p>
          <w:p w14:paraId="70316792" w14:textId="4E6B5304" w:rsidR="004B68FC" w:rsidRDefault="004B68FC" w:rsidP="00F14B22">
            <w:pPr>
              <w:pStyle w:val="ListParagraph"/>
              <w:numPr>
                <w:ilvl w:val="0"/>
                <w:numId w:val="11"/>
              </w:numPr>
            </w:pPr>
            <w:r>
              <w:t>UE use SRB2 when it will be having logMeasReport_r16 as per 38.331 cl 5.7.10.3 at step 2</w:t>
            </w:r>
            <w:r w:rsidR="006202BB">
              <w:t>4</w:t>
            </w:r>
            <w:r>
              <w:t>.</w:t>
            </w:r>
          </w:p>
          <w:p w14:paraId="325F3E3B" w14:textId="77777777" w:rsidR="004B68FC" w:rsidRDefault="004B68FC" w:rsidP="003D237E">
            <w:pPr>
              <w:pStyle w:val="ListParagraph"/>
            </w:pPr>
            <w:r>
              <w:t xml:space="preserve"> “1&gt; if the </w:t>
            </w:r>
            <w:proofErr w:type="spellStart"/>
            <w:r>
              <w:t>logMeasReport</w:t>
            </w:r>
            <w:proofErr w:type="spellEnd"/>
            <w:r>
              <w:t xml:space="preserve"> is included in the </w:t>
            </w:r>
            <w:proofErr w:type="spellStart"/>
            <w:r>
              <w:t>UEInformationResponse</w:t>
            </w:r>
            <w:proofErr w:type="spellEnd"/>
            <w:r>
              <w:t>:</w:t>
            </w:r>
          </w:p>
          <w:p w14:paraId="0AE33062" w14:textId="77777777" w:rsidR="004B68FC" w:rsidRDefault="004B68FC" w:rsidP="003D237E">
            <w:pPr>
              <w:pStyle w:val="ListParagraph"/>
            </w:pPr>
            <w:r>
              <w:t xml:space="preserve">2&gt; 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SRB2;</w:t>
            </w:r>
          </w:p>
          <w:p w14:paraId="48C3D600" w14:textId="77777777" w:rsidR="004B68FC" w:rsidRDefault="004B68FC" w:rsidP="003D237E">
            <w:pPr>
              <w:pStyle w:val="ListParagraph"/>
            </w:pPr>
            <w:r>
              <w:t xml:space="preserve">2&gt; discard the logged measurement entries included in the </w:t>
            </w:r>
            <w:proofErr w:type="spellStart"/>
            <w:r>
              <w:t>logMeasInfoList</w:t>
            </w:r>
            <w:proofErr w:type="spellEnd"/>
            <w:r>
              <w:t xml:space="preserve"> from </w:t>
            </w:r>
            <w:proofErr w:type="spellStart"/>
            <w:r>
              <w:t>VarLogMeasReport</w:t>
            </w:r>
            <w:proofErr w:type="spellEnd"/>
            <w:r>
              <w:t xml:space="preserve"> upon</w:t>
            </w:r>
          </w:p>
          <w:p w14:paraId="1BF592E5" w14:textId="77777777" w:rsidR="004B68FC" w:rsidRDefault="004B68FC" w:rsidP="003D237E">
            <w:pPr>
              <w:pStyle w:val="ListParagraph"/>
            </w:pPr>
            <w:r>
              <w:t xml:space="preserve">successful delivery of the </w:t>
            </w:r>
            <w:proofErr w:type="spellStart"/>
            <w:r>
              <w:t>UEInformationResponse</w:t>
            </w:r>
            <w:proofErr w:type="spellEnd"/>
            <w:r>
              <w:t xml:space="preserve"> message confirmed by lower layers;</w:t>
            </w:r>
          </w:p>
          <w:p w14:paraId="37112D50" w14:textId="77777777" w:rsidR="004B68FC" w:rsidRDefault="004B68FC" w:rsidP="003D237E">
            <w:pPr>
              <w:pStyle w:val="ListParagraph"/>
            </w:pPr>
            <w:r>
              <w:t>1&gt; else:</w:t>
            </w:r>
          </w:p>
          <w:p w14:paraId="34F587E2" w14:textId="1955979D" w:rsidR="004B68FC" w:rsidRDefault="004B68FC" w:rsidP="00D37EC2">
            <w:pPr>
              <w:pStyle w:val="ListParagraph"/>
              <w:numPr>
                <w:ilvl w:val="0"/>
                <w:numId w:val="9"/>
              </w:numPr>
            </w:pPr>
            <w:r>
              <w:t xml:space="preserve">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SRB1.”</w:t>
            </w:r>
          </w:p>
          <w:p w14:paraId="42D34273" w14:textId="664E69EC" w:rsidR="006938E7" w:rsidRDefault="00D37EC2" w:rsidP="00F14B22">
            <w:pPr>
              <w:pStyle w:val="ListParagraph"/>
              <w:numPr>
                <w:ilvl w:val="0"/>
                <w:numId w:val="11"/>
              </w:numPr>
            </w:pPr>
            <w:r>
              <w:t>UE can have more than 6 entries</w:t>
            </w:r>
            <w:r w:rsidR="006938E7">
              <w:t xml:space="preserve"> as per prose 38.331 cl </w:t>
            </w:r>
            <w:r w:rsidR="006938E7" w:rsidRPr="006938E7">
              <w:t>5.5a.3.2</w:t>
            </w:r>
            <w:r w:rsidR="006202BB">
              <w:t xml:space="preserve"> at step 24</w:t>
            </w:r>
          </w:p>
          <w:p w14:paraId="44A0A92E" w14:textId="77777777" w:rsidR="006938E7" w:rsidRDefault="006938E7" w:rsidP="006938E7">
            <w:pPr>
              <w:ind w:left="360"/>
            </w:pPr>
            <w:r>
              <w:t>While T330 is running, the UE shall:</w:t>
            </w:r>
          </w:p>
          <w:p w14:paraId="62872A24" w14:textId="77777777" w:rsidR="006938E7" w:rsidRDefault="006938E7" w:rsidP="006938E7">
            <w:pPr>
              <w:ind w:left="360"/>
            </w:pPr>
            <w:r>
              <w:t>1&gt; perform the logging in accordance with the following:</w:t>
            </w:r>
          </w:p>
          <w:p w14:paraId="76689E83" w14:textId="77777777" w:rsidR="006938E7" w:rsidRDefault="006938E7" w:rsidP="006938E7">
            <w:pPr>
              <w:ind w:left="360"/>
            </w:pPr>
            <w:r>
              <w:t xml:space="preserve">2&gt; if the </w:t>
            </w:r>
            <w:proofErr w:type="spellStart"/>
            <w:r>
              <w:t>reportType</w:t>
            </w:r>
            <w:proofErr w:type="spellEnd"/>
            <w:r>
              <w:t xml:space="preserve"> is set to periodical in the </w:t>
            </w:r>
            <w:proofErr w:type="spellStart"/>
            <w:r>
              <w:t>VarLogMeasConfig</w:t>
            </w:r>
            <w:proofErr w:type="spellEnd"/>
            <w:r>
              <w:t>:</w:t>
            </w:r>
          </w:p>
          <w:p w14:paraId="2695F5F6" w14:textId="77777777" w:rsidR="006938E7" w:rsidRPr="006938E7" w:rsidRDefault="006938E7" w:rsidP="006938E7">
            <w:pPr>
              <w:ind w:left="360"/>
              <w:rPr>
                <w:highlight w:val="yellow"/>
              </w:rPr>
            </w:pPr>
            <w:r>
              <w:t xml:space="preserve">3&gt; </w:t>
            </w:r>
            <w:r w:rsidRPr="006938E7">
              <w:rPr>
                <w:highlight w:val="yellow"/>
              </w:rPr>
              <w:t>if the UE is in any cell selection state (as specified in TS 38.304 [20]):</w:t>
            </w:r>
          </w:p>
          <w:p w14:paraId="360815D6" w14:textId="77777777" w:rsidR="006938E7" w:rsidRDefault="006938E7" w:rsidP="006938E7">
            <w:pPr>
              <w:ind w:left="360"/>
            </w:pPr>
            <w:r>
              <w:t xml:space="preserve">4&gt; perform the logging at regular time intervals, as defined by the </w:t>
            </w:r>
            <w:proofErr w:type="spellStart"/>
            <w:r>
              <w:t>loggingInterval</w:t>
            </w:r>
            <w:proofErr w:type="spellEnd"/>
            <w:r>
              <w:t xml:space="preserve"> in the</w:t>
            </w:r>
          </w:p>
          <w:p w14:paraId="36F30FA2" w14:textId="694271B3" w:rsidR="006938E7" w:rsidRDefault="006938E7" w:rsidP="006938E7">
            <w:pPr>
              <w:ind w:left="360"/>
            </w:pPr>
            <w:proofErr w:type="spellStart"/>
            <w:r>
              <w:t>VarLogMeasConfig</w:t>
            </w:r>
            <w:proofErr w:type="spellEnd"/>
          </w:p>
          <w:p w14:paraId="17EB8653" w14:textId="77777777" w:rsidR="006202BB" w:rsidRDefault="006202BB" w:rsidP="006202BB">
            <w:pPr>
              <w:ind w:left="360"/>
            </w:pPr>
            <w:proofErr w:type="spellStart"/>
            <w:r>
              <w:t>Thepart</w:t>
            </w:r>
            <w:proofErr w:type="spellEnd"/>
            <w:r>
              <w:t xml:space="preserve"> highlighted is missing from TS 38.331 v16.3.1.</w:t>
            </w:r>
          </w:p>
          <w:p w14:paraId="418CD8BF" w14:textId="77777777" w:rsidR="006202BB" w:rsidRDefault="006202BB" w:rsidP="006202BB">
            <w:pPr>
              <w:ind w:left="360"/>
            </w:pPr>
            <w:r>
              <w:t xml:space="preserve"> </w:t>
            </w:r>
          </w:p>
          <w:p w14:paraId="3510E09B" w14:textId="5363F2E0" w:rsidR="006202BB" w:rsidRDefault="006202BB" w:rsidP="006202BB">
            <w:pPr>
              <w:ind w:left="360"/>
            </w:pPr>
            <w:r>
              <w:lastRenderedPageBreak/>
              <w:t xml:space="preserve">TP2 </w:t>
            </w:r>
            <w:proofErr w:type="spellStart"/>
            <w:r>
              <w:t>isbased</w:t>
            </w:r>
            <w:proofErr w:type="spellEnd"/>
            <w:r>
              <w:t xml:space="preserve"> on the old specification.</w:t>
            </w:r>
          </w:p>
          <w:p w14:paraId="290432E6" w14:textId="5C8359A6" w:rsidR="006938E7" w:rsidRPr="006D1C74" w:rsidRDefault="006938E7" w:rsidP="00F14B22">
            <w:pPr>
              <w:pStyle w:val="ListParagraph"/>
              <w:numPr>
                <w:ilvl w:val="0"/>
                <w:numId w:val="11"/>
              </w:numPr>
            </w:pPr>
            <w:r>
              <w:t xml:space="preserve">For evaluation of each entry for </w:t>
            </w:r>
            <w:proofErr w:type="spellStart"/>
            <w:r w:rsidR="006202BB" w:rsidRPr="00027D5B">
              <w:rPr>
                <w:lang w:val="en-US"/>
              </w:rPr>
              <w:t>MeasResultServCell</w:t>
            </w:r>
            <w:proofErr w:type="spellEnd"/>
            <w:r w:rsidR="006202BB">
              <w:t xml:space="preserve"> </w:t>
            </w:r>
            <w:r>
              <w:t xml:space="preserve">1 and </w:t>
            </w:r>
            <w:proofErr w:type="spellStart"/>
            <w:r w:rsidR="006202BB" w:rsidRPr="00027D5B">
              <w:rPr>
                <w:lang w:val="en-US"/>
              </w:rPr>
              <w:t>MeasResultServCell</w:t>
            </w:r>
            <w:proofErr w:type="spellEnd"/>
            <w:r w:rsidR="006202BB">
              <w:t xml:space="preserve"> </w:t>
            </w:r>
            <w:r>
              <w:t>11 there should be or operation</w:t>
            </w:r>
            <w:r w:rsidR="006202BB">
              <w:t xml:space="preserve"> at step24</w:t>
            </w:r>
            <w:r>
              <w:t>.</w:t>
            </w:r>
          </w:p>
        </w:tc>
      </w:tr>
      <w:tr w:rsidR="004B68FC" w14:paraId="6F66661D" w14:textId="77777777" w:rsidTr="003D237E">
        <w:tc>
          <w:tcPr>
            <w:tcW w:w="1985" w:type="dxa"/>
          </w:tcPr>
          <w:p w14:paraId="1CD53FE0" w14:textId="77777777" w:rsidR="004B68FC" w:rsidRDefault="004B68FC" w:rsidP="003D237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3C002B39" w14:textId="15F307BB" w:rsidR="004B68FC" w:rsidRPr="0010216B" w:rsidRDefault="0041557E" w:rsidP="004B68FC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>Cell ID updated to cell 11</w:t>
            </w:r>
          </w:p>
          <w:p w14:paraId="666775A8" w14:textId="77777777" w:rsidR="004B68FC" w:rsidRPr="0041557E" w:rsidRDefault="004B68FC" w:rsidP="004B68FC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proofErr w:type="spellStart"/>
            <w:r>
              <w:rPr>
                <w:rFonts w:cs="Arial"/>
              </w:rPr>
              <w:t>UEInformationResponse</w:t>
            </w:r>
            <w:proofErr w:type="spellEnd"/>
            <w:r>
              <w:rPr>
                <w:rFonts w:cs="Arial"/>
              </w:rPr>
              <w:t xml:space="preserve"> reception modified for SRB2.</w:t>
            </w:r>
          </w:p>
          <w:p w14:paraId="5CF48DCC" w14:textId="77777777" w:rsidR="0041557E" w:rsidRPr="0041557E" w:rsidRDefault="0041557E" w:rsidP="004B68FC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Removed upper limit for no of </w:t>
            </w:r>
            <w:proofErr w:type="spellStart"/>
            <w:r w:rsidRPr="00027D5B">
              <w:rPr>
                <w:lang w:val="en-US"/>
              </w:rPr>
              <w:t>logMeasInfoList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entried</w:t>
            </w:r>
            <w:proofErr w:type="spellEnd"/>
            <w:r>
              <w:rPr>
                <w:lang w:val="en-US"/>
              </w:rPr>
              <w:t>.</w:t>
            </w:r>
          </w:p>
          <w:p w14:paraId="6D87020C" w14:textId="68D65E52" w:rsidR="0041557E" w:rsidRDefault="0041557E" w:rsidP="004B68FC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r>
              <w:rPr>
                <w:lang w:val="en-US"/>
              </w:rPr>
              <w:t xml:space="preserve">Added or operation instead And for checking each entry on </w:t>
            </w:r>
            <w:proofErr w:type="spellStart"/>
            <w:r w:rsidRPr="00027D5B">
              <w:rPr>
                <w:lang w:val="en-US"/>
              </w:rPr>
              <w:t>MeasResultServCell</w:t>
            </w:r>
            <w:proofErr w:type="spellEnd"/>
          </w:p>
        </w:tc>
      </w:tr>
      <w:tr w:rsidR="004B68FC" w14:paraId="0D7A6845" w14:textId="77777777" w:rsidTr="003D237E">
        <w:tc>
          <w:tcPr>
            <w:tcW w:w="1985" w:type="dxa"/>
          </w:tcPr>
          <w:p w14:paraId="46686C22" w14:textId="77777777" w:rsidR="004B68FC" w:rsidRDefault="004B68FC" w:rsidP="003D237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F092919" w14:textId="77777777" w:rsidR="004B68FC" w:rsidRDefault="004B68FC" w:rsidP="003D237E">
            <w:pPr>
              <w:spacing w:after="0"/>
              <w:rPr>
                <w:rFonts w:ascii="Arial" w:hAnsi="Arial" w:cs="Arial"/>
                <w:lang w:val="en-US"/>
              </w:rPr>
            </w:pPr>
            <w:r w:rsidRPr="00312DBF">
              <w:rPr>
                <w:rFonts w:ascii="Arial" w:hAnsi="Arial" w:cs="Arial"/>
                <w:lang w:val="en-US"/>
              </w:rPr>
              <w:t>RRC_MDT_IntraNR_Logged_NR5GC</w:t>
            </w:r>
            <w:r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4B68FC" w14:paraId="6C4F869C" w14:textId="77777777" w:rsidTr="003D237E">
        <w:tc>
          <w:tcPr>
            <w:tcW w:w="1985" w:type="dxa"/>
          </w:tcPr>
          <w:p w14:paraId="2BFEDDC8" w14:textId="77777777" w:rsidR="004B68FC" w:rsidRDefault="004B68FC" w:rsidP="003D237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77BFCCF" w14:textId="5D741AAA" w:rsidR="0021312C" w:rsidRPr="00F71526" w:rsidRDefault="0021312C" w:rsidP="0021312C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highlight w:val="cyan"/>
                <w:lang w:eastAsia="zh-CN"/>
              </w:rPr>
            </w:pPr>
            <w:r w:rsidRPr="00F71526">
              <w:rPr>
                <w:rFonts w:ascii="Arial" w:hAnsi="Arial"/>
                <w:highlight w:val="cyan"/>
                <w:lang w:eastAsia="zh-CN"/>
              </w:rPr>
              <w:t>Accepted</w:t>
            </w:r>
          </w:p>
          <w:p w14:paraId="6A9E89C2" w14:textId="77777777" w:rsidR="0021312C" w:rsidRDefault="0021312C" w:rsidP="0021312C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  <w:p w14:paraId="799AD4CA" w14:textId="7146D711" w:rsidR="00C7547E" w:rsidRDefault="0021312C" w:rsidP="00C7547E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 w:rsidR="002F3FF7" w:rsidRPr="00F71526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 w:rsidR="002F3FF7" w:rsidRPr="00F71526">
              <w:rPr>
                <w:rFonts w:ascii="Arial" w:hAnsi="Arial"/>
                <w:highlight w:val="cyan"/>
                <w:lang w:eastAsia="zh-CN"/>
              </w:rPr>
              <w:t xml:space="preserve">conditional </w:t>
            </w:r>
            <w:r w:rsidR="002F3FF7">
              <w:rPr>
                <w:rFonts w:ascii="Arial" w:hAnsi="Arial"/>
                <w:highlight w:val="cyan"/>
                <w:lang w:eastAsia="zh-CN"/>
              </w:rPr>
              <w:t>to prose CR agreement at RAN5#</w:t>
            </w:r>
            <w:r w:rsidR="002F3FF7">
              <w:rPr>
                <w:rFonts w:ascii="Arial" w:hAnsi="Arial" w:hint="eastAsia"/>
                <w:highlight w:val="cyan"/>
                <w:lang w:eastAsia="zh-CN"/>
              </w:rPr>
              <w:t>94e</w:t>
            </w:r>
          </w:p>
          <w:p w14:paraId="6B8F1CC4" w14:textId="29E60D59" w:rsidR="004B68FC" w:rsidRDefault="0021312C" w:rsidP="00C7547E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41EBEECE" w14:textId="77777777" w:rsidR="004B68FC" w:rsidRDefault="004B68FC" w:rsidP="004B68FC">
      <w:pPr>
        <w:rPr>
          <w:lang w:val="en-US"/>
        </w:rPr>
      </w:pPr>
    </w:p>
    <w:p w14:paraId="1335307A" w14:textId="77777777" w:rsidR="004B68FC" w:rsidRDefault="004B68FC" w:rsidP="004B68FC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68FC" w14:paraId="14AA185A" w14:textId="77777777" w:rsidTr="003D237E">
        <w:tc>
          <w:tcPr>
            <w:tcW w:w="9855" w:type="dxa"/>
          </w:tcPr>
          <w:p w14:paraId="7A91716A" w14:textId="77777777" w:rsidR="004B68FC" w:rsidRPr="00312DBF" w:rsidRDefault="004B68FC" w:rsidP="003D237E">
            <w:pPr>
              <w:ind w:firstLine="195"/>
              <w:rPr>
                <w:lang w:val="en-US"/>
              </w:rPr>
            </w:pPr>
            <w:r w:rsidRPr="00787F6B">
              <w:rPr>
                <w:lang w:val="en-US"/>
              </w:rPr>
              <w:t xml:space="preserve">     </w:t>
            </w:r>
          </w:p>
          <w:p w14:paraId="4E7ED3A1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>function f_TC_8_1_6_1_2_11_NR5GC_TestBody() runs on NR5GC_PTC</w:t>
            </w:r>
          </w:p>
          <w:p w14:paraId="7289A033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{</w:t>
            </w:r>
          </w:p>
          <w:p w14:paraId="24D3C721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</w:t>
            </w:r>
            <w:proofErr w:type="spellStart"/>
            <w:r w:rsidRPr="00027D5B">
              <w:rPr>
                <w:lang w:val="en-US"/>
              </w:rPr>
              <w:t>PLMN_Identity</w:t>
            </w:r>
            <w:proofErr w:type="spellEnd"/>
            <w:r w:rsidRPr="00027D5B">
              <w:rPr>
                <w:lang w:val="en-US"/>
              </w:rPr>
              <w:t xml:space="preserve"> v_PlmnID_NRCell1 := </w:t>
            </w:r>
            <w:proofErr w:type="spellStart"/>
            <w:r w:rsidRPr="00027D5B">
              <w:rPr>
                <w:lang w:val="en-US"/>
              </w:rPr>
              <w:t>f_NR_CellInfo_GetPLMN</w:t>
            </w:r>
            <w:proofErr w:type="spellEnd"/>
            <w:r w:rsidRPr="00027D5B">
              <w:rPr>
                <w:lang w:val="en-US"/>
              </w:rPr>
              <w:t xml:space="preserve"> (nr_Cell1);</w:t>
            </w:r>
          </w:p>
          <w:p w14:paraId="6B8B078A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</w:t>
            </w:r>
            <w:proofErr w:type="spellStart"/>
            <w:r w:rsidRPr="00027D5B">
              <w:rPr>
                <w:lang w:val="en-US"/>
              </w:rPr>
              <w:t>PLMN_Identity</w:t>
            </w:r>
            <w:proofErr w:type="spellEnd"/>
            <w:r w:rsidRPr="00027D5B">
              <w:rPr>
                <w:lang w:val="en-US"/>
              </w:rPr>
              <w:t xml:space="preserve"> v_PlmnID_NRCell11 := </w:t>
            </w:r>
            <w:proofErr w:type="spellStart"/>
            <w:r w:rsidRPr="00027D5B">
              <w:rPr>
                <w:lang w:val="en-US"/>
              </w:rPr>
              <w:t>f_NR_CellInfo_GetPLMN</w:t>
            </w:r>
            <w:proofErr w:type="spellEnd"/>
            <w:r w:rsidRPr="00027D5B">
              <w:rPr>
                <w:lang w:val="en-US"/>
              </w:rPr>
              <w:t xml:space="preserve"> (nr_Cell11);</w:t>
            </w:r>
          </w:p>
          <w:p w14:paraId="4FAD2F12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</w:t>
            </w:r>
            <w:proofErr w:type="spellStart"/>
            <w:r w:rsidRPr="00027D5B">
              <w:rPr>
                <w:lang w:val="en-US"/>
              </w:rPr>
              <w:t>CellIdentity</w:t>
            </w:r>
            <w:proofErr w:type="spellEnd"/>
            <w:r w:rsidRPr="00027D5B">
              <w:rPr>
                <w:lang w:val="en-US"/>
              </w:rPr>
              <w:t xml:space="preserve"> v_CellIdentity_NRCell1 := </w:t>
            </w:r>
            <w:proofErr w:type="spellStart"/>
            <w:r w:rsidRPr="00027D5B">
              <w:rPr>
                <w:lang w:val="en-US"/>
              </w:rPr>
              <w:t>f_NR_CellInfo_GetCellIdentity</w:t>
            </w:r>
            <w:proofErr w:type="spellEnd"/>
            <w:r w:rsidRPr="00027D5B">
              <w:rPr>
                <w:lang w:val="en-US"/>
              </w:rPr>
              <w:t>(nr_Cell1);</w:t>
            </w:r>
          </w:p>
          <w:p w14:paraId="41F39BC8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</w:t>
            </w:r>
            <w:proofErr w:type="spellStart"/>
            <w:r w:rsidRPr="00027D5B">
              <w:rPr>
                <w:lang w:val="en-US"/>
              </w:rPr>
              <w:t>CellIdentity</w:t>
            </w:r>
            <w:proofErr w:type="spellEnd"/>
            <w:r w:rsidRPr="00027D5B">
              <w:rPr>
                <w:lang w:val="en-US"/>
              </w:rPr>
              <w:t xml:space="preserve"> v_CellIdentity_NRCell11 := </w:t>
            </w:r>
            <w:proofErr w:type="spellStart"/>
            <w:r w:rsidRPr="00027D5B">
              <w:rPr>
                <w:lang w:val="en-US"/>
              </w:rPr>
              <w:t>f_NR_CellInfo_GetCellIdentity</w:t>
            </w:r>
            <w:proofErr w:type="spellEnd"/>
            <w:r w:rsidRPr="00027D5B">
              <w:rPr>
                <w:lang w:val="en-US"/>
              </w:rPr>
              <w:t>(nr_Cell11);</w:t>
            </w:r>
          </w:p>
          <w:p w14:paraId="39AC241E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</w:t>
            </w:r>
            <w:proofErr w:type="spellStart"/>
            <w:r w:rsidRPr="00027D5B">
              <w:rPr>
                <w:lang w:val="en-US"/>
              </w:rPr>
              <w:t>TrackingAreaCode</w:t>
            </w:r>
            <w:proofErr w:type="spellEnd"/>
            <w:r w:rsidRPr="00027D5B">
              <w:rPr>
                <w:lang w:val="en-US"/>
              </w:rPr>
              <w:t xml:space="preserve"> v_TAC_NRCell1 := </w:t>
            </w:r>
            <w:proofErr w:type="spellStart"/>
            <w:r w:rsidRPr="00027D5B">
              <w:rPr>
                <w:lang w:val="en-US"/>
              </w:rPr>
              <w:t>f_NR_CellInfo_GetTAC</w:t>
            </w:r>
            <w:proofErr w:type="spellEnd"/>
            <w:r w:rsidRPr="00027D5B">
              <w:rPr>
                <w:lang w:val="en-US"/>
              </w:rPr>
              <w:t xml:space="preserve"> (nr_Cell1);</w:t>
            </w:r>
          </w:p>
          <w:p w14:paraId="1BF27249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</w:t>
            </w:r>
            <w:proofErr w:type="spellStart"/>
            <w:r w:rsidRPr="00027D5B">
              <w:rPr>
                <w:lang w:val="en-US"/>
              </w:rPr>
              <w:t>TrackingAreaCode</w:t>
            </w:r>
            <w:proofErr w:type="spellEnd"/>
            <w:r w:rsidRPr="00027D5B">
              <w:rPr>
                <w:lang w:val="en-US"/>
              </w:rPr>
              <w:t xml:space="preserve"> v_TAC_NRCell11 := </w:t>
            </w:r>
            <w:proofErr w:type="spellStart"/>
            <w:r w:rsidRPr="00027D5B">
              <w:rPr>
                <w:lang w:val="en-US"/>
              </w:rPr>
              <w:t>f_NR_CellInfo_GetTAC</w:t>
            </w:r>
            <w:proofErr w:type="spellEnd"/>
            <w:r w:rsidRPr="00027D5B">
              <w:rPr>
                <w:lang w:val="en-US"/>
              </w:rPr>
              <w:t xml:space="preserve"> (nr_Cell11);</w:t>
            </w:r>
          </w:p>
          <w:p w14:paraId="3F1716C3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AbsoluteTimeInfo_r16 v_AbsoluteTimeInfo_r16 := </w:t>
            </w:r>
            <w:proofErr w:type="spellStart"/>
            <w:r w:rsidRPr="00027D5B">
              <w:rPr>
                <w:lang w:val="en-US"/>
              </w:rPr>
              <w:t>f_MDT_GetAbsolute_TimeStamp</w:t>
            </w:r>
            <w:proofErr w:type="spellEnd"/>
            <w:r w:rsidRPr="00027D5B">
              <w:rPr>
                <w:lang w:val="en-US"/>
              </w:rPr>
              <w:t>();</w:t>
            </w:r>
          </w:p>
          <w:p w14:paraId="73D1122D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template (present) </w:t>
            </w:r>
            <w:proofErr w:type="spellStart"/>
            <w:r w:rsidRPr="00027D5B">
              <w:rPr>
                <w:lang w:val="en-US"/>
              </w:rPr>
              <w:t>MeasQuantityResults</w:t>
            </w:r>
            <w:proofErr w:type="spellEnd"/>
            <w:r w:rsidRPr="00027D5B">
              <w:rPr>
                <w:lang w:val="en-US"/>
              </w:rPr>
              <w:t xml:space="preserve"> </w:t>
            </w:r>
            <w:proofErr w:type="spellStart"/>
            <w:r w:rsidRPr="00027D5B">
              <w:rPr>
                <w:lang w:val="en-US"/>
              </w:rPr>
              <w:t>v_MeasQuantityResults</w:t>
            </w:r>
            <w:proofErr w:type="spellEnd"/>
            <w:r w:rsidRPr="00027D5B">
              <w:rPr>
                <w:lang w:val="en-US"/>
              </w:rPr>
              <w:t>;</w:t>
            </w:r>
          </w:p>
          <w:p w14:paraId="36B3324C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NR_SRB_COMMON_IND </w:t>
            </w:r>
            <w:proofErr w:type="spellStart"/>
            <w:r w:rsidRPr="00027D5B">
              <w:rPr>
                <w:lang w:val="en-US"/>
              </w:rPr>
              <w:t>v_ReceivedAsp</w:t>
            </w:r>
            <w:proofErr w:type="spellEnd"/>
            <w:r w:rsidRPr="00027D5B">
              <w:rPr>
                <w:lang w:val="en-US"/>
              </w:rPr>
              <w:t>;</w:t>
            </w:r>
          </w:p>
          <w:p w14:paraId="139D6175" w14:textId="77777777" w:rsidR="00027D5B" w:rsidRPr="0021312C" w:rsidRDefault="00027D5B" w:rsidP="00027D5B">
            <w:pPr>
              <w:ind w:firstLine="195"/>
              <w:rPr>
                <w:lang w:val="es-ES"/>
              </w:rPr>
            </w:pPr>
            <w:r w:rsidRPr="00027D5B">
              <w:rPr>
                <w:lang w:val="en-US"/>
              </w:rPr>
              <w:t xml:space="preserve">   </w:t>
            </w:r>
            <w:proofErr w:type="spellStart"/>
            <w:r w:rsidRPr="0021312C">
              <w:rPr>
                <w:lang w:val="es-ES"/>
              </w:rPr>
              <w:t>var</w:t>
            </w:r>
            <w:proofErr w:type="spellEnd"/>
            <w:r w:rsidRPr="0021312C">
              <w:rPr>
                <w:lang w:val="es-ES"/>
              </w:rPr>
              <w:t xml:space="preserve"> LogMeasInfo_r16 v_LogMeasInfo_r16;</w:t>
            </w:r>
          </w:p>
          <w:p w14:paraId="17B082CC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21312C">
              <w:rPr>
                <w:lang w:val="es-ES"/>
              </w:rPr>
              <w:t xml:space="preserve">   </w:t>
            </w:r>
            <w:r w:rsidRPr="00027D5B">
              <w:rPr>
                <w:lang w:val="en-US"/>
              </w:rPr>
              <w:t xml:space="preserve">var integer </w:t>
            </w:r>
            <w:proofErr w:type="spellStart"/>
            <w:r w:rsidRPr="00027D5B">
              <w:rPr>
                <w:lang w:val="en-US"/>
              </w:rPr>
              <w:t>v_FieldCnt</w:t>
            </w:r>
            <w:proofErr w:type="spellEnd"/>
            <w:r w:rsidRPr="00027D5B">
              <w:rPr>
                <w:lang w:val="en-US"/>
              </w:rPr>
              <w:t>;</w:t>
            </w:r>
          </w:p>
          <w:p w14:paraId="699695E9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</w:t>
            </w:r>
            <w:proofErr w:type="spellStart"/>
            <w:r w:rsidRPr="00027D5B">
              <w:rPr>
                <w:lang w:val="en-US"/>
              </w:rPr>
              <w:t>boolean</w:t>
            </w:r>
            <w:proofErr w:type="spellEnd"/>
            <w:r w:rsidRPr="00027D5B">
              <w:rPr>
                <w:lang w:val="en-US"/>
              </w:rPr>
              <w:t xml:space="preserve"> v_EntryFound_NR_Cell_1 := false;</w:t>
            </w:r>
          </w:p>
          <w:p w14:paraId="510208A0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</w:t>
            </w:r>
            <w:proofErr w:type="spellStart"/>
            <w:r w:rsidRPr="00027D5B">
              <w:rPr>
                <w:lang w:val="en-US"/>
              </w:rPr>
              <w:t>boolean</w:t>
            </w:r>
            <w:proofErr w:type="spellEnd"/>
            <w:r w:rsidRPr="00027D5B">
              <w:rPr>
                <w:lang w:val="en-US"/>
              </w:rPr>
              <w:t xml:space="preserve"> v_EntryFound_NR_Cell_11 := false;</w:t>
            </w:r>
          </w:p>
          <w:p w14:paraId="5611BB10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integer i:=0;</w:t>
            </w:r>
          </w:p>
          <w:p w14:paraId="014245F5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float </w:t>
            </w:r>
            <w:proofErr w:type="spellStart"/>
            <w:r w:rsidRPr="00027D5B">
              <w:rPr>
                <w:lang w:val="en-US"/>
              </w:rPr>
              <w:t>v_WaitForLogging</w:t>
            </w:r>
            <w:proofErr w:type="spellEnd"/>
            <w:r w:rsidRPr="00027D5B">
              <w:rPr>
                <w:lang w:val="en-US"/>
              </w:rPr>
              <w:t xml:space="preserve"> := 10.0;</w:t>
            </w:r>
          </w:p>
          <w:p w14:paraId="6682861E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float </w:t>
            </w:r>
            <w:proofErr w:type="spellStart"/>
            <w:r w:rsidRPr="00027D5B">
              <w:rPr>
                <w:lang w:val="en-US"/>
              </w:rPr>
              <w:t>v_WaitNoReaction</w:t>
            </w:r>
            <w:proofErr w:type="spellEnd"/>
            <w:r w:rsidRPr="00027D5B">
              <w:rPr>
                <w:lang w:val="en-US"/>
              </w:rPr>
              <w:t xml:space="preserve"> := 15.0;</w:t>
            </w:r>
          </w:p>
          <w:p w14:paraId="38601CFE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</w:t>
            </w:r>
          </w:p>
          <w:p w14:paraId="5A451763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//@siclog "Step 1"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>@</w:t>
            </w:r>
          </w:p>
          <w:p w14:paraId="279F0603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SS transmits a </w:t>
            </w:r>
            <w:proofErr w:type="spellStart"/>
            <w:r w:rsidRPr="00027D5B">
              <w:rPr>
                <w:lang w:val="en-US"/>
              </w:rPr>
              <w:t>LoggedMeasurementConfiguration</w:t>
            </w:r>
            <w:proofErr w:type="spellEnd"/>
            <w:r w:rsidRPr="00027D5B">
              <w:rPr>
                <w:lang w:val="en-US"/>
              </w:rPr>
              <w:t xml:space="preserve"> message including to configure the UE to perform logging of measurement results while in RRC_IDLE.</w:t>
            </w:r>
          </w:p>
          <w:p w14:paraId="1AB65ACA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  <w:proofErr w:type="spellStart"/>
            <w:r w:rsidRPr="00027D5B">
              <w:rPr>
                <w:lang w:val="en-US"/>
              </w:rPr>
              <w:t>SRB.send</w:t>
            </w:r>
            <w:proofErr w:type="spellEnd"/>
            <w:r w:rsidRPr="00027D5B">
              <w:rPr>
                <w:lang w:val="en-US"/>
              </w:rPr>
              <w:t>(cas_NR_SRB1_RrcPdu_REQ(nr_Cell1,</w:t>
            </w:r>
          </w:p>
          <w:p w14:paraId="60C5A59D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lastRenderedPageBreak/>
              <w:t xml:space="preserve">                                   -,</w:t>
            </w:r>
          </w:p>
          <w:p w14:paraId="196F54A6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cs_38508_LoggedMeasurementConfiguration(v_PlmnID_NRCell1,</w:t>
            </w:r>
          </w:p>
          <w:p w14:paraId="5F0F2B43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                                 v_AbsoluteTimeInfo_r16,</w:t>
            </w:r>
          </w:p>
          <w:p w14:paraId="63FB83B4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                                 </w:t>
            </w:r>
            <w:proofErr w:type="spellStart"/>
            <w:r w:rsidRPr="00027D5B">
              <w:rPr>
                <w:lang w:val="en-US"/>
              </w:rPr>
              <w:t>cs_LoggedMeasurementConfiguration_reportType_Periodical</w:t>
            </w:r>
            <w:proofErr w:type="spellEnd"/>
            <w:r w:rsidRPr="00027D5B">
              <w:rPr>
                <w:lang w:val="en-US"/>
              </w:rPr>
              <w:t>)));</w:t>
            </w:r>
          </w:p>
          <w:p w14:paraId="42F86C7A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</w:p>
          <w:p w14:paraId="4F66673A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</w:p>
          <w:p w14:paraId="2692ECEB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//@siclog "Steps 2"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>@</w:t>
            </w:r>
          </w:p>
          <w:p w14:paraId="6D97CCD5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The SS transmits an </w:t>
            </w:r>
            <w:proofErr w:type="spellStart"/>
            <w:r w:rsidRPr="00027D5B">
              <w:rPr>
                <w:lang w:val="en-US"/>
              </w:rPr>
              <w:t>RRCRelease</w:t>
            </w:r>
            <w:proofErr w:type="spellEnd"/>
            <w:r w:rsidRPr="00027D5B">
              <w:rPr>
                <w:lang w:val="en-US"/>
              </w:rPr>
              <w:t xml:space="preserve"> message to move the UE to RRC_IDLE state.</w:t>
            </w:r>
          </w:p>
          <w:p w14:paraId="739A02EF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  <w:proofErr w:type="spellStart"/>
            <w:r w:rsidRPr="00027D5B">
              <w:rPr>
                <w:lang w:val="en-US"/>
              </w:rPr>
              <w:t>f_NR_RRCRelease</w:t>
            </w:r>
            <w:proofErr w:type="spellEnd"/>
            <w:r w:rsidRPr="00027D5B">
              <w:rPr>
                <w:lang w:val="en-US"/>
              </w:rPr>
              <w:t>(nr_Cell1);</w:t>
            </w:r>
          </w:p>
          <w:p w14:paraId="766F78E4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</w:p>
          <w:p w14:paraId="2D7DBC97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//@siclog "Step 3"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>@</w:t>
            </w:r>
          </w:p>
          <w:p w14:paraId="4BB8A6C6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Wait 10s to allow UE to activate logging</w:t>
            </w:r>
          </w:p>
          <w:p w14:paraId="05E2E36F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  <w:proofErr w:type="spellStart"/>
            <w:r w:rsidRPr="00027D5B">
              <w:rPr>
                <w:lang w:val="en-US"/>
              </w:rPr>
              <w:t>f_Delay</w:t>
            </w:r>
            <w:proofErr w:type="spellEnd"/>
            <w:r w:rsidRPr="00027D5B">
              <w:rPr>
                <w:lang w:val="en-US"/>
              </w:rPr>
              <w:t>(</w:t>
            </w:r>
            <w:proofErr w:type="spellStart"/>
            <w:r w:rsidRPr="00027D5B">
              <w:rPr>
                <w:lang w:val="en-US"/>
              </w:rPr>
              <w:t>v_WaitForLogging</w:t>
            </w:r>
            <w:proofErr w:type="spellEnd"/>
            <w:r w:rsidRPr="00027D5B">
              <w:rPr>
                <w:lang w:val="en-US"/>
              </w:rPr>
              <w:t>);</w:t>
            </w:r>
          </w:p>
          <w:p w14:paraId="6C3BC335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</w:p>
          <w:p w14:paraId="4BBCB6B3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//@siclog "Step 4"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>@</w:t>
            </w:r>
          </w:p>
          <w:p w14:paraId="21B9C0FA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The SS changes NR Cell 1 and NR Cell 11 levels according to the row "T1" in table 8.1.6.1.2.11.3.2-1/2.</w:t>
            </w:r>
          </w:p>
          <w:p w14:paraId="6E2D0964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  <w:proofErr w:type="spellStart"/>
            <w:r w:rsidRPr="00027D5B">
              <w:rPr>
                <w:lang w:val="en-US"/>
              </w:rPr>
              <w:t>f_NR_SetCellPower</w:t>
            </w:r>
            <w:proofErr w:type="spellEnd"/>
            <w:r w:rsidRPr="00027D5B">
              <w:rPr>
                <w:lang w:val="en-US"/>
              </w:rPr>
              <w:t xml:space="preserve"> (nr_Cell1, </w:t>
            </w:r>
            <w:proofErr w:type="spellStart"/>
            <w:r w:rsidRPr="00027D5B">
              <w:rPr>
                <w:lang w:val="en-US"/>
              </w:rPr>
              <w:t>tsc_NR_NonSuitableOffCellSSS_EPRE</w:t>
            </w:r>
            <w:proofErr w:type="spellEnd"/>
            <w:r w:rsidRPr="00027D5B">
              <w:rPr>
                <w:lang w:val="en-US"/>
              </w:rPr>
              <w:t xml:space="preserve">, </w:t>
            </w:r>
            <w:proofErr w:type="spellStart"/>
            <w:r w:rsidRPr="00027D5B">
              <w:rPr>
                <w:lang w:val="en-US"/>
              </w:rPr>
              <w:t>tsc_NR_NonSuitableOffCellSSS_EPRE</w:t>
            </w:r>
            <w:proofErr w:type="spellEnd"/>
            <w:r w:rsidRPr="00027D5B">
              <w:rPr>
                <w:lang w:val="en-US"/>
              </w:rPr>
              <w:t>);</w:t>
            </w:r>
          </w:p>
          <w:p w14:paraId="50CE219C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</w:p>
          <w:p w14:paraId="0EEC4740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//@siclog "Step 5"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>@</w:t>
            </w:r>
          </w:p>
          <w:p w14:paraId="1976131B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Wait 15 seconds. Note: It is checked that UE does not perform the logging while not in 'camped normally' state.</w:t>
            </w:r>
          </w:p>
          <w:p w14:paraId="61C7B6C4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  <w:proofErr w:type="spellStart"/>
            <w:r w:rsidRPr="00027D5B">
              <w:rPr>
                <w:lang w:val="en-US"/>
              </w:rPr>
              <w:t>f_Delay</w:t>
            </w:r>
            <w:proofErr w:type="spellEnd"/>
            <w:r w:rsidRPr="00027D5B">
              <w:rPr>
                <w:lang w:val="en-US"/>
              </w:rPr>
              <w:t>(</w:t>
            </w:r>
            <w:proofErr w:type="spellStart"/>
            <w:r w:rsidRPr="00027D5B">
              <w:rPr>
                <w:lang w:val="en-US"/>
              </w:rPr>
              <w:t>v_WaitNoReaction</w:t>
            </w:r>
            <w:proofErr w:type="spellEnd"/>
            <w:r w:rsidRPr="00027D5B">
              <w:rPr>
                <w:lang w:val="en-US"/>
              </w:rPr>
              <w:t>);</w:t>
            </w:r>
          </w:p>
          <w:p w14:paraId="45BB73BD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</w:p>
          <w:p w14:paraId="43540123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//@siclog "Step 6"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>@</w:t>
            </w:r>
          </w:p>
          <w:p w14:paraId="08BC6FA3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The SS changes NR Cell 1 and NR Cell 11 levels according to the row "T2" in table 8.1.6.1.2.11.3.2-1/2.</w:t>
            </w:r>
          </w:p>
          <w:p w14:paraId="4013847A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  <w:proofErr w:type="spellStart"/>
            <w:r w:rsidRPr="00027D5B">
              <w:rPr>
                <w:lang w:val="en-US"/>
              </w:rPr>
              <w:t>f_NR_SetCellPower</w:t>
            </w:r>
            <w:proofErr w:type="spellEnd"/>
            <w:r w:rsidRPr="00027D5B">
              <w:rPr>
                <w:lang w:val="en-US"/>
              </w:rPr>
              <w:t xml:space="preserve"> (nr_Cell11, -85, -82); //@sic R5-216562 sic@</w:t>
            </w:r>
          </w:p>
          <w:p w14:paraId="47CE0201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</w:p>
          <w:p w14:paraId="452FB75B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//@siclog "Step 7-11"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>@</w:t>
            </w:r>
          </w:p>
          <w:p w14:paraId="5299F37A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Steps 1 to 5 of generic test procedure in TS 38.508-1 subclause 4.9.5.2.2-1 are performed on NR Cell 11</w:t>
            </w:r>
          </w:p>
          <w:p w14:paraId="771E6BDB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f_NR5GC_MobilityRegistration(nr_Cell11, -,-,-,-,</w:t>
            </w:r>
          </w:p>
          <w:p w14:paraId="651C96E9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</w:t>
            </w:r>
            <w:proofErr w:type="spellStart"/>
            <w:r w:rsidRPr="00027D5B">
              <w:rPr>
                <w:lang w:val="en-US"/>
              </w:rPr>
              <w:t>noRrcConnectionRelease</w:t>
            </w:r>
            <w:proofErr w:type="spellEnd"/>
            <w:r w:rsidRPr="00027D5B">
              <w:rPr>
                <w:lang w:val="en-US"/>
              </w:rPr>
              <w:t>);</w:t>
            </w:r>
          </w:p>
          <w:p w14:paraId="14D64748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</w:t>
            </w:r>
          </w:p>
          <w:p w14:paraId="7B795870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//@siclog "Step 12"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>@</w:t>
            </w:r>
          </w:p>
          <w:p w14:paraId="7942C53C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Wait 15 seconds. Note: It is checked that UE does not perform the logging while in RRC_CONNECTED state</w:t>
            </w:r>
          </w:p>
          <w:p w14:paraId="11957514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lastRenderedPageBreak/>
              <w:t xml:space="preserve">   </w:t>
            </w:r>
            <w:proofErr w:type="spellStart"/>
            <w:r w:rsidRPr="00027D5B">
              <w:rPr>
                <w:lang w:val="en-US"/>
              </w:rPr>
              <w:t>f_Delay</w:t>
            </w:r>
            <w:proofErr w:type="spellEnd"/>
            <w:r w:rsidRPr="00027D5B">
              <w:rPr>
                <w:lang w:val="en-US"/>
              </w:rPr>
              <w:t>(</w:t>
            </w:r>
            <w:proofErr w:type="spellStart"/>
            <w:r w:rsidRPr="00027D5B">
              <w:rPr>
                <w:lang w:val="en-US"/>
              </w:rPr>
              <w:t>v_WaitNoReaction</w:t>
            </w:r>
            <w:proofErr w:type="spellEnd"/>
            <w:r w:rsidRPr="00027D5B">
              <w:rPr>
                <w:lang w:val="en-US"/>
              </w:rPr>
              <w:t>);</w:t>
            </w:r>
          </w:p>
          <w:p w14:paraId="2DB9317F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</w:t>
            </w:r>
          </w:p>
          <w:p w14:paraId="34AC9593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//@siclog "Step 13"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>@</w:t>
            </w:r>
          </w:p>
          <w:p w14:paraId="5BF30A55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The SS transmits an </w:t>
            </w:r>
            <w:proofErr w:type="spellStart"/>
            <w:r w:rsidRPr="00027D5B">
              <w:rPr>
                <w:lang w:val="en-US"/>
              </w:rPr>
              <w:t>RRCRelease</w:t>
            </w:r>
            <w:proofErr w:type="spellEnd"/>
            <w:r w:rsidRPr="00027D5B">
              <w:rPr>
                <w:lang w:val="en-US"/>
              </w:rPr>
              <w:t xml:space="preserve"> message to move the UE to RRC_INACTIVE state.</w:t>
            </w:r>
          </w:p>
          <w:p w14:paraId="15E0483B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  <w:proofErr w:type="spellStart"/>
            <w:r w:rsidRPr="00027D5B">
              <w:rPr>
                <w:lang w:val="en-US"/>
              </w:rPr>
              <w:t>f_NR_RRCRelease</w:t>
            </w:r>
            <w:proofErr w:type="spellEnd"/>
            <w:r w:rsidRPr="00027D5B">
              <w:rPr>
                <w:lang w:val="en-US"/>
              </w:rPr>
              <w:t>(nr_Cell11);</w:t>
            </w:r>
          </w:p>
          <w:p w14:paraId="583FC1BE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  </w:t>
            </w:r>
          </w:p>
          <w:p w14:paraId="20F88CB6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//@siclog "Step 14"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>@</w:t>
            </w:r>
          </w:p>
          <w:p w14:paraId="7A3AF12A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Wait 10s to allow UE to activate logging</w:t>
            </w:r>
          </w:p>
          <w:p w14:paraId="4242CA4D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  <w:proofErr w:type="spellStart"/>
            <w:r w:rsidRPr="00027D5B">
              <w:rPr>
                <w:lang w:val="en-US"/>
              </w:rPr>
              <w:t>f_Delay</w:t>
            </w:r>
            <w:proofErr w:type="spellEnd"/>
            <w:r w:rsidRPr="00027D5B">
              <w:rPr>
                <w:lang w:val="en-US"/>
              </w:rPr>
              <w:t>(</w:t>
            </w:r>
            <w:proofErr w:type="spellStart"/>
            <w:r w:rsidRPr="00027D5B">
              <w:rPr>
                <w:lang w:val="en-US"/>
              </w:rPr>
              <w:t>v_WaitForLogging</w:t>
            </w:r>
            <w:proofErr w:type="spellEnd"/>
            <w:r w:rsidRPr="00027D5B">
              <w:rPr>
                <w:lang w:val="en-US"/>
              </w:rPr>
              <w:t>);</w:t>
            </w:r>
          </w:p>
          <w:p w14:paraId="1757B122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</w:p>
          <w:p w14:paraId="1A3331EE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//@siclog "Step 15-22"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>@</w:t>
            </w:r>
          </w:p>
          <w:p w14:paraId="390F435D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Steps 1 to 8 of the generic procedure in TS 38.508 Table 4.5.4.2-3 are executed to successfully complete the service request procedure on NR Cell 11.</w:t>
            </w:r>
          </w:p>
          <w:p w14:paraId="199820B4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f_NR5GC_RRC_ConnectedState3N_Def(</w:t>
            </w:r>
            <w:r w:rsidRPr="00027D5B">
              <w:rPr>
                <w:highlight w:val="yellow"/>
                <w:lang w:val="en-US"/>
              </w:rPr>
              <w:t>nr_Cell1</w:t>
            </w:r>
            <w:r w:rsidRPr="00027D5B">
              <w:rPr>
                <w:lang w:val="en-US"/>
              </w:rPr>
              <w:t>);</w:t>
            </w:r>
          </w:p>
          <w:p w14:paraId="7C2B4BAA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</w:p>
          <w:p w14:paraId="2402B464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 xml:space="preserve"> "Step 23"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>@</w:t>
            </w:r>
          </w:p>
          <w:p w14:paraId="16CF2F15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The SS transmits a </w:t>
            </w:r>
            <w:proofErr w:type="spellStart"/>
            <w:r w:rsidRPr="00027D5B">
              <w:rPr>
                <w:lang w:val="en-US"/>
              </w:rPr>
              <w:t>UEInformationRequest</w:t>
            </w:r>
            <w:proofErr w:type="spellEnd"/>
            <w:r w:rsidRPr="00027D5B">
              <w:rPr>
                <w:lang w:val="en-US"/>
              </w:rPr>
              <w:t xml:space="preserve"> message on NR Cell 11.</w:t>
            </w:r>
          </w:p>
          <w:p w14:paraId="254DE86F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  <w:proofErr w:type="spellStart"/>
            <w:r w:rsidRPr="00027D5B">
              <w:rPr>
                <w:lang w:val="en-US"/>
              </w:rPr>
              <w:t>SRB.send</w:t>
            </w:r>
            <w:proofErr w:type="spellEnd"/>
            <w:r w:rsidRPr="00027D5B">
              <w:rPr>
                <w:lang w:val="en-US"/>
              </w:rPr>
              <w:t>(cas_NR_SRB1_RrcPdu_REQ(nr_Cell11,</w:t>
            </w:r>
          </w:p>
          <w:p w14:paraId="38DABFD1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-,</w:t>
            </w:r>
          </w:p>
          <w:p w14:paraId="3AFD986E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</w:t>
            </w:r>
            <w:proofErr w:type="spellStart"/>
            <w:r w:rsidRPr="00027D5B">
              <w:rPr>
                <w:lang w:val="en-US"/>
              </w:rPr>
              <w:t>cs_NR_UEInformationRequest_LOG</w:t>
            </w:r>
            <w:proofErr w:type="spellEnd"/>
            <w:r w:rsidRPr="00027D5B">
              <w:rPr>
                <w:lang w:val="en-US"/>
              </w:rPr>
              <w:t>)); // Logged MDT</w:t>
            </w:r>
          </w:p>
          <w:p w14:paraId="2DCD9632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</w:t>
            </w:r>
          </w:p>
          <w:p w14:paraId="4307B4A9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 xml:space="preserve"> "Step 24"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>@</w:t>
            </w:r>
          </w:p>
          <w:p w14:paraId="19AA8F96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Check: Does the UE transmit a </w:t>
            </w:r>
            <w:proofErr w:type="spellStart"/>
            <w:r w:rsidRPr="00027D5B">
              <w:rPr>
                <w:lang w:val="en-US"/>
              </w:rPr>
              <w:t>UEInformationResponse</w:t>
            </w:r>
            <w:proofErr w:type="spellEnd"/>
            <w:r w:rsidRPr="00027D5B">
              <w:rPr>
                <w:lang w:val="en-US"/>
              </w:rPr>
              <w:t xml:space="preserve"> message including </w:t>
            </w:r>
            <w:proofErr w:type="spellStart"/>
            <w:r w:rsidRPr="00027D5B">
              <w:rPr>
                <w:lang w:val="en-US"/>
              </w:rPr>
              <w:t>logMeasReport</w:t>
            </w:r>
            <w:proofErr w:type="spellEnd"/>
            <w:r w:rsidRPr="00027D5B">
              <w:rPr>
                <w:lang w:val="en-US"/>
              </w:rPr>
              <w:t xml:space="preserve"> with serving cell measurements for NR Cell 1 and NR Cell 2?</w:t>
            </w:r>
          </w:p>
          <w:p w14:paraId="3F533F50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Note: The number of entries in </w:t>
            </w:r>
            <w:proofErr w:type="spellStart"/>
            <w:r w:rsidRPr="00027D5B">
              <w:rPr>
                <w:lang w:val="en-US"/>
              </w:rPr>
              <w:t>logMeasInfoList</w:t>
            </w:r>
            <w:proofErr w:type="spellEnd"/>
            <w:r w:rsidRPr="00027D5B">
              <w:rPr>
                <w:lang w:val="en-US"/>
              </w:rPr>
              <w:t xml:space="preserve"> should not be more than the expected logged measurement result entries within 20 seconds of logging periods.</w:t>
            </w:r>
          </w:p>
          <w:p w14:paraId="77B0C763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  <w:proofErr w:type="spellStart"/>
            <w:r w:rsidRPr="00027D5B">
              <w:rPr>
                <w:lang w:val="en-US"/>
              </w:rPr>
              <w:t>v_MeasQuantityResults</w:t>
            </w:r>
            <w:proofErr w:type="spellEnd"/>
            <w:r w:rsidRPr="00027D5B">
              <w:rPr>
                <w:lang w:val="en-US"/>
              </w:rPr>
              <w:t xml:space="preserve"> := </w:t>
            </w:r>
            <w:proofErr w:type="spellStart"/>
            <w:r w:rsidRPr="00027D5B">
              <w:rPr>
                <w:lang w:val="en-US"/>
              </w:rPr>
              <w:t>f_NR_Get_MeasQuantityResults</w:t>
            </w:r>
            <w:proofErr w:type="spellEnd"/>
            <w:r w:rsidRPr="00027D5B">
              <w:rPr>
                <w:lang w:val="en-US"/>
              </w:rPr>
              <w:t>();</w:t>
            </w:r>
          </w:p>
          <w:p w14:paraId="53DE0D4F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  <w:proofErr w:type="spellStart"/>
            <w:r w:rsidRPr="00027D5B">
              <w:rPr>
                <w:lang w:val="en-US"/>
              </w:rPr>
              <w:t>SRB.receive</w:t>
            </w:r>
            <w:proofErr w:type="spellEnd"/>
            <w:r w:rsidRPr="00027D5B">
              <w:rPr>
                <w:lang w:val="en-US"/>
              </w:rPr>
              <w:t>(</w:t>
            </w:r>
            <w:r w:rsidRPr="00027D5B">
              <w:rPr>
                <w:highlight w:val="yellow"/>
                <w:lang w:val="en-US"/>
              </w:rPr>
              <w:t>car_NR_SRB1_RrcPdu_IND</w:t>
            </w:r>
            <w:r w:rsidRPr="00027D5B">
              <w:rPr>
                <w:lang w:val="en-US"/>
              </w:rPr>
              <w:t>(nr_Cell11,</w:t>
            </w:r>
          </w:p>
          <w:p w14:paraId="08B182B8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cr_38508_UEInformationResponse(</w:t>
            </w:r>
            <w:proofErr w:type="spellStart"/>
            <w:r w:rsidRPr="00027D5B">
              <w:rPr>
                <w:lang w:val="en-US"/>
              </w:rPr>
              <w:t>tsc_NR_RRC_TI_Def</w:t>
            </w:r>
            <w:proofErr w:type="spellEnd"/>
            <w:r w:rsidRPr="00027D5B">
              <w:rPr>
                <w:lang w:val="en-US"/>
              </w:rPr>
              <w:t>, -,-,</w:t>
            </w:r>
          </w:p>
          <w:p w14:paraId="1CF0795B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                            cr_LogMeasReport_r16(v_AbsoluteTimeInfo_r16,</w:t>
            </w:r>
          </w:p>
          <w:p w14:paraId="506C477D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                                                 cr_TraceReference_r16(v_PlmnID_NRCell1),</w:t>
            </w:r>
          </w:p>
          <w:p w14:paraId="64FF5F6C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                                                 '001A'O,</w:t>
            </w:r>
          </w:p>
          <w:p w14:paraId="33FCAA58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                                                 '05'O,</w:t>
            </w:r>
          </w:p>
          <w:p w14:paraId="7F1FD253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                                                 ?,</w:t>
            </w:r>
          </w:p>
          <w:p w14:paraId="02D4AAA0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                                                 </w:t>
            </w:r>
            <w:proofErr w:type="spellStart"/>
            <w:r w:rsidRPr="00027D5B">
              <w:rPr>
                <w:lang w:val="en-US"/>
              </w:rPr>
              <w:t>omit,omit,omit</w:t>
            </w:r>
            <w:proofErr w:type="spellEnd"/>
          </w:p>
          <w:p w14:paraId="33A261F7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                                                 )))) -&gt; value </w:t>
            </w:r>
            <w:proofErr w:type="spellStart"/>
            <w:r w:rsidRPr="00027D5B">
              <w:rPr>
                <w:lang w:val="en-US"/>
              </w:rPr>
              <w:t>v_ReceivedAsp</w:t>
            </w:r>
            <w:proofErr w:type="spellEnd"/>
            <w:r w:rsidRPr="00027D5B">
              <w:rPr>
                <w:lang w:val="en-US"/>
              </w:rPr>
              <w:t>;</w:t>
            </w:r>
          </w:p>
          <w:p w14:paraId="77951027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</w:p>
          <w:p w14:paraId="2C99ADB1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</w:t>
            </w:r>
            <w:proofErr w:type="spellStart"/>
            <w:r w:rsidRPr="00027D5B">
              <w:rPr>
                <w:lang w:val="en-US"/>
              </w:rPr>
              <w:t>v_FieldCnt</w:t>
            </w:r>
            <w:proofErr w:type="spellEnd"/>
            <w:r w:rsidRPr="00027D5B">
              <w:rPr>
                <w:lang w:val="en-US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1EA92D27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if ((</w:t>
            </w:r>
            <w:proofErr w:type="spellStart"/>
            <w:r w:rsidRPr="00027D5B">
              <w:rPr>
                <w:lang w:val="en-US"/>
              </w:rPr>
              <w:t>v_FieldCnt</w:t>
            </w:r>
            <w:proofErr w:type="spellEnd"/>
            <w:r w:rsidRPr="00027D5B">
              <w:rPr>
                <w:lang w:val="en-US"/>
              </w:rPr>
              <w:t xml:space="preserve"> &lt; 2) </w:t>
            </w:r>
            <w:r w:rsidRPr="00027D5B">
              <w:rPr>
                <w:highlight w:val="yellow"/>
                <w:lang w:val="en-US"/>
              </w:rPr>
              <w:t>or (</w:t>
            </w:r>
            <w:proofErr w:type="spellStart"/>
            <w:r w:rsidRPr="00027D5B">
              <w:rPr>
                <w:highlight w:val="yellow"/>
                <w:lang w:val="en-US"/>
              </w:rPr>
              <w:t>v_FieldCnt</w:t>
            </w:r>
            <w:proofErr w:type="spellEnd"/>
            <w:r w:rsidRPr="00027D5B">
              <w:rPr>
                <w:highlight w:val="yellow"/>
                <w:lang w:val="en-US"/>
              </w:rPr>
              <w:t xml:space="preserve"> &gt; 6))</w:t>
            </w:r>
            <w:r w:rsidRPr="00027D5B">
              <w:rPr>
                <w:lang w:val="en-US"/>
              </w:rPr>
              <w:t xml:space="preserve"> {</w:t>
            </w:r>
          </w:p>
          <w:p w14:paraId="5B360071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</w:t>
            </w:r>
            <w:proofErr w:type="spellStart"/>
            <w:r w:rsidRPr="00027D5B">
              <w:rPr>
                <w:lang w:val="en-US"/>
              </w:rPr>
              <w:t>f_NR_SetVerdictFailOrInconc</w:t>
            </w:r>
            <w:proofErr w:type="spellEnd"/>
            <w:r w:rsidRPr="00027D5B">
              <w:rPr>
                <w:lang w:val="en-US"/>
              </w:rPr>
              <w:t xml:space="preserve">(__FILE__, __LINE__, "Step 24: Less than 2 </w:t>
            </w:r>
            <w:r w:rsidRPr="00027D5B">
              <w:rPr>
                <w:highlight w:val="yellow"/>
                <w:lang w:val="en-US"/>
              </w:rPr>
              <w:t>or more than 6</w:t>
            </w:r>
            <w:r w:rsidRPr="00027D5B">
              <w:rPr>
                <w:lang w:val="en-US"/>
              </w:rPr>
              <w:t xml:space="preserve"> </w:t>
            </w:r>
            <w:proofErr w:type="spellStart"/>
            <w:r w:rsidRPr="00027D5B">
              <w:rPr>
                <w:lang w:val="en-US"/>
              </w:rPr>
              <w:t>LogMeasurementInfo</w:t>
            </w:r>
            <w:proofErr w:type="spellEnd"/>
            <w:r w:rsidRPr="00027D5B">
              <w:rPr>
                <w:lang w:val="en-US"/>
              </w:rPr>
              <w:t xml:space="preserve"> entries")</w:t>
            </w:r>
          </w:p>
          <w:p w14:paraId="41BBCFA2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}</w:t>
            </w:r>
          </w:p>
          <w:p w14:paraId="5D1958DC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</w:p>
          <w:p w14:paraId="3072D60D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while ((</w:t>
            </w:r>
            <w:proofErr w:type="spellStart"/>
            <w:r w:rsidRPr="00027D5B">
              <w:rPr>
                <w:lang w:val="en-US"/>
              </w:rPr>
              <w:t>i</w:t>
            </w:r>
            <w:proofErr w:type="spellEnd"/>
            <w:r w:rsidRPr="00027D5B">
              <w:rPr>
                <w:lang w:val="en-US"/>
              </w:rPr>
              <w:t xml:space="preserve"> &lt; </w:t>
            </w:r>
            <w:proofErr w:type="spellStart"/>
            <w:r w:rsidRPr="00027D5B">
              <w:rPr>
                <w:lang w:val="en-US"/>
              </w:rPr>
              <w:t>v_FieldCnt</w:t>
            </w:r>
            <w:proofErr w:type="spellEnd"/>
            <w:r w:rsidRPr="00027D5B">
              <w:rPr>
                <w:lang w:val="en-US"/>
              </w:rPr>
              <w:t xml:space="preserve">) and (not v_EntryFound_NR_Cell_1 </w:t>
            </w:r>
            <w:r w:rsidRPr="00027D5B">
              <w:rPr>
                <w:highlight w:val="yellow"/>
                <w:lang w:val="en-US"/>
              </w:rPr>
              <w:t>and</w:t>
            </w:r>
            <w:r w:rsidRPr="00027D5B">
              <w:rPr>
                <w:lang w:val="en-US"/>
              </w:rPr>
              <w:t xml:space="preserve"> not v_EntryFound_NR_Cell_11)) {</w:t>
            </w:r>
          </w:p>
          <w:p w14:paraId="408A7A4D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</w:p>
          <w:p w14:paraId="1B82C40D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v_LogMeasInfo_r16 := v_ReceivedAsp.Signalling.Rrc.Dcch.message_.messageClassExtension.c2.ueInformationResponse_r16.criticalExtensions.ueInformationResponse_r16.logMeasReport_r16.logMeasInfoList_r16[i];</w:t>
            </w:r>
          </w:p>
          <w:p w14:paraId="02A7E5AB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if (match(v_LogMeasInfo_r16, cr_LogMeasInfo_r16(-, cr_CGI_Info_Logging_r16(v_PlmnID_NRCell1, v_CellIdentity_NRCell1, v_TAC_NRCell1),</w:t>
            </w:r>
          </w:p>
          <w:p w14:paraId="7E227469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            cr_MeasResultServCell_r16(</w:t>
            </w:r>
            <w:proofErr w:type="spellStart"/>
            <w:r w:rsidRPr="00027D5B">
              <w:rPr>
                <w:lang w:val="en-US"/>
              </w:rPr>
              <w:t>v_MeasQuantityResults</w:t>
            </w:r>
            <w:proofErr w:type="spellEnd"/>
            <w:r w:rsidRPr="00027D5B">
              <w:rPr>
                <w:lang w:val="en-US"/>
              </w:rPr>
              <w:t>),</w:t>
            </w:r>
          </w:p>
          <w:p w14:paraId="0AD8CF32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            omit, omit)))</w:t>
            </w:r>
          </w:p>
          <w:p w14:paraId="3A915CB3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{</w:t>
            </w:r>
          </w:p>
          <w:p w14:paraId="759E06F5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v_EntryFound_NR_Cell_1 := true;</w:t>
            </w:r>
          </w:p>
          <w:p w14:paraId="4A7DCD3B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}</w:t>
            </w:r>
          </w:p>
          <w:p w14:paraId="57371D62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else if (match(v_LogMeasInfo_r16, cr_LogMeasInfo_r16(-, cr_CGI_Info_Logging_r16(v_PlmnID_NRCell11, v_CellIdentity_NRCell11, v_TAC_NRCell11),</w:t>
            </w:r>
          </w:p>
          <w:p w14:paraId="786F2758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                 cr_MeasResultServCell_r16(</w:t>
            </w:r>
            <w:proofErr w:type="spellStart"/>
            <w:r w:rsidRPr="00027D5B">
              <w:rPr>
                <w:lang w:val="en-US"/>
              </w:rPr>
              <w:t>v_MeasQuantityResults</w:t>
            </w:r>
            <w:proofErr w:type="spellEnd"/>
            <w:r w:rsidRPr="00027D5B">
              <w:rPr>
                <w:lang w:val="en-US"/>
              </w:rPr>
              <w:t>),</w:t>
            </w:r>
          </w:p>
          <w:p w14:paraId="5B4546A4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                 omit, omit)))</w:t>
            </w:r>
          </w:p>
          <w:p w14:paraId="0BB3DC2C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{</w:t>
            </w:r>
          </w:p>
          <w:p w14:paraId="0E122841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v_EntryFound_NR_Cell_11 := true;</w:t>
            </w:r>
          </w:p>
          <w:p w14:paraId="699EF5CA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}</w:t>
            </w:r>
          </w:p>
          <w:p w14:paraId="12483EB9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i:=i+1;</w:t>
            </w:r>
          </w:p>
          <w:p w14:paraId="789AE7BD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}</w:t>
            </w:r>
          </w:p>
          <w:p w14:paraId="69B94820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</w:p>
          <w:p w14:paraId="0410E73E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if (v_EntryFound_NR_Cell_1 and v_EntryFound_NR_Cell_11)</w:t>
            </w:r>
          </w:p>
          <w:p w14:paraId="1783F36B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{</w:t>
            </w:r>
          </w:p>
          <w:p w14:paraId="3C1E04B2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</w:t>
            </w:r>
            <w:proofErr w:type="spellStart"/>
            <w:r w:rsidRPr="00027D5B">
              <w:rPr>
                <w:lang w:val="en-US"/>
              </w:rPr>
              <w:t>f_NR_PreliminaryPass</w:t>
            </w:r>
            <w:proofErr w:type="spellEnd"/>
            <w:r w:rsidRPr="00027D5B">
              <w:rPr>
                <w:lang w:val="en-US"/>
              </w:rPr>
              <w:t>(__FILE__, __LINE__, "Step 24");</w:t>
            </w:r>
          </w:p>
          <w:p w14:paraId="66A6FCAD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}</w:t>
            </w:r>
          </w:p>
          <w:p w14:paraId="2F3854C9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else {</w:t>
            </w:r>
          </w:p>
          <w:p w14:paraId="1F1977FE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</w:t>
            </w:r>
            <w:proofErr w:type="spellStart"/>
            <w:r w:rsidRPr="00027D5B">
              <w:rPr>
                <w:lang w:val="en-US"/>
              </w:rPr>
              <w:t>f_NR_SetVerdictFailOrInconc</w:t>
            </w:r>
            <w:proofErr w:type="spellEnd"/>
            <w:r w:rsidRPr="00027D5B">
              <w:rPr>
                <w:lang w:val="en-US"/>
              </w:rPr>
              <w:t xml:space="preserve">(__FILE__, __LINE__, "Step 24: condition not fulfilled for the </w:t>
            </w:r>
            <w:proofErr w:type="spellStart"/>
            <w:r w:rsidRPr="00027D5B">
              <w:rPr>
                <w:lang w:val="en-US"/>
              </w:rPr>
              <w:t>LogMeasurementInfo</w:t>
            </w:r>
            <w:proofErr w:type="spellEnd"/>
            <w:r w:rsidRPr="00027D5B">
              <w:rPr>
                <w:lang w:val="en-US"/>
              </w:rPr>
              <w:t xml:space="preserve"> entries");</w:t>
            </w:r>
          </w:p>
          <w:p w14:paraId="2F1CFE00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lastRenderedPageBreak/>
              <w:t xml:space="preserve">    }</w:t>
            </w:r>
          </w:p>
          <w:p w14:paraId="158B1B7C" w14:textId="06491EB8" w:rsidR="004B68FC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}//end of f_TC_8_1_6_1_2_11_NR5GC_TestBody</w:t>
            </w:r>
          </w:p>
        </w:tc>
      </w:tr>
    </w:tbl>
    <w:p w14:paraId="5C74DFED" w14:textId="77777777" w:rsidR="004B68FC" w:rsidRDefault="004B68FC" w:rsidP="004B68FC">
      <w:pPr>
        <w:rPr>
          <w:lang w:val="en-US"/>
        </w:rPr>
      </w:pPr>
    </w:p>
    <w:p w14:paraId="0ABF7FE3" w14:textId="77777777" w:rsidR="004B68FC" w:rsidRDefault="004B68FC" w:rsidP="004B68F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68FC" w14:paraId="3AAF6731" w14:textId="77777777" w:rsidTr="003D237E">
        <w:tc>
          <w:tcPr>
            <w:tcW w:w="9855" w:type="dxa"/>
          </w:tcPr>
          <w:p w14:paraId="4F3709D7" w14:textId="77777777" w:rsidR="00027D5B" w:rsidRPr="00027D5B" w:rsidRDefault="004B68FC" w:rsidP="00027D5B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</w:t>
            </w:r>
            <w:r w:rsidR="00027D5B" w:rsidRPr="00027D5B">
              <w:rPr>
                <w:lang w:val="en-US" w:eastAsia="zh-CN"/>
              </w:rPr>
              <w:t xml:space="preserve">  function f_TC_8_1_6_1_2_11_NR5GC_TestBody() runs on NR5GC_PTC</w:t>
            </w:r>
          </w:p>
          <w:p w14:paraId="0D816E2D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{</w:t>
            </w:r>
          </w:p>
          <w:p w14:paraId="396C6B7F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</w:t>
            </w:r>
            <w:proofErr w:type="spellStart"/>
            <w:r w:rsidRPr="00027D5B">
              <w:rPr>
                <w:lang w:val="en-US" w:eastAsia="zh-CN"/>
              </w:rPr>
              <w:t>PLMN_Identity</w:t>
            </w:r>
            <w:proofErr w:type="spellEnd"/>
            <w:r w:rsidRPr="00027D5B">
              <w:rPr>
                <w:lang w:val="en-US" w:eastAsia="zh-CN"/>
              </w:rPr>
              <w:t xml:space="preserve"> v_PlmnID_NRCell1 := </w:t>
            </w:r>
            <w:proofErr w:type="spellStart"/>
            <w:r w:rsidRPr="00027D5B">
              <w:rPr>
                <w:lang w:val="en-US" w:eastAsia="zh-CN"/>
              </w:rPr>
              <w:t>f_NR_CellInfo_GetPLMN</w:t>
            </w:r>
            <w:proofErr w:type="spellEnd"/>
            <w:r w:rsidRPr="00027D5B">
              <w:rPr>
                <w:lang w:val="en-US" w:eastAsia="zh-CN"/>
              </w:rPr>
              <w:t xml:space="preserve"> (nr_Cell1);</w:t>
            </w:r>
          </w:p>
          <w:p w14:paraId="0F64B4FE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</w:t>
            </w:r>
            <w:proofErr w:type="spellStart"/>
            <w:r w:rsidRPr="00027D5B">
              <w:rPr>
                <w:lang w:val="en-US" w:eastAsia="zh-CN"/>
              </w:rPr>
              <w:t>PLMN_Identity</w:t>
            </w:r>
            <w:proofErr w:type="spellEnd"/>
            <w:r w:rsidRPr="00027D5B">
              <w:rPr>
                <w:lang w:val="en-US" w:eastAsia="zh-CN"/>
              </w:rPr>
              <w:t xml:space="preserve"> v_PlmnID_NRCell11 := </w:t>
            </w:r>
            <w:proofErr w:type="spellStart"/>
            <w:r w:rsidRPr="00027D5B">
              <w:rPr>
                <w:lang w:val="en-US" w:eastAsia="zh-CN"/>
              </w:rPr>
              <w:t>f_NR_CellInfo_GetPLMN</w:t>
            </w:r>
            <w:proofErr w:type="spellEnd"/>
            <w:r w:rsidRPr="00027D5B">
              <w:rPr>
                <w:lang w:val="en-US" w:eastAsia="zh-CN"/>
              </w:rPr>
              <w:t xml:space="preserve"> (nr_Cell11);</w:t>
            </w:r>
          </w:p>
          <w:p w14:paraId="25801D30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</w:t>
            </w:r>
            <w:proofErr w:type="spellStart"/>
            <w:r w:rsidRPr="00027D5B">
              <w:rPr>
                <w:lang w:val="en-US" w:eastAsia="zh-CN"/>
              </w:rPr>
              <w:t>CellIdentity</w:t>
            </w:r>
            <w:proofErr w:type="spellEnd"/>
            <w:r w:rsidRPr="00027D5B">
              <w:rPr>
                <w:lang w:val="en-US" w:eastAsia="zh-CN"/>
              </w:rPr>
              <w:t xml:space="preserve"> v_CellIdentity_NRCell1 := </w:t>
            </w:r>
            <w:proofErr w:type="spellStart"/>
            <w:r w:rsidRPr="00027D5B">
              <w:rPr>
                <w:lang w:val="en-US" w:eastAsia="zh-CN"/>
              </w:rPr>
              <w:t>f_NR_CellInfo_GetCellIdentity</w:t>
            </w:r>
            <w:proofErr w:type="spellEnd"/>
            <w:r w:rsidRPr="00027D5B">
              <w:rPr>
                <w:lang w:val="en-US" w:eastAsia="zh-CN"/>
              </w:rPr>
              <w:t>(nr_Cell1);</w:t>
            </w:r>
          </w:p>
          <w:p w14:paraId="3EEC74A8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</w:t>
            </w:r>
            <w:proofErr w:type="spellStart"/>
            <w:r w:rsidRPr="00027D5B">
              <w:rPr>
                <w:lang w:val="en-US" w:eastAsia="zh-CN"/>
              </w:rPr>
              <w:t>CellIdentity</w:t>
            </w:r>
            <w:proofErr w:type="spellEnd"/>
            <w:r w:rsidRPr="00027D5B">
              <w:rPr>
                <w:lang w:val="en-US" w:eastAsia="zh-CN"/>
              </w:rPr>
              <w:t xml:space="preserve"> v_CellIdentity_NRCell11 := </w:t>
            </w:r>
            <w:proofErr w:type="spellStart"/>
            <w:r w:rsidRPr="00027D5B">
              <w:rPr>
                <w:lang w:val="en-US" w:eastAsia="zh-CN"/>
              </w:rPr>
              <w:t>f_NR_CellInfo_GetCellIdentity</w:t>
            </w:r>
            <w:proofErr w:type="spellEnd"/>
            <w:r w:rsidRPr="00027D5B">
              <w:rPr>
                <w:lang w:val="en-US" w:eastAsia="zh-CN"/>
              </w:rPr>
              <w:t>(nr_Cell11);</w:t>
            </w:r>
          </w:p>
          <w:p w14:paraId="1044300B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</w:t>
            </w:r>
            <w:proofErr w:type="spellStart"/>
            <w:r w:rsidRPr="00027D5B">
              <w:rPr>
                <w:lang w:val="en-US" w:eastAsia="zh-CN"/>
              </w:rPr>
              <w:t>TrackingAreaCode</w:t>
            </w:r>
            <w:proofErr w:type="spellEnd"/>
            <w:r w:rsidRPr="00027D5B">
              <w:rPr>
                <w:lang w:val="en-US" w:eastAsia="zh-CN"/>
              </w:rPr>
              <w:t xml:space="preserve"> v_TAC_NRCell1 := </w:t>
            </w:r>
            <w:proofErr w:type="spellStart"/>
            <w:r w:rsidRPr="00027D5B">
              <w:rPr>
                <w:lang w:val="en-US" w:eastAsia="zh-CN"/>
              </w:rPr>
              <w:t>f_NR_CellInfo_GetTAC</w:t>
            </w:r>
            <w:proofErr w:type="spellEnd"/>
            <w:r w:rsidRPr="00027D5B">
              <w:rPr>
                <w:lang w:val="en-US" w:eastAsia="zh-CN"/>
              </w:rPr>
              <w:t xml:space="preserve"> (nr_Cell1);</w:t>
            </w:r>
          </w:p>
          <w:p w14:paraId="22F3D5C3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</w:t>
            </w:r>
            <w:proofErr w:type="spellStart"/>
            <w:r w:rsidRPr="00027D5B">
              <w:rPr>
                <w:lang w:val="en-US" w:eastAsia="zh-CN"/>
              </w:rPr>
              <w:t>TrackingAreaCode</w:t>
            </w:r>
            <w:proofErr w:type="spellEnd"/>
            <w:r w:rsidRPr="00027D5B">
              <w:rPr>
                <w:lang w:val="en-US" w:eastAsia="zh-CN"/>
              </w:rPr>
              <w:t xml:space="preserve"> v_TAC_NRCell11 := </w:t>
            </w:r>
            <w:proofErr w:type="spellStart"/>
            <w:r w:rsidRPr="00027D5B">
              <w:rPr>
                <w:lang w:val="en-US" w:eastAsia="zh-CN"/>
              </w:rPr>
              <w:t>f_NR_CellInfo_GetTAC</w:t>
            </w:r>
            <w:proofErr w:type="spellEnd"/>
            <w:r w:rsidRPr="00027D5B">
              <w:rPr>
                <w:lang w:val="en-US" w:eastAsia="zh-CN"/>
              </w:rPr>
              <w:t xml:space="preserve"> (nr_Cell11);</w:t>
            </w:r>
          </w:p>
          <w:p w14:paraId="7F5C636A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AbsoluteTimeInfo_r16 v_AbsoluteTimeInfo_r16 := </w:t>
            </w:r>
            <w:proofErr w:type="spellStart"/>
            <w:r w:rsidRPr="00027D5B">
              <w:rPr>
                <w:lang w:val="en-US" w:eastAsia="zh-CN"/>
              </w:rPr>
              <w:t>f_MDT_GetAbsolute_TimeStamp</w:t>
            </w:r>
            <w:proofErr w:type="spellEnd"/>
            <w:r w:rsidRPr="00027D5B">
              <w:rPr>
                <w:lang w:val="en-US" w:eastAsia="zh-CN"/>
              </w:rPr>
              <w:t>();</w:t>
            </w:r>
          </w:p>
          <w:p w14:paraId="165EE7F3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template (present) </w:t>
            </w:r>
            <w:proofErr w:type="spellStart"/>
            <w:r w:rsidRPr="00027D5B">
              <w:rPr>
                <w:lang w:val="en-US" w:eastAsia="zh-CN"/>
              </w:rPr>
              <w:t>MeasQuantityResults</w:t>
            </w:r>
            <w:proofErr w:type="spellEnd"/>
            <w:r w:rsidRPr="00027D5B">
              <w:rPr>
                <w:lang w:val="en-US" w:eastAsia="zh-CN"/>
              </w:rPr>
              <w:t xml:space="preserve"> </w:t>
            </w:r>
            <w:proofErr w:type="spellStart"/>
            <w:r w:rsidRPr="00027D5B">
              <w:rPr>
                <w:lang w:val="en-US" w:eastAsia="zh-CN"/>
              </w:rPr>
              <w:t>v_MeasQuantityResults</w:t>
            </w:r>
            <w:proofErr w:type="spellEnd"/>
            <w:r w:rsidRPr="00027D5B">
              <w:rPr>
                <w:lang w:val="en-US" w:eastAsia="zh-CN"/>
              </w:rPr>
              <w:t>;</w:t>
            </w:r>
          </w:p>
          <w:p w14:paraId="51F5144B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NR_SRB_COMMON_IND </w:t>
            </w:r>
            <w:proofErr w:type="spellStart"/>
            <w:r w:rsidRPr="00027D5B">
              <w:rPr>
                <w:lang w:val="en-US" w:eastAsia="zh-CN"/>
              </w:rPr>
              <w:t>v_ReceivedAsp</w:t>
            </w:r>
            <w:proofErr w:type="spellEnd"/>
            <w:r w:rsidRPr="00027D5B">
              <w:rPr>
                <w:lang w:val="en-US" w:eastAsia="zh-CN"/>
              </w:rPr>
              <w:t>;</w:t>
            </w:r>
          </w:p>
          <w:p w14:paraId="421851DE" w14:textId="77777777" w:rsidR="00027D5B" w:rsidRPr="0021312C" w:rsidRDefault="00027D5B" w:rsidP="00027D5B">
            <w:pPr>
              <w:ind w:firstLine="195"/>
              <w:rPr>
                <w:lang w:val="es-E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  <w:proofErr w:type="spellStart"/>
            <w:r w:rsidRPr="0021312C">
              <w:rPr>
                <w:lang w:val="es-ES" w:eastAsia="zh-CN"/>
              </w:rPr>
              <w:t>var</w:t>
            </w:r>
            <w:proofErr w:type="spellEnd"/>
            <w:r w:rsidRPr="0021312C">
              <w:rPr>
                <w:lang w:val="es-ES" w:eastAsia="zh-CN"/>
              </w:rPr>
              <w:t xml:space="preserve"> LogMeasInfo_r16 v_LogMeasInfo_r16;</w:t>
            </w:r>
          </w:p>
          <w:p w14:paraId="3A099C92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21312C">
              <w:rPr>
                <w:lang w:val="es-ES" w:eastAsia="zh-CN"/>
              </w:rPr>
              <w:t xml:space="preserve">   </w:t>
            </w:r>
            <w:r w:rsidRPr="00027D5B">
              <w:rPr>
                <w:lang w:val="en-US" w:eastAsia="zh-CN"/>
              </w:rPr>
              <w:t xml:space="preserve">var integer </w:t>
            </w:r>
            <w:proofErr w:type="spellStart"/>
            <w:r w:rsidRPr="00027D5B">
              <w:rPr>
                <w:lang w:val="en-US" w:eastAsia="zh-CN"/>
              </w:rPr>
              <w:t>v_FieldCnt</w:t>
            </w:r>
            <w:proofErr w:type="spellEnd"/>
            <w:r w:rsidRPr="00027D5B">
              <w:rPr>
                <w:lang w:val="en-US" w:eastAsia="zh-CN"/>
              </w:rPr>
              <w:t>;</w:t>
            </w:r>
          </w:p>
          <w:p w14:paraId="1DC86E99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</w:t>
            </w:r>
            <w:proofErr w:type="spellStart"/>
            <w:r w:rsidRPr="00027D5B">
              <w:rPr>
                <w:lang w:val="en-US" w:eastAsia="zh-CN"/>
              </w:rPr>
              <w:t>boolean</w:t>
            </w:r>
            <w:proofErr w:type="spellEnd"/>
            <w:r w:rsidRPr="00027D5B">
              <w:rPr>
                <w:lang w:val="en-US" w:eastAsia="zh-CN"/>
              </w:rPr>
              <w:t xml:space="preserve"> v_EntryFound_NR_Cell_1 := false;</w:t>
            </w:r>
          </w:p>
          <w:p w14:paraId="2D47AA17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</w:t>
            </w:r>
            <w:proofErr w:type="spellStart"/>
            <w:r w:rsidRPr="00027D5B">
              <w:rPr>
                <w:lang w:val="en-US" w:eastAsia="zh-CN"/>
              </w:rPr>
              <w:t>boolean</w:t>
            </w:r>
            <w:proofErr w:type="spellEnd"/>
            <w:r w:rsidRPr="00027D5B">
              <w:rPr>
                <w:lang w:val="en-US" w:eastAsia="zh-CN"/>
              </w:rPr>
              <w:t xml:space="preserve"> v_EntryFound_NR_Cell_11 := false;</w:t>
            </w:r>
          </w:p>
          <w:p w14:paraId="31550B46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integer i:=0;</w:t>
            </w:r>
          </w:p>
          <w:p w14:paraId="269E4AE2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float </w:t>
            </w:r>
            <w:proofErr w:type="spellStart"/>
            <w:r w:rsidRPr="00027D5B">
              <w:rPr>
                <w:lang w:val="en-US" w:eastAsia="zh-CN"/>
              </w:rPr>
              <w:t>v_WaitForLogging</w:t>
            </w:r>
            <w:proofErr w:type="spellEnd"/>
            <w:r w:rsidRPr="00027D5B">
              <w:rPr>
                <w:lang w:val="en-US" w:eastAsia="zh-CN"/>
              </w:rPr>
              <w:t xml:space="preserve"> := 10.0;</w:t>
            </w:r>
          </w:p>
          <w:p w14:paraId="21AB7A66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float </w:t>
            </w:r>
            <w:proofErr w:type="spellStart"/>
            <w:r w:rsidRPr="00027D5B">
              <w:rPr>
                <w:lang w:val="en-US" w:eastAsia="zh-CN"/>
              </w:rPr>
              <w:t>v_WaitNoReaction</w:t>
            </w:r>
            <w:proofErr w:type="spellEnd"/>
            <w:r w:rsidRPr="00027D5B">
              <w:rPr>
                <w:lang w:val="en-US" w:eastAsia="zh-CN"/>
              </w:rPr>
              <w:t xml:space="preserve"> := 15.0;</w:t>
            </w:r>
          </w:p>
          <w:p w14:paraId="4A835AAB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</w:t>
            </w:r>
          </w:p>
          <w:p w14:paraId="2C3A3421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//@siclog "Step 1"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>@</w:t>
            </w:r>
          </w:p>
          <w:p w14:paraId="4FEE9FF1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SS transmits a </w:t>
            </w:r>
            <w:proofErr w:type="spellStart"/>
            <w:r w:rsidRPr="00027D5B">
              <w:rPr>
                <w:lang w:val="en-US" w:eastAsia="zh-CN"/>
              </w:rPr>
              <w:t>LoggedMeasurementConfiguration</w:t>
            </w:r>
            <w:proofErr w:type="spellEnd"/>
            <w:r w:rsidRPr="00027D5B">
              <w:rPr>
                <w:lang w:val="en-US" w:eastAsia="zh-CN"/>
              </w:rPr>
              <w:t xml:space="preserve"> message including to configure the UE to perform logging of measurement results while in RRC_IDLE.</w:t>
            </w:r>
          </w:p>
          <w:p w14:paraId="107AC51C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  <w:proofErr w:type="spellStart"/>
            <w:r w:rsidRPr="00027D5B">
              <w:rPr>
                <w:lang w:val="en-US" w:eastAsia="zh-CN"/>
              </w:rPr>
              <w:t>SRB.send</w:t>
            </w:r>
            <w:proofErr w:type="spellEnd"/>
            <w:r w:rsidRPr="00027D5B">
              <w:rPr>
                <w:lang w:val="en-US" w:eastAsia="zh-CN"/>
              </w:rPr>
              <w:t>(cas_NR_SRB1_RrcPdu_REQ(nr_Cell1,</w:t>
            </w:r>
          </w:p>
          <w:p w14:paraId="50E86D81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-,</w:t>
            </w:r>
          </w:p>
          <w:p w14:paraId="7FBDDFC0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cs_38508_LoggedMeasurementConfiguration(v_PlmnID_NRCell1,</w:t>
            </w:r>
          </w:p>
          <w:p w14:paraId="323DCC8D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                                 v_AbsoluteTimeInfo_r16,</w:t>
            </w:r>
          </w:p>
          <w:p w14:paraId="07DD042F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                                 </w:t>
            </w:r>
            <w:proofErr w:type="spellStart"/>
            <w:r w:rsidRPr="00027D5B">
              <w:rPr>
                <w:lang w:val="en-US" w:eastAsia="zh-CN"/>
              </w:rPr>
              <w:t>cs_LoggedMeasurementConfiguration_reportType_Periodical</w:t>
            </w:r>
            <w:proofErr w:type="spellEnd"/>
            <w:r w:rsidRPr="00027D5B">
              <w:rPr>
                <w:lang w:val="en-US" w:eastAsia="zh-CN"/>
              </w:rPr>
              <w:t>)));</w:t>
            </w:r>
          </w:p>
          <w:p w14:paraId="44F63313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</w:p>
          <w:p w14:paraId="34123BFE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</w:p>
          <w:p w14:paraId="3A943BD1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//@siclog "Steps 2"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>@</w:t>
            </w:r>
          </w:p>
          <w:p w14:paraId="63C791C6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The SS transmits an </w:t>
            </w:r>
            <w:proofErr w:type="spellStart"/>
            <w:r w:rsidRPr="00027D5B">
              <w:rPr>
                <w:lang w:val="en-US" w:eastAsia="zh-CN"/>
              </w:rPr>
              <w:t>RRCRelease</w:t>
            </w:r>
            <w:proofErr w:type="spellEnd"/>
            <w:r w:rsidRPr="00027D5B">
              <w:rPr>
                <w:lang w:val="en-US" w:eastAsia="zh-CN"/>
              </w:rPr>
              <w:t xml:space="preserve"> message to move the UE to RRC_IDLE state.</w:t>
            </w:r>
          </w:p>
          <w:p w14:paraId="7A303264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lastRenderedPageBreak/>
              <w:t xml:space="preserve">   </w:t>
            </w:r>
            <w:proofErr w:type="spellStart"/>
            <w:r w:rsidRPr="00027D5B">
              <w:rPr>
                <w:lang w:val="en-US" w:eastAsia="zh-CN"/>
              </w:rPr>
              <w:t>f_NR_RRCRelease</w:t>
            </w:r>
            <w:proofErr w:type="spellEnd"/>
            <w:r w:rsidRPr="00027D5B">
              <w:rPr>
                <w:lang w:val="en-US" w:eastAsia="zh-CN"/>
              </w:rPr>
              <w:t>(nr_Cell1);</w:t>
            </w:r>
          </w:p>
          <w:p w14:paraId="260A21E3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</w:p>
          <w:p w14:paraId="6DC2C92B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//@siclog "Step 3"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>@</w:t>
            </w:r>
          </w:p>
          <w:p w14:paraId="64AC704D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Wait 10s to allow UE to activate logging</w:t>
            </w:r>
          </w:p>
          <w:p w14:paraId="465D3993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  <w:proofErr w:type="spellStart"/>
            <w:r w:rsidRPr="00027D5B">
              <w:rPr>
                <w:lang w:val="en-US" w:eastAsia="zh-CN"/>
              </w:rPr>
              <w:t>f_Delay</w:t>
            </w:r>
            <w:proofErr w:type="spellEnd"/>
            <w:r w:rsidRPr="00027D5B">
              <w:rPr>
                <w:lang w:val="en-US" w:eastAsia="zh-CN"/>
              </w:rPr>
              <w:t>(</w:t>
            </w:r>
            <w:proofErr w:type="spellStart"/>
            <w:r w:rsidRPr="00027D5B">
              <w:rPr>
                <w:lang w:val="en-US" w:eastAsia="zh-CN"/>
              </w:rPr>
              <w:t>v_WaitForLogging</w:t>
            </w:r>
            <w:proofErr w:type="spellEnd"/>
            <w:r w:rsidRPr="00027D5B">
              <w:rPr>
                <w:lang w:val="en-US" w:eastAsia="zh-CN"/>
              </w:rPr>
              <w:t>);</w:t>
            </w:r>
          </w:p>
          <w:p w14:paraId="0176A30F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</w:p>
          <w:p w14:paraId="3F5A2415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//@siclog "Step 4"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>@</w:t>
            </w:r>
          </w:p>
          <w:p w14:paraId="002704DD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The SS changes NR Cell 1 and NR Cell 11 levels according to the row "T1" in table 8.1.6.1.2.11.3.2-1/2.</w:t>
            </w:r>
          </w:p>
          <w:p w14:paraId="73F238F2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  <w:proofErr w:type="spellStart"/>
            <w:r w:rsidRPr="00027D5B">
              <w:rPr>
                <w:lang w:val="en-US" w:eastAsia="zh-CN"/>
              </w:rPr>
              <w:t>f_NR_SetCellPower</w:t>
            </w:r>
            <w:proofErr w:type="spellEnd"/>
            <w:r w:rsidRPr="00027D5B">
              <w:rPr>
                <w:lang w:val="en-US" w:eastAsia="zh-CN"/>
              </w:rPr>
              <w:t xml:space="preserve"> (nr_Cell1, </w:t>
            </w:r>
            <w:proofErr w:type="spellStart"/>
            <w:r w:rsidRPr="00027D5B">
              <w:rPr>
                <w:lang w:val="en-US" w:eastAsia="zh-CN"/>
              </w:rPr>
              <w:t>tsc_NR_NonSuitableOffCellSSS_EPRE</w:t>
            </w:r>
            <w:proofErr w:type="spellEnd"/>
            <w:r w:rsidRPr="00027D5B">
              <w:rPr>
                <w:lang w:val="en-US" w:eastAsia="zh-CN"/>
              </w:rPr>
              <w:t xml:space="preserve">, </w:t>
            </w:r>
            <w:proofErr w:type="spellStart"/>
            <w:r w:rsidRPr="00027D5B">
              <w:rPr>
                <w:lang w:val="en-US" w:eastAsia="zh-CN"/>
              </w:rPr>
              <w:t>tsc_NR_NonSuitableOffCellSSS_EPRE</w:t>
            </w:r>
            <w:proofErr w:type="spellEnd"/>
            <w:r w:rsidRPr="00027D5B">
              <w:rPr>
                <w:lang w:val="en-US" w:eastAsia="zh-CN"/>
              </w:rPr>
              <w:t>);</w:t>
            </w:r>
          </w:p>
          <w:p w14:paraId="2E7F91A1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</w:p>
          <w:p w14:paraId="6F029D22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//@siclog "Step 5"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>@</w:t>
            </w:r>
          </w:p>
          <w:p w14:paraId="525324C6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Wait 15 seconds. Note: It is checked that UE does not perform the logging while not in 'camped normally' state.</w:t>
            </w:r>
          </w:p>
          <w:p w14:paraId="5AB6B0D8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  <w:proofErr w:type="spellStart"/>
            <w:r w:rsidRPr="00027D5B">
              <w:rPr>
                <w:lang w:val="en-US" w:eastAsia="zh-CN"/>
              </w:rPr>
              <w:t>f_Delay</w:t>
            </w:r>
            <w:proofErr w:type="spellEnd"/>
            <w:r w:rsidRPr="00027D5B">
              <w:rPr>
                <w:lang w:val="en-US" w:eastAsia="zh-CN"/>
              </w:rPr>
              <w:t>(</w:t>
            </w:r>
            <w:proofErr w:type="spellStart"/>
            <w:r w:rsidRPr="00027D5B">
              <w:rPr>
                <w:lang w:val="en-US" w:eastAsia="zh-CN"/>
              </w:rPr>
              <w:t>v_WaitNoReaction</w:t>
            </w:r>
            <w:proofErr w:type="spellEnd"/>
            <w:r w:rsidRPr="00027D5B">
              <w:rPr>
                <w:lang w:val="en-US" w:eastAsia="zh-CN"/>
              </w:rPr>
              <w:t>);</w:t>
            </w:r>
          </w:p>
          <w:p w14:paraId="2DAB4468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</w:p>
          <w:p w14:paraId="1E6C1FE0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//@siclog "Step 6"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>@</w:t>
            </w:r>
          </w:p>
          <w:p w14:paraId="350FA2E7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The SS changes NR Cell 1 and NR Cell 11 levels according to the row "T2" in table 8.1.6.1.2.11.3.2-1/2.</w:t>
            </w:r>
          </w:p>
          <w:p w14:paraId="33E9392E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  <w:proofErr w:type="spellStart"/>
            <w:r w:rsidRPr="00027D5B">
              <w:rPr>
                <w:lang w:val="en-US" w:eastAsia="zh-CN"/>
              </w:rPr>
              <w:t>f_NR_SetCellPower</w:t>
            </w:r>
            <w:proofErr w:type="spellEnd"/>
            <w:r w:rsidRPr="00027D5B">
              <w:rPr>
                <w:lang w:val="en-US" w:eastAsia="zh-CN"/>
              </w:rPr>
              <w:t xml:space="preserve"> (nr_Cell11, -85, -82); //@sic R5-216562 sic@</w:t>
            </w:r>
          </w:p>
          <w:p w14:paraId="15437B92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</w:p>
          <w:p w14:paraId="58E84C0E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//@siclog "Step 7-11"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>@</w:t>
            </w:r>
          </w:p>
          <w:p w14:paraId="62BAA1E1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Steps 1 to 5 of generic test procedure in TS 38.508-1 subclause 4.9.5.2.2-1 are performed on NR Cell 11</w:t>
            </w:r>
          </w:p>
          <w:p w14:paraId="2CE12B0D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f_NR5GC_MobilityRegistration(nr_Cell11, -,-,-,-,</w:t>
            </w:r>
          </w:p>
          <w:p w14:paraId="553D644B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</w:t>
            </w:r>
            <w:proofErr w:type="spellStart"/>
            <w:r w:rsidRPr="00027D5B">
              <w:rPr>
                <w:lang w:val="en-US" w:eastAsia="zh-CN"/>
              </w:rPr>
              <w:t>noRrcConnectionRelease</w:t>
            </w:r>
            <w:proofErr w:type="spellEnd"/>
            <w:r w:rsidRPr="00027D5B">
              <w:rPr>
                <w:lang w:val="en-US" w:eastAsia="zh-CN"/>
              </w:rPr>
              <w:t>);</w:t>
            </w:r>
          </w:p>
          <w:p w14:paraId="2F3D7188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</w:t>
            </w:r>
          </w:p>
          <w:p w14:paraId="6339318A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//@siclog "Step 12"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>@</w:t>
            </w:r>
          </w:p>
          <w:p w14:paraId="242E71BF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Wait 15 seconds. Note: It is checked that UE does not perform the logging while in RRC_CONNECTED state</w:t>
            </w:r>
          </w:p>
          <w:p w14:paraId="24CE7478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  <w:proofErr w:type="spellStart"/>
            <w:r w:rsidRPr="00027D5B">
              <w:rPr>
                <w:lang w:val="en-US" w:eastAsia="zh-CN"/>
              </w:rPr>
              <w:t>f_Delay</w:t>
            </w:r>
            <w:proofErr w:type="spellEnd"/>
            <w:r w:rsidRPr="00027D5B">
              <w:rPr>
                <w:lang w:val="en-US" w:eastAsia="zh-CN"/>
              </w:rPr>
              <w:t>(</w:t>
            </w:r>
            <w:proofErr w:type="spellStart"/>
            <w:r w:rsidRPr="00027D5B">
              <w:rPr>
                <w:lang w:val="en-US" w:eastAsia="zh-CN"/>
              </w:rPr>
              <w:t>v_WaitNoReaction</w:t>
            </w:r>
            <w:proofErr w:type="spellEnd"/>
            <w:r w:rsidRPr="00027D5B">
              <w:rPr>
                <w:lang w:val="en-US" w:eastAsia="zh-CN"/>
              </w:rPr>
              <w:t>);</w:t>
            </w:r>
          </w:p>
          <w:p w14:paraId="1F56EF65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</w:t>
            </w:r>
          </w:p>
          <w:p w14:paraId="652ABA53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//@siclog "Step 13"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>@</w:t>
            </w:r>
          </w:p>
          <w:p w14:paraId="333AEAAE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The SS transmits an </w:t>
            </w:r>
            <w:proofErr w:type="spellStart"/>
            <w:r w:rsidRPr="00027D5B">
              <w:rPr>
                <w:lang w:val="en-US" w:eastAsia="zh-CN"/>
              </w:rPr>
              <w:t>RRCRelease</w:t>
            </w:r>
            <w:proofErr w:type="spellEnd"/>
            <w:r w:rsidRPr="00027D5B">
              <w:rPr>
                <w:lang w:val="en-US" w:eastAsia="zh-CN"/>
              </w:rPr>
              <w:t xml:space="preserve"> message to move the UE to RRC_INACTIVE state.</w:t>
            </w:r>
          </w:p>
          <w:p w14:paraId="7649D798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  <w:proofErr w:type="spellStart"/>
            <w:r w:rsidRPr="00027D5B">
              <w:rPr>
                <w:lang w:val="en-US" w:eastAsia="zh-CN"/>
              </w:rPr>
              <w:t>f_NR_RRCRelease</w:t>
            </w:r>
            <w:proofErr w:type="spellEnd"/>
            <w:r w:rsidRPr="00027D5B">
              <w:rPr>
                <w:lang w:val="en-US" w:eastAsia="zh-CN"/>
              </w:rPr>
              <w:t>(nr_Cell11);</w:t>
            </w:r>
          </w:p>
          <w:p w14:paraId="09E0DFE1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  </w:t>
            </w:r>
          </w:p>
          <w:p w14:paraId="12F95F62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//@siclog "Step 14"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>@</w:t>
            </w:r>
          </w:p>
          <w:p w14:paraId="03CCDF43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Wait 10s to allow UE to activate logging</w:t>
            </w:r>
          </w:p>
          <w:p w14:paraId="659DCAB4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lastRenderedPageBreak/>
              <w:t xml:space="preserve">   </w:t>
            </w:r>
            <w:proofErr w:type="spellStart"/>
            <w:r w:rsidRPr="00027D5B">
              <w:rPr>
                <w:lang w:val="en-US" w:eastAsia="zh-CN"/>
              </w:rPr>
              <w:t>f_Delay</w:t>
            </w:r>
            <w:proofErr w:type="spellEnd"/>
            <w:r w:rsidRPr="00027D5B">
              <w:rPr>
                <w:lang w:val="en-US" w:eastAsia="zh-CN"/>
              </w:rPr>
              <w:t>(</w:t>
            </w:r>
            <w:proofErr w:type="spellStart"/>
            <w:r w:rsidRPr="00027D5B">
              <w:rPr>
                <w:lang w:val="en-US" w:eastAsia="zh-CN"/>
              </w:rPr>
              <w:t>v_WaitForLogging</w:t>
            </w:r>
            <w:proofErr w:type="spellEnd"/>
            <w:r w:rsidRPr="00027D5B">
              <w:rPr>
                <w:lang w:val="en-US" w:eastAsia="zh-CN"/>
              </w:rPr>
              <w:t>);</w:t>
            </w:r>
          </w:p>
          <w:p w14:paraId="71765286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</w:p>
          <w:p w14:paraId="6348D78A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//@siclog "Step 15-22"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>@</w:t>
            </w:r>
          </w:p>
          <w:p w14:paraId="7C81A285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Steps 1 to 8 of the generic procedure in TS 38.508 Table 4.5.4.2-3 are executed to successfully complete the service request procedure on NR Cell 11.</w:t>
            </w:r>
          </w:p>
          <w:p w14:paraId="1444BCE8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f_NR5GC_RRC_ConnectedState3N_Def(</w:t>
            </w:r>
            <w:r w:rsidRPr="00027D5B">
              <w:rPr>
                <w:highlight w:val="yellow"/>
                <w:lang w:val="en-US" w:eastAsia="zh-CN"/>
              </w:rPr>
              <w:t>nr_Cell11</w:t>
            </w:r>
            <w:r w:rsidRPr="00027D5B">
              <w:rPr>
                <w:lang w:val="en-US" w:eastAsia="zh-CN"/>
              </w:rPr>
              <w:t>);</w:t>
            </w:r>
          </w:p>
          <w:p w14:paraId="2C0FDC09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</w:p>
          <w:p w14:paraId="7779113E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 xml:space="preserve"> "Step 23"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>@</w:t>
            </w:r>
          </w:p>
          <w:p w14:paraId="7A977EC4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The SS transmits a </w:t>
            </w:r>
            <w:proofErr w:type="spellStart"/>
            <w:r w:rsidRPr="00027D5B">
              <w:rPr>
                <w:lang w:val="en-US" w:eastAsia="zh-CN"/>
              </w:rPr>
              <w:t>UEInformationRequest</w:t>
            </w:r>
            <w:proofErr w:type="spellEnd"/>
            <w:r w:rsidRPr="00027D5B">
              <w:rPr>
                <w:lang w:val="en-US" w:eastAsia="zh-CN"/>
              </w:rPr>
              <w:t xml:space="preserve"> message on NR Cell 11.</w:t>
            </w:r>
          </w:p>
          <w:p w14:paraId="20E7202A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  <w:proofErr w:type="spellStart"/>
            <w:r w:rsidRPr="00027D5B">
              <w:rPr>
                <w:lang w:val="en-US" w:eastAsia="zh-CN"/>
              </w:rPr>
              <w:t>SRB.send</w:t>
            </w:r>
            <w:proofErr w:type="spellEnd"/>
            <w:r w:rsidRPr="00027D5B">
              <w:rPr>
                <w:lang w:val="en-US" w:eastAsia="zh-CN"/>
              </w:rPr>
              <w:t>(cas_NR_SRB1_RrcPdu_REQ(nr_Cell11,</w:t>
            </w:r>
          </w:p>
          <w:p w14:paraId="5DC9A194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-,</w:t>
            </w:r>
          </w:p>
          <w:p w14:paraId="1B489F0F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027D5B">
              <w:rPr>
                <w:lang w:val="en-US" w:eastAsia="zh-CN"/>
              </w:rPr>
              <w:t>cs_NR_UEInformationRequest_LOG</w:t>
            </w:r>
            <w:proofErr w:type="spellEnd"/>
            <w:r w:rsidRPr="00027D5B">
              <w:rPr>
                <w:lang w:val="en-US" w:eastAsia="zh-CN"/>
              </w:rPr>
              <w:t>)); // Logged MDT</w:t>
            </w:r>
          </w:p>
          <w:p w14:paraId="4C0AB254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</w:t>
            </w:r>
          </w:p>
          <w:p w14:paraId="51681CFA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 xml:space="preserve"> "Step 24"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>@</w:t>
            </w:r>
          </w:p>
          <w:p w14:paraId="222C8235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Check: Does the UE transmit a </w:t>
            </w:r>
            <w:proofErr w:type="spellStart"/>
            <w:r w:rsidRPr="00027D5B">
              <w:rPr>
                <w:lang w:val="en-US" w:eastAsia="zh-CN"/>
              </w:rPr>
              <w:t>UEInformationResponse</w:t>
            </w:r>
            <w:proofErr w:type="spellEnd"/>
            <w:r w:rsidRPr="00027D5B">
              <w:rPr>
                <w:lang w:val="en-US" w:eastAsia="zh-CN"/>
              </w:rPr>
              <w:t xml:space="preserve"> message including </w:t>
            </w:r>
            <w:proofErr w:type="spellStart"/>
            <w:r w:rsidRPr="00027D5B">
              <w:rPr>
                <w:lang w:val="en-US" w:eastAsia="zh-CN"/>
              </w:rPr>
              <w:t>logMeasReport</w:t>
            </w:r>
            <w:proofErr w:type="spellEnd"/>
            <w:r w:rsidRPr="00027D5B">
              <w:rPr>
                <w:lang w:val="en-US" w:eastAsia="zh-CN"/>
              </w:rPr>
              <w:t xml:space="preserve"> with serving cell measurements for NR Cell 1 and NR Cell 2?</w:t>
            </w:r>
          </w:p>
          <w:p w14:paraId="208BE780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Note: The number of entries in </w:t>
            </w:r>
            <w:proofErr w:type="spellStart"/>
            <w:r w:rsidRPr="00027D5B">
              <w:rPr>
                <w:lang w:val="en-US" w:eastAsia="zh-CN"/>
              </w:rPr>
              <w:t>logMeasInfoList</w:t>
            </w:r>
            <w:proofErr w:type="spellEnd"/>
            <w:r w:rsidRPr="00027D5B">
              <w:rPr>
                <w:lang w:val="en-US" w:eastAsia="zh-CN"/>
              </w:rPr>
              <w:t xml:space="preserve"> should not be more than the expected logged measurement result entries within 20 seconds of logging periods.</w:t>
            </w:r>
          </w:p>
          <w:p w14:paraId="323CCE7A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  <w:proofErr w:type="spellStart"/>
            <w:r w:rsidRPr="00027D5B">
              <w:rPr>
                <w:lang w:val="en-US" w:eastAsia="zh-CN"/>
              </w:rPr>
              <w:t>v_MeasQuantityResults</w:t>
            </w:r>
            <w:proofErr w:type="spellEnd"/>
            <w:r w:rsidRPr="00027D5B">
              <w:rPr>
                <w:lang w:val="en-US" w:eastAsia="zh-CN"/>
              </w:rPr>
              <w:t xml:space="preserve"> := </w:t>
            </w:r>
            <w:proofErr w:type="spellStart"/>
            <w:r w:rsidRPr="00027D5B">
              <w:rPr>
                <w:lang w:val="en-US" w:eastAsia="zh-CN"/>
              </w:rPr>
              <w:t>f_NR_Get_MeasQuantityResults</w:t>
            </w:r>
            <w:proofErr w:type="spellEnd"/>
            <w:r w:rsidRPr="00027D5B">
              <w:rPr>
                <w:lang w:val="en-US" w:eastAsia="zh-CN"/>
              </w:rPr>
              <w:t>();</w:t>
            </w:r>
          </w:p>
          <w:p w14:paraId="61C9E1E7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  <w:proofErr w:type="spellStart"/>
            <w:r w:rsidRPr="00027D5B">
              <w:rPr>
                <w:lang w:val="en-US" w:eastAsia="zh-CN"/>
              </w:rPr>
              <w:t>SRB.receive</w:t>
            </w:r>
            <w:proofErr w:type="spellEnd"/>
            <w:r w:rsidRPr="00027D5B">
              <w:rPr>
                <w:lang w:val="en-US" w:eastAsia="zh-CN"/>
              </w:rPr>
              <w:t>(</w:t>
            </w:r>
            <w:proofErr w:type="spellStart"/>
            <w:r w:rsidRPr="00027D5B">
              <w:rPr>
                <w:highlight w:val="yellow"/>
                <w:lang w:val="en-US" w:eastAsia="zh-CN"/>
              </w:rPr>
              <w:t>car_NR_SRB_RrcPdu_IND</w:t>
            </w:r>
            <w:proofErr w:type="spellEnd"/>
            <w:r w:rsidRPr="00027D5B">
              <w:rPr>
                <w:lang w:val="en-US" w:eastAsia="zh-CN"/>
              </w:rPr>
              <w:t>(nr_Cell11,</w:t>
            </w:r>
            <w:r w:rsidRPr="00027D5B">
              <w:rPr>
                <w:highlight w:val="yellow"/>
                <w:lang w:val="en-US" w:eastAsia="zh-CN"/>
              </w:rPr>
              <w:t>tsc_NR_RbId_SRB2</w:t>
            </w:r>
            <w:r w:rsidRPr="00027D5B">
              <w:rPr>
                <w:lang w:val="en-US" w:eastAsia="zh-CN"/>
              </w:rPr>
              <w:t>,</w:t>
            </w:r>
          </w:p>
          <w:p w14:paraId="18EC54FB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cr_38508_UEInformationResponse(</w:t>
            </w:r>
            <w:proofErr w:type="spellStart"/>
            <w:r w:rsidRPr="00027D5B">
              <w:rPr>
                <w:lang w:val="en-US" w:eastAsia="zh-CN"/>
              </w:rPr>
              <w:t>tsc_NR_RRC_TI_Def</w:t>
            </w:r>
            <w:proofErr w:type="spellEnd"/>
            <w:r w:rsidRPr="00027D5B">
              <w:rPr>
                <w:lang w:val="en-US" w:eastAsia="zh-CN"/>
              </w:rPr>
              <w:t>, -,-,</w:t>
            </w:r>
          </w:p>
          <w:p w14:paraId="3D84D08A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                            cr_LogMeasReport_r16(v_AbsoluteTimeInfo_r16,</w:t>
            </w:r>
          </w:p>
          <w:p w14:paraId="2B41102E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                                                 cr_TraceReference_r16(v_PlmnID_NRCell1),</w:t>
            </w:r>
          </w:p>
          <w:p w14:paraId="7A168A93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                                                 '001A'O,</w:t>
            </w:r>
          </w:p>
          <w:p w14:paraId="4DCF2FC0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                                                 '05'O,</w:t>
            </w:r>
          </w:p>
          <w:p w14:paraId="2067A674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                                                 ?,</w:t>
            </w:r>
          </w:p>
          <w:p w14:paraId="4369717A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                                                 </w:t>
            </w:r>
            <w:proofErr w:type="spellStart"/>
            <w:r w:rsidRPr="00027D5B">
              <w:rPr>
                <w:lang w:val="en-US" w:eastAsia="zh-CN"/>
              </w:rPr>
              <w:t>omit,omit,omit</w:t>
            </w:r>
            <w:proofErr w:type="spellEnd"/>
          </w:p>
          <w:p w14:paraId="3F333E25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                                                 )))) -&gt; value </w:t>
            </w:r>
            <w:proofErr w:type="spellStart"/>
            <w:r w:rsidRPr="00027D5B">
              <w:rPr>
                <w:lang w:val="en-US" w:eastAsia="zh-CN"/>
              </w:rPr>
              <w:t>v_ReceivedAsp</w:t>
            </w:r>
            <w:proofErr w:type="spellEnd"/>
            <w:r w:rsidRPr="00027D5B">
              <w:rPr>
                <w:lang w:val="en-US" w:eastAsia="zh-CN"/>
              </w:rPr>
              <w:t>;</w:t>
            </w:r>
          </w:p>
          <w:p w14:paraId="2BE3EFB4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</w:p>
          <w:p w14:paraId="626F9332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</w:t>
            </w:r>
            <w:proofErr w:type="spellStart"/>
            <w:r w:rsidRPr="00027D5B">
              <w:rPr>
                <w:lang w:val="en-US" w:eastAsia="zh-CN"/>
              </w:rPr>
              <w:t>v_FieldCnt</w:t>
            </w:r>
            <w:proofErr w:type="spellEnd"/>
            <w:r w:rsidRPr="00027D5B">
              <w:rPr>
                <w:lang w:val="en-US" w:eastAsia="zh-CN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79ACFE53" w14:textId="7B654E79" w:rsid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highlight w:val="yellow"/>
                <w:lang w:val="en-US" w:eastAsia="zh-CN"/>
              </w:rPr>
              <w:t xml:space="preserve">// As per Proposed CR 38.523-1,    </w:t>
            </w:r>
            <w:proofErr w:type="spellStart"/>
            <w:r w:rsidRPr="00027D5B">
              <w:rPr>
                <w:highlight w:val="yellow"/>
                <w:lang w:val="en-US" w:eastAsia="zh-CN"/>
              </w:rPr>
              <w:t>logMeasInfoList</w:t>
            </w:r>
            <w:proofErr w:type="spellEnd"/>
            <w:r w:rsidRPr="00027D5B">
              <w:rPr>
                <w:highlight w:val="yellow"/>
                <w:lang w:val="en-US" w:eastAsia="zh-CN"/>
              </w:rPr>
              <w:t xml:space="preserve"> can have more than 6 entries.</w:t>
            </w:r>
          </w:p>
          <w:p w14:paraId="6D6ED7F4" w14:textId="7162E30B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if (</w:t>
            </w:r>
            <w:proofErr w:type="spellStart"/>
            <w:r w:rsidRPr="00027D5B">
              <w:rPr>
                <w:lang w:val="en-US" w:eastAsia="zh-CN"/>
              </w:rPr>
              <w:t>v_FieldCnt</w:t>
            </w:r>
            <w:proofErr w:type="spellEnd"/>
            <w:r w:rsidRPr="00027D5B">
              <w:rPr>
                <w:lang w:val="en-US" w:eastAsia="zh-CN"/>
              </w:rPr>
              <w:t xml:space="preserve"> &lt; 2) {</w:t>
            </w:r>
          </w:p>
          <w:p w14:paraId="505F8FF8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</w:t>
            </w:r>
            <w:proofErr w:type="spellStart"/>
            <w:r w:rsidRPr="00027D5B">
              <w:rPr>
                <w:lang w:val="en-US" w:eastAsia="zh-CN"/>
              </w:rPr>
              <w:t>f_NR_SetVerdictFailOrInconc</w:t>
            </w:r>
            <w:proofErr w:type="spellEnd"/>
            <w:r w:rsidRPr="00027D5B">
              <w:rPr>
                <w:lang w:val="en-US" w:eastAsia="zh-CN"/>
              </w:rPr>
              <w:t xml:space="preserve">(__FILE__, __LINE__, "Step 24: Less than 2 </w:t>
            </w:r>
            <w:proofErr w:type="spellStart"/>
            <w:r w:rsidRPr="00027D5B">
              <w:rPr>
                <w:lang w:val="en-US" w:eastAsia="zh-CN"/>
              </w:rPr>
              <w:t>LogMeasurementInfo</w:t>
            </w:r>
            <w:proofErr w:type="spellEnd"/>
            <w:r w:rsidRPr="00027D5B">
              <w:rPr>
                <w:lang w:val="en-US" w:eastAsia="zh-CN"/>
              </w:rPr>
              <w:t xml:space="preserve"> entries")</w:t>
            </w:r>
          </w:p>
          <w:p w14:paraId="7D22FF52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}</w:t>
            </w:r>
          </w:p>
          <w:p w14:paraId="42A9F203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</w:p>
          <w:p w14:paraId="0CB6356F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while ((</w:t>
            </w:r>
            <w:proofErr w:type="spellStart"/>
            <w:r w:rsidRPr="00027D5B">
              <w:rPr>
                <w:lang w:val="en-US" w:eastAsia="zh-CN"/>
              </w:rPr>
              <w:t>i</w:t>
            </w:r>
            <w:proofErr w:type="spellEnd"/>
            <w:r w:rsidRPr="00027D5B">
              <w:rPr>
                <w:lang w:val="en-US" w:eastAsia="zh-CN"/>
              </w:rPr>
              <w:t xml:space="preserve"> &lt; </w:t>
            </w:r>
            <w:proofErr w:type="spellStart"/>
            <w:r w:rsidRPr="00027D5B">
              <w:rPr>
                <w:lang w:val="en-US" w:eastAsia="zh-CN"/>
              </w:rPr>
              <w:t>v_FieldCnt</w:t>
            </w:r>
            <w:proofErr w:type="spellEnd"/>
            <w:r w:rsidRPr="00027D5B">
              <w:rPr>
                <w:lang w:val="en-US" w:eastAsia="zh-CN"/>
              </w:rPr>
              <w:t xml:space="preserve">) and (not v_EntryFound_NR_Cell_1 </w:t>
            </w:r>
            <w:r w:rsidRPr="00027D5B">
              <w:rPr>
                <w:highlight w:val="yellow"/>
                <w:lang w:val="en-US" w:eastAsia="zh-CN"/>
              </w:rPr>
              <w:t>or</w:t>
            </w:r>
            <w:r w:rsidRPr="00027D5B">
              <w:rPr>
                <w:lang w:val="en-US" w:eastAsia="zh-CN"/>
              </w:rPr>
              <w:t xml:space="preserve"> not v_EntryFound_NR_Cell_11)) {</w:t>
            </w:r>
          </w:p>
          <w:p w14:paraId="452C9CB8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</w:p>
          <w:p w14:paraId="5B851DED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v_LogMeasInfo_r16 := v_ReceivedAsp.Signalling.Rrc.Dcch.message_.messageClassExtension.c2.ueInformationResponse_r16.criticalExtensions.ueInformationResponse_r16.logMeasReport_r16.logMeasInfoList_r16[i];</w:t>
            </w:r>
          </w:p>
          <w:p w14:paraId="1CD9FA32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if (match(v_LogMeasInfo_r16, cr_LogMeasInfo_r16(-, cr_CGI_Info_Logging_r16(v_PlmnID_NRCell1, v_CellIdentity_NRCell1, v_TAC_NRCell1),</w:t>
            </w:r>
          </w:p>
          <w:p w14:paraId="7160159F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            cr_MeasResultServCell_r16(</w:t>
            </w:r>
            <w:proofErr w:type="spellStart"/>
            <w:r w:rsidRPr="00027D5B">
              <w:rPr>
                <w:lang w:val="en-US" w:eastAsia="zh-CN"/>
              </w:rPr>
              <w:t>v_MeasQuantityResults</w:t>
            </w:r>
            <w:proofErr w:type="spellEnd"/>
            <w:r w:rsidRPr="00027D5B">
              <w:rPr>
                <w:lang w:val="en-US" w:eastAsia="zh-CN"/>
              </w:rPr>
              <w:t>),</w:t>
            </w:r>
          </w:p>
          <w:p w14:paraId="0E2A5D37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            omit, omit)))</w:t>
            </w:r>
          </w:p>
          <w:p w14:paraId="0A46C28D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{</w:t>
            </w:r>
          </w:p>
          <w:p w14:paraId="57A25E35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v_EntryFound_NR_Cell_1 := true;</w:t>
            </w:r>
          </w:p>
          <w:p w14:paraId="0B04FFEF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}</w:t>
            </w:r>
          </w:p>
          <w:p w14:paraId="59DB1DC8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else if (match(v_LogMeasInfo_r16, cr_LogMeasInfo_r16(-, cr_CGI_Info_Logging_r16(v_PlmnID_NRCell11, v_CellIdentity_NRCell11, v_TAC_NRCell11),</w:t>
            </w:r>
          </w:p>
          <w:p w14:paraId="46127712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                 cr_MeasResultServCell_r16(</w:t>
            </w:r>
            <w:proofErr w:type="spellStart"/>
            <w:r w:rsidRPr="00027D5B">
              <w:rPr>
                <w:lang w:val="en-US" w:eastAsia="zh-CN"/>
              </w:rPr>
              <w:t>v_MeasQuantityResults</w:t>
            </w:r>
            <w:proofErr w:type="spellEnd"/>
            <w:r w:rsidRPr="00027D5B">
              <w:rPr>
                <w:lang w:val="en-US" w:eastAsia="zh-CN"/>
              </w:rPr>
              <w:t>),</w:t>
            </w:r>
          </w:p>
          <w:p w14:paraId="4D6EB937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                 omit, omit)))</w:t>
            </w:r>
          </w:p>
          <w:p w14:paraId="2BC45E5B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{</w:t>
            </w:r>
          </w:p>
          <w:p w14:paraId="276487B3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v_EntryFound_NR_Cell_11 := true;</w:t>
            </w:r>
          </w:p>
          <w:p w14:paraId="56B6B22C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}</w:t>
            </w:r>
          </w:p>
          <w:p w14:paraId="39DE1B26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i:=i+1;</w:t>
            </w:r>
          </w:p>
          <w:p w14:paraId="18C4607E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}</w:t>
            </w:r>
          </w:p>
          <w:p w14:paraId="40B67387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</w:p>
          <w:p w14:paraId="327ACCE6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if (v_EntryFound_NR_Cell_1 and v_EntryFound_NR_Cell_11)</w:t>
            </w:r>
          </w:p>
          <w:p w14:paraId="2C1358A4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{</w:t>
            </w:r>
          </w:p>
          <w:p w14:paraId="7D3C512F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</w:t>
            </w:r>
            <w:proofErr w:type="spellStart"/>
            <w:r w:rsidRPr="00027D5B">
              <w:rPr>
                <w:lang w:val="en-US" w:eastAsia="zh-CN"/>
              </w:rPr>
              <w:t>f_NR_PreliminaryPass</w:t>
            </w:r>
            <w:proofErr w:type="spellEnd"/>
            <w:r w:rsidRPr="00027D5B">
              <w:rPr>
                <w:lang w:val="en-US" w:eastAsia="zh-CN"/>
              </w:rPr>
              <w:t>(__FILE__, __LINE__, "Step 24");</w:t>
            </w:r>
          </w:p>
          <w:p w14:paraId="0E036E77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}</w:t>
            </w:r>
          </w:p>
          <w:p w14:paraId="34B17E68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else {</w:t>
            </w:r>
          </w:p>
          <w:p w14:paraId="184B37F2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</w:t>
            </w:r>
            <w:proofErr w:type="spellStart"/>
            <w:r w:rsidRPr="00027D5B">
              <w:rPr>
                <w:lang w:val="en-US" w:eastAsia="zh-CN"/>
              </w:rPr>
              <w:t>f_NR_SetVerdictFailOrInconc</w:t>
            </w:r>
            <w:proofErr w:type="spellEnd"/>
            <w:r w:rsidRPr="00027D5B">
              <w:rPr>
                <w:lang w:val="en-US" w:eastAsia="zh-CN"/>
              </w:rPr>
              <w:t xml:space="preserve">(__FILE__, __LINE__, "Step 24: condition not fulfilled for the </w:t>
            </w:r>
            <w:proofErr w:type="spellStart"/>
            <w:r w:rsidRPr="00027D5B">
              <w:rPr>
                <w:lang w:val="en-US" w:eastAsia="zh-CN"/>
              </w:rPr>
              <w:t>LogMeasurementInfo</w:t>
            </w:r>
            <w:proofErr w:type="spellEnd"/>
            <w:r w:rsidRPr="00027D5B">
              <w:rPr>
                <w:lang w:val="en-US" w:eastAsia="zh-CN"/>
              </w:rPr>
              <w:t xml:space="preserve"> entries");</w:t>
            </w:r>
          </w:p>
          <w:p w14:paraId="18AE026D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}</w:t>
            </w:r>
          </w:p>
          <w:p w14:paraId="062453CC" w14:textId="669FDC52" w:rsidR="004B68FC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}//end of f_TC_8_1_6_1_2_11_NR5GC_TestBody</w:t>
            </w:r>
          </w:p>
        </w:tc>
      </w:tr>
    </w:tbl>
    <w:p w14:paraId="76169179" w14:textId="77777777" w:rsidR="004B68FC" w:rsidRDefault="004B68FC" w:rsidP="004B68FC">
      <w:pPr>
        <w:rPr>
          <w:lang w:val="en-US"/>
        </w:rPr>
      </w:pPr>
    </w:p>
    <w:p w14:paraId="128DE8ED" w14:textId="27BD6AF6" w:rsidR="003A22C0" w:rsidRDefault="003A22C0" w:rsidP="00DC6827">
      <w:pPr>
        <w:rPr>
          <w:lang w:val="pt-BR"/>
        </w:rPr>
      </w:pPr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90552906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14" w:name="_Hlk90298239"/>
      <w:bookmarkStart w:id="15" w:name="_Toc122434494"/>
      <w:bookmarkStart w:id="16" w:name="_Toc295288971"/>
      <w:bookmarkStart w:id="17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90552907"/>
      <w:bookmarkEnd w:id="14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r>
        <w:rPr>
          <w:rFonts w:cs="Arial"/>
          <w:b/>
        </w:rPr>
        <w:t xml:space="preserve"> </w:t>
      </w:r>
    </w:p>
    <w:p w14:paraId="70223940" w14:textId="2412166E" w:rsidR="003A22C0" w:rsidRPr="00595E68" w:rsidRDefault="004B68FC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90552908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MT6983</w:t>
      </w:r>
      <w:bookmarkEnd w:id="19"/>
    </w:p>
    <w:p w14:paraId="4344898B" w14:textId="5C2B1269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20" w:name="_Hlk90552893"/>
      <w:proofErr w:type="spellStart"/>
      <w:r w:rsidR="004B68FC">
        <w:t>Mediatek</w:t>
      </w:r>
      <w:proofErr w:type="spellEnd"/>
      <w:r w:rsidR="004B68FC">
        <w:t xml:space="preserve"> MT6983</w:t>
      </w:r>
      <w:r>
        <w:t xml:space="preserve"> </w:t>
      </w:r>
      <w:bookmarkEnd w:id="20"/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706386BC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4B68FC">
        <w:rPr>
          <w:rFonts w:ascii="Arial" w:hAnsi="Arial" w:cs="Arial"/>
        </w:rPr>
        <w:t>8_1_6_1_2_</w:t>
      </w:r>
      <w:r w:rsidR="008B4608">
        <w:rPr>
          <w:rFonts w:ascii="Arial" w:hAnsi="Arial" w:cs="Arial"/>
        </w:rPr>
        <w:t>11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648B5F5C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4B68FC">
        <w:rPr>
          <w:rFonts w:ascii="Arial" w:hAnsi="Arial" w:cs="Arial"/>
        </w:rPr>
        <w:t>8_1_6_1_2_</w:t>
      </w:r>
      <w:r w:rsidR="008B4608">
        <w:rPr>
          <w:rFonts w:ascii="Arial" w:hAnsi="Arial" w:cs="Arial"/>
        </w:rPr>
        <w:t>11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90552909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5EC3942C" w:rsidR="003A22C0" w:rsidRPr="00372056" w:rsidRDefault="00372056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R5s</w:t>
            </w:r>
            <w:r w:rsidR="00F85F7E">
              <w:rPr>
                <w:rFonts w:cs="Arial"/>
                <w:b/>
                <w:sz w:val="18"/>
              </w:rPr>
              <w:t>2200</w:t>
            </w:r>
            <w:r w:rsidR="005D1492">
              <w:rPr>
                <w:rFonts w:cs="Arial"/>
                <w:b/>
                <w:sz w:val="18"/>
              </w:rPr>
              <w:t>90</w:t>
            </w:r>
            <w:r>
              <w:rPr>
                <w:rFonts w:cs="Arial"/>
                <w:b/>
                <w:sz w:val="18"/>
              </w:rPr>
              <w:t xml:space="preserve"> - </w:t>
            </w:r>
            <w:r w:rsidR="00564C8E" w:rsidRPr="00564C8E">
              <w:rPr>
                <w:rFonts w:cs="Arial"/>
                <w:b/>
                <w:sz w:val="18"/>
              </w:rPr>
              <w:t xml:space="preserve">Supporting information for addition of NR5GC Logged MDT </w:t>
            </w:r>
            <w:r w:rsidR="00837BEB">
              <w:rPr>
                <w:rFonts w:cs="Arial"/>
                <w:b/>
                <w:sz w:val="18"/>
              </w:rPr>
              <w:t xml:space="preserve">FR1 </w:t>
            </w:r>
            <w:r w:rsidR="00564C8E" w:rsidRPr="00564C8E">
              <w:rPr>
                <w:rFonts w:cs="Arial"/>
                <w:b/>
                <w:sz w:val="18"/>
              </w:rPr>
              <w:t>test case 8.1.6.1.2.</w:t>
            </w:r>
            <w:r w:rsidR="008B4608">
              <w:rPr>
                <w:rFonts w:cs="Arial"/>
                <w:b/>
                <w:sz w:val="18"/>
              </w:rPr>
              <w:t>11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F7308" w14:textId="77777777" w:rsidR="00D62E99" w:rsidRDefault="00D62E99">
      <w:r>
        <w:separator/>
      </w:r>
    </w:p>
  </w:endnote>
  <w:endnote w:type="continuationSeparator" w:id="0">
    <w:p w14:paraId="30895338" w14:textId="77777777" w:rsidR="00D62E99" w:rsidRDefault="00D62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2A209" w14:textId="77777777" w:rsidR="00D62E99" w:rsidRDefault="00D62E99">
      <w:r>
        <w:separator/>
      </w:r>
    </w:p>
  </w:footnote>
  <w:footnote w:type="continuationSeparator" w:id="0">
    <w:p w14:paraId="2BCA1918" w14:textId="77777777" w:rsidR="00D62E99" w:rsidRDefault="00D62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16F2C"/>
    <w:multiLevelType w:val="hybridMultilevel"/>
    <w:tmpl w:val="6E6EEC4A"/>
    <w:lvl w:ilvl="0" w:tplc="71B25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7"/>
  </w:num>
  <w:num w:numId="5">
    <w:abstractNumId w:val="10"/>
  </w:num>
  <w:num w:numId="6">
    <w:abstractNumId w:val="8"/>
  </w:num>
  <w:num w:numId="7">
    <w:abstractNumId w:val="9"/>
  </w:num>
  <w:num w:numId="8">
    <w:abstractNumId w:val="4"/>
  </w:num>
  <w:num w:numId="9">
    <w:abstractNumId w:val="0"/>
  </w:num>
  <w:num w:numId="10">
    <w:abstractNumId w:val="5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56"/>
    <w:rsid w:val="00027D5B"/>
    <w:rsid w:val="000A6394"/>
    <w:rsid w:val="000B7FED"/>
    <w:rsid w:val="000C038A"/>
    <w:rsid w:val="000C6598"/>
    <w:rsid w:val="000D44B3"/>
    <w:rsid w:val="000F78A8"/>
    <w:rsid w:val="001154B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312C"/>
    <w:rsid w:val="002160BA"/>
    <w:rsid w:val="0023257B"/>
    <w:rsid w:val="0025709B"/>
    <w:rsid w:val="0026004D"/>
    <w:rsid w:val="002640DD"/>
    <w:rsid w:val="0027584B"/>
    <w:rsid w:val="00275D12"/>
    <w:rsid w:val="00284FEB"/>
    <w:rsid w:val="002860C4"/>
    <w:rsid w:val="002B5741"/>
    <w:rsid w:val="002D362B"/>
    <w:rsid w:val="002E472E"/>
    <w:rsid w:val="002E5A93"/>
    <w:rsid w:val="002F2E6E"/>
    <w:rsid w:val="002F3FF7"/>
    <w:rsid w:val="00303FB6"/>
    <w:rsid w:val="00305409"/>
    <w:rsid w:val="00317F09"/>
    <w:rsid w:val="00344D50"/>
    <w:rsid w:val="003609EF"/>
    <w:rsid w:val="0036231A"/>
    <w:rsid w:val="00372056"/>
    <w:rsid w:val="00374DD4"/>
    <w:rsid w:val="003765A4"/>
    <w:rsid w:val="00387561"/>
    <w:rsid w:val="003A22C0"/>
    <w:rsid w:val="003A3CA7"/>
    <w:rsid w:val="003D237E"/>
    <w:rsid w:val="003E1A36"/>
    <w:rsid w:val="003F03E6"/>
    <w:rsid w:val="00404E97"/>
    <w:rsid w:val="00410371"/>
    <w:rsid w:val="0041557E"/>
    <w:rsid w:val="004242F1"/>
    <w:rsid w:val="00464AC0"/>
    <w:rsid w:val="004B68FC"/>
    <w:rsid w:val="004B75B7"/>
    <w:rsid w:val="0051580D"/>
    <w:rsid w:val="00547111"/>
    <w:rsid w:val="00564C8E"/>
    <w:rsid w:val="00592D74"/>
    <w:rsid w:val="00595E68"/>
    <w:rsid w:val="005D1492"/>
    <w:rsid w:val="005D6D5B"/>
    <w:rsid w:val="005E2C44"/>
    <w:rsid w:val="005F0EEB"/>
    <w:rsid w:val="006202BB"/>
    <w:rsid w:val="00621188"/>
    <w:rsid w:val="006257ED"/>
    <w:rsid w:val="00631675"/>
    <w:rsid w:val="00665C47"/>
    <w:rsid w:val="006938E7"/>
    <w:rsid w:val="00695808"/>
    <w:rsid w:val="006B3C17"/>
    <w:rsid w:val="006B46FB"/>
    <w:rsid w:val="006E21FB"/>
    <w:rsid w:val="00705E6A"/>
    <w:rsid w:val="007173F7"/>
    <w:rsid w:val="00760C1E"/>
    <w:rsid w:val="00783085"/>
    <w:rsid w:val="00792342"/>
    <w:rsid w:val="007977A8"/>
    <w:rsid w:val="007B512A"/>
    <w:rsid w:val="007C2097"/>
    <w:rsid w:val="007C5353"/>
    <w:rsid w:val="007D6A07"/>
    <w:rsid w:val="007F7259"/>
    <w:rsid w:val="008040A8"/>
    <w:rsid w:val="0081107A"/>
    <w:rsid w:val="00820254"/>
    <w:rsid w:val="008279FA"/>
    <w:rsid w:val="00837BEB"/>
    <w:rsid w:val="008535B7"/>
    <w:rsid w:val="008626E7"/>
    <w:rsid w:val="008666B5"/>
    <w:rsid w:val="00870EE7"/>
    <w:rsid w:val="008863B9"/>
    <w:rsid w:val="008A45A6"/>
    <w:rsid w:val="008B4608"/>
    <w:rsid w:val="008F11A7"/>
    <w:rsid w:val="008F3789"/>
    <w:rsid w:val="008F686C"/>
    <w:rsid w:val="009148DE"/>
    <w:rsid w:val="00916D11"/>
    <w:rsid w:val="00930EF4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127A"/>
    <w:rsid w:val="00A7671C"/>
    <w:rsid w:val="00AA2CBC"/>
    <w:rsid w:val="00AC5820"/>
    <w:rsid w:val="00AD1CD8"/>
    <w:rsid w:val="00B258BB"/>
    <w:rsid w:val="00B47AE8"/>
    <w:rsid w:val="00B6548F"/>
    <w:rsid w:val="00B67B97"/>
    <w:rsid w:val="00B87CA7"/>
    <w:rsid w:val="00B968C8"/>
    <w:rsid w:val="00BA3EC5"/>
    <w:rsid w:val="00BA51D9"/>
    <w:rsid w:val="00BB5DFC"/>
    <w:rsid w:val="00BC491C"/>
    <w:rsid w:val="00BD279D"/>
    <w:rsid w:val="00BD6BB8"/>
    <w:rsid w:val="00BF74E3"/>
    <w:rsid w:val="00C462F9"/>
    <w:rsid w:val="00C66BA2"/>
    <w:rsid w:val="00C7547E"/>
    <w:rsid w:val="00C95985"/>
    <w:rsid w:val="00CC5026"/>
    <w:rsid w:val="00CC68D0"/>
    <w:rsid w:val="00CF7527"/>
    <w:rsid w:val="00D03794"/>
    <w:rsid w:val="00D03F9A"/>
    <w:rsid w:val="00D06D51"/>
    <w:rsid w:val="00D1568B"/>
    <w:rsid w:val="00D24991"/>
    <w:rsid w:val="00D37EC2"/>
    <w:rsid w:val="00D50255"/>
    <w:rsid w:val="00D62E99"/>
    <w:rsid w:val="00D66520"/>
    <w:rsid w:val="00D7645C"/>
    <w:rsid w:val="00DC6827"/>
    <w:rsid w:val="00DE2331"/>
    <w:rsid w:val="00DE34CF"/>
    <w:rsid w:val="00DE7626"/>
    <w:rsid w:val="00E10E54"/>
    <w:rsid w:val="00E13F3D"/>
    <w:rsid w:val="00E259B2"/>
    <w:rsid w:val="00E34898"/>
    <w:rsid w:val="00E86784"/>
    <w:rsid w:val="00EB09B7"/>
    <w:rsid w:val="00EE7D7C"/>
    <w:rsid w:val="00F13233"/>
    <w:rsid w:val="00F14B22"/>
    <w:rsid w:val="00F25D98"/>
    <w:rsid w:val="00F26FAA"/>
    <w:rsid w:val="00F300FB"/>
    <w:rsid w:val="00F85F7E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13</Pages>
  <Words>3172</Words>
  <Characters>17448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20579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Carlos A N</cp:lastModifiedBy>
  <cp:revision>3</cp:revision>
  <cp:lastPrinted>1900-01-01T00:00:00Z</cp:lastPrinted>
  <dcterms:created xsi:type="dcterms:W3CDTF">2022-01-10T10:54:00Z</dcterms:created>
  <dcterms:modified xsi:type="dcterms:W3CDTF">2022-01-10T10:54:00Z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