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8C0E3" w14:textId="77777777" w:rsidR="00C30684" w:rsidRDefault="00C30684" w:rsidP="00C30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R5s220063</w:t>
        </w:r>
      </w:fldSimple>
    </w:p>
    <w:p w14:paraId="0EDCB071" w14:textId="77777777" w:rsidR="00C30684" w:rsidRDefault="00C30684" w:rsidP="00C306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0684" w14:paraId="42B16787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88C9" w14:textId="77777777" w:rsidR="00C30684" w:rsidRDefault="00C3068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0684" w14:paraId="0E3AD5E1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D7E16" w14:textId="77777777" w:rsidR="00C30684" w:rsidRDefault="00C3068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0684" w14:paraId="6887C625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BE1F3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25D82E3E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3BC9735A" w14:textId="77777777"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B227B" w14:textId="77777777" w:rsidR="00C30684" w:rsidRPr="00410371" w:rsidRDefault="00C30684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54699E8" w14:textId="77777777" w:rsidR="00C30684" w:rsidRDefault="00C3068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8B2F3A" w14:textId="77777777" w:rsidR="00C30684" w:rsidRPr="00410371" w:rsidRDefault="00C30684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2280</w:t>
              </w:r>
            </w:fldSimple>
          </w:p>
        </w:tc>
        <w:tc>
          <w:tcPr>
            <w:tcW w:w="709" w:type="dxa"/>
          </w:tcPr>
          <w:p w14:paraId="469F84A9" w14:textId="77777777" w:rsidR="00C30684" w:rsidRDefault="00C3068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110E6" w14:textId="77777777" w:rsidR="00C30684" w:rsidRPr="00410371" w:rsidRDefault="00C30684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E228A9" w14:textId="77777777" w:rsidR="00C30684" w:rsidRDefault="00C3068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EC4D2" w14:textId="77777777" w:rsidR="00C30684" w:rsidRPr="00410371" w:rsidRDefault="00C30684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17591" w14:textId="77777777" w:rsidR="00C30684" w:rsidRDefault="00C3068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14:paraId="5CA0656F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2CFF2" w14:textId="77777777" w:rsidR="00C30684" w:rsidRDefault="00C3068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14:paraId="543E7B1A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602A2B" w14:textId="77777777" w:rsidR="00C30684" w:rsidRPr="00F25D98" w:rsidRDefault="00C3068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0684" w14:paraId="7908654E" w14:textId="77777777" w:rsidTr="00FE78B7">
        <w:tc>
          <w:tcPr>
            <w:tcW w:w="9641" w:type="dxa"/>
            <w:gridSpan w:val="9"/>
          </w:tcPr>
          <w:p w14:paraId="7C057938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236D3A" w14:textId="77777777" w:rsidR="00C30684" w:rsidRDefault="00C30684" w:rsidP="00C306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0684" w14:paraId="39D253DF" w14:textId="77777777" w:rsidTr="00FE78B7">
        <w:tc>
          <w:tcPr>
            <w:tcW w:w="2835" w:type="dxa"/>
          </w:tcPr>
          <w:p w14:paraId="342228B5" w14:textId="77777777" w:rsidR="00C30684" w:rsidRDefault="00C3068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06B0B" w14:textId="77777777"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973CD1" w14:textId="77777777" w:rsidR="00C30684" w:rsidRDefault="00C3068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50420" w14:textId="77777777" w:rsidR="00C30684" w:rsidRDefault="00C3068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C3689" w14:textId="77777777" w:rsidR="00C30684" w:rsidRDefault="00C3068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509B9" w14:textId="77777777" w:rsidR="00C30684" w:rsidRDefault="00C3068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2E3E3" w14:textId="77777777" w:rsidR="00C30684" w:rsidRDefault="00C3068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3D4199" w14:textId="77777777"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A6505" w14:textId="77777777" w:rsidR="00C30684" w:rsidRDefault="00C3068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E870CC" w14:textId="77777777" w:rsidR="00C30684" w:rsidRDefault="00C30684" w:rsidP="00C306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0684" w14:paraId="3FBE79D2" w14:textId="77777777" w:rsidTr="00FE78B7">
        <w:tc>
          <w:tcPr>
            <w:tcW w:w="9640" w:type="dxa"/>
            <w:gridSpan w:val="11"/>
          </w:tcPr>
          <w:p w14:paraId="743C1354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688B8F8A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545452" w14:textId="77777777"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377E7" w14:textId="77777777"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7.1.1.11.1</w:t>
              </w:r>
            </w:fldSimple>
          </w:p>
        </w:tc>
      </w:tr>
      <w:tr w:rsidR="00C30684" w14:paraId="67CC826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D0E8AEF" w14:textId="77777777"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4CF96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54489AE0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BB2E216" w14:textId="77777777"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842D5" w14:textId="77777777"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30684" w14:paraId="4C90C55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06A77BE" w14:textId="77777777"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06AE0" w14:textId="77777777"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30684" w14:paraId="6B4A381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8EFF8F4" w14:textId="77777777"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9656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360085D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9566B7A" w14:textId="77777777"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65E5E3" w14:textId="77777777"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3102A5" w14:textId="77777777" w:rsidR="00C30684" w:rsidRDefault="00C3068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2ADD" w14:textId="77777777" w:rsidR="00C30684" w:rsidRDefault="00C3068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C3F98" w14:textId="77777777"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2021-12-20</w:t>
              </w:r>
            </w:fldSimple>
          </w:p>
        </w:tc>
      </w:tr>
      <w:tr w:rsidR="00C30684" w14:paraId="76E92190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D1C0204" w14:textId="77777777"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863D07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E00CC3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658CC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9980A6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53BC41EF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B99988" w14:textId="77777777" w:rsidR="00C30684" w:rsidRDefault="00C3068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43D8F0" w14:textId="77777777" w:rsidR="00C30684" w:rsidRDefault="00C30684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E6438E" w14:textId="77777777" w:rsidR="00C30684" w:rsidRDefault="00C3068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A8CA8" w14:textId="77777777" w:rsidR="00C30684" w:rsidRDefault="00C3068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B2DC59" w14:textId="77777777" w:rsidR="00C30684" w:rsidRDefault="00C3068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30684" w14:paraId="50B75C59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3A5479" w14:textId="77777777"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7A050" w14:textId="77777777" w:rsidR="00C30684" w:rsidRDefault="00C3068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E0EBB" w14:textId="77777777" w:rsidR="00C30684" w:rsidRDefault="00C3068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7E489" w14:textId="77777777" w:rsidR="00C30684" w:rsidRPr="007C2097" w:rsidRDefault="00C3068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0684" w14:paraId="3455207A" w14:textId="77777777" w:rsidTr="00FE78B7">
        <w:tc>
          <w:tcPr>
            <w:tcW w:w="1843" w:type="dxa"/>
          </w:tcPr>
          <w:p w14:paraId="255E907C" w14:textId="77777777" w:rsidR="00C30684" w:rsidRDefault="00C3068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9A9D5" w14:textId="77777777" w:rsidR="00C30684" w:rsidRDefault="00C3068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0157310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BC8D4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4450E" w14:textId="77777777" w:rsidR="00C30684" w:rsidRPr="00826B27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The function f_NR_CellInfo_SetMAC_CellGroupConfigL2 is not required to be called before preamble as it is called later on during the test after preamble.</w:t>
            </w:r>
          </w:p>
          <w:p w14:paraId="243A1456" w14:textId="77777777" w:rsidR="00C30684" w:rsidRPr="00826B27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 xml:space="preserve">Having this function before </w:t>
            </w:r>
            <w:proofErr w:type="spellStart"/>
            <w:r w:rsidRPr="00826B27">
              <w:rPr>
                <w:rFonts w:cs="Arial"/>
                <w:lang w:eastAsia="en-GB"/>
              </w:rPr>
              <w:t>preamable</w:t>
            </w:r>
            <w:proofErr w:type="spellEnd"/>
            <w:r w:rsidRPr="00826B27">
              <w:rPr>
                <w:rFonts w:cs="Arial"/>
                <w:lang w:eastAsia="en-GB"/>
              </w:rPr>
              <w:t xml:space="preserve"> will cause problem with BSR timer related issues due to UE capability being too long it is proposed to update the BSR time after the preamble (see R5s210862)</w:t>
            </w:r>
          </w:p>
          <w:p w14:paraId="632AF072" w14:textId="77777777" w:rsidR="00C30684" w:rsidRPr="002E008A" w:rsidRDefault="00C30684" w:rsidP="00C30684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14:paraId="4984EB6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013A3" w14:textId="77777777"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E1BFF" w14:textId="77777777" w:rsidR="00C30684" w:rsidRPr="00CF39F2" w:rsidRDefault="00C30684" w:rsidP="00C3068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0684" w14:paraId="1AD52EE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89868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B7F28" w14:textId="77777777" w:rsidR="00C30684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function call for </w:t>
            </w:r>
            <w:r w:rsidRPr="00826B27">
              <w:rPr>
                <w:rFonts w:cs="Arial"/>
                <w:lang w:eastAsia="en-GB"/>
              </w:rPr>
              <w:t>f_NR_CellInfo_SetMAC_CellGroupConfigL2</w:t>
            </w:r>
            <w:r>
              <w:rPr>
                <w:rFonts w:cs="Arial"/>
                <w:lang w:eastAsia="en-GB"/>
              </w:rPr>
              <w:t xml:space="preserve"> before the preamble</w:t>
            </w:r>
          </w:p>
          <w:p w14:paraId="031A1646" w14:textId="77777777" w:rsidR="00C30684" w:rsidRPr="006316B2" w:rsidRDefault="00C30684" w:rsidP="00C30684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14:paraId="75A6DE6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54BF4" w14:textId="77777777"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FC008" w14:textId="77777777" w:rsidR="00C30684" w:rsidRPr="00CF39F2" w:rsidRDefault="00C30684" w:rsidP="00C3068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0684" w14:paraId="323122ED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FEE8A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EF030" w14:textId="77777777" w:rsidR="00C30684" w:rsidRPr="00CF39F2" w:rsidRDefault="00C30684" w:rsidP="00C3068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C30684" w14:paraId="48CF463C" w14:textId="77777777" w:rsidTr="00FE78B7">
        <w:tc>
          <w:tcPr>
            <w:tcW w:w="2694" w:type="dxa"/>
            <w:gridSpan w:val="2"/>
          </w:tcPr>
          <w:p w14:paraId="2215AE80" w14:textId="77777777"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41FA8" w14:textId="77777777" w:rsidR="00C30684" w:rsidRDefault="00C30684" w:rsidP="00C3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2AC64330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657F4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203B" w14:textId="77777777" w:rsidR="00C30684" w:rsidRDefault="00C30684" w:rsidP="00C30684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7.1.1.11.1</w:t>
            </w:r>
            <w:r>
              <w:rPr>
                <w:noProof/>
              </w:rPr>
              <w:t>.NR5GC</w:t>
            </w:r>
          </w:p>
        </w:tc>
      </w:tr>
      <w:tr w:rsidR="00C30684" w14:paraId="74329BD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C546B" w14:textId="77777777"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F4764" w14:textId="77777777" w:rsidR="00C30684" w:rsidRDefault="00C30684" w:rsidP="00C3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684" w14:paraId="677B15A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1A979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F7878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D9AEB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CDEA5" w14:textId="77777777" w:rsidR="00C30684" w:rsidRDefault="00C30684" w:rsidP="00C30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63F67" w14:textId="77777777"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14:paraId="41EB9C3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998B4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1BB7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80BBB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36CD04" w14:textId="77777777" w:rsidR="00C30684" w:rsidRDefault="00C30684" w:rsidP="00C30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3E240" w14:textId="77777777"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14:paraId="2D5930D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6056A" w14:textId="77777777"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A75E5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9A97B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7C4FA" w14:textId="77777777" w:rsidR="00C30684" w:rsidRDefault="00C30684" w:rsidP="00C30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C76E0" w14:textId="77777777"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14:paraId="342532B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45EAF" w14:textId="77777777"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14C99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44813" w14:textId="77777777" w:rsidR="00C30684" w:rsidRDefault="00C30684" w:rsidP="00C3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4DC71C" w14:textId="77777777" w:rsidR="00C30684" w:rsidRDefault="00C30684" w:rsidP="00C30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C5E94" w14:textId="77777777" w:rsidR="00C30684" w:rsidRDefault="00C30684" w:rsidP="00C3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684" w14:paraId="218E856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6DC30" w14:textId="77777777" w:rsidR="00C30684" w:rsidRDefault="00C30684" w:rsidP="00C306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EB24" w14:textId="77777777" w:rsidR="00C30684" w:rsidRDefault="00C30684" w:rsidP="00C30684">
            <w:pPr>
              <w:pStyle w:val="CRCoverPage"/>
              <w:spacing w:after="0"/>
              <w:rPr>
                <w:noProof/>
              </w:rPr>
            </w:pPr>
          </w:p>
        </w:tc>
      </w:tr>
      <w:tr w:rsidR="00C30684" w14:paraId="5F8C7709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11C54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8C724" w14:textId="77777777" w:rsidR="00C30684" w:rsidRDefault="00C30684" w:rsidP="00C30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684" w:rsidRPr="008863B9" w14:paraId="713D9217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F6EA2" w14:textId="77777777" w:rsidR="00C30684" w:rsidRPr="008863B9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418F1" w14:textId="77777777" w:rsidR="00C30684" w:rsidRPr="008863B9" w:rsidRDefault="00C30684" w:rsidP="00C306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684" w14:paraId="7348292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A7391" w14:textId="77777777" w:rsidR="00C30684" w:rsidRDefault="00C30684" w:rsidP="00C3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05B37" w14:textId="77777777" w:rsidR="00C30684" w:rsidRDefault="00C30684" w:rsidP="00C30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5F33F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958E47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0A3DC" w14:textId="77777777" w:rsidR="009478EE" w:rsidRDefault="009478EE" w:rsidP="009478EE">
      <w:pPr>
        <w:rPr>
          <w:noProof/>
        </w:rPr>
      </w:pPr>
    </w:p>
    <w:p w14:paraId="74DAFC7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55587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01487B9" w14:textId="77777777" w:rsidR="000C610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610A" w:rsidRPr="00D23941">
        <w:rPr>
          <w:rFonts w:ascii="Arial" w:hAnsi="Arial" w:cs="Arial"/>
          <w:iCs/>
        </w:rPr>
        <w:t>Table of Contents</w:t>
      </w:r>
      <w:r w:rsidR="000C610A">
        <w:tab/>
      </w:r>
      <w:r w:rsidR="000C610A">
        <w:fldChar w:fldCharType="begin"/>
      </w:r>
      <w:r w:rsidR="000C610A">
        <w:instrText xml:space="preserve"> PAGEREF _Toc90555876 \h </w:instrText>
      </w:r>
      <w:r w:rsidR="000C610A">
        <w:fldChar w:fldCharType="separate"/>
      </w:r>
      <w:r w:rsidR="000C610A">
        <w:t>2</w:t>
      </w:r>
      <w:r w:rsidR="000C610A">
        <w:fldChar w:fldCharType="end"/>
      </w:r>
    </w:p>
    <w:p w14:paraId="7EA78F0F" w14:textId="77777777" w:rsidR="000C610A" w:rsidRDefault="000C61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394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3941">
        <w:rPr>
          <w:b/>
        </w:rPr>
        <w:t>Corrections required for test case 7.1.1.11.1</w:t>
      </w:r>
      <w:r>
        <w:tab/>
      </w:r>
      <w:r>
        <w:fldChar w:fldCharType="begin"/>
      </w:r>
      <w:r>
        <w:instrText xml:space="preserve"> PAGEREF _Toc90555877 \h </w:instrText>
      </w:r>
      <w:r>
        <w:fldChar w:fldCharType="separate"/>
      </w:r>
      <w:r>
        <w:t>2</w:t>
      </w:r>
      <w:r>
        <w:fldChar w:fldCharType="end"/>
      </w:r>
    </w:p>
    <w:p w14:paraId="7D281DE5" w14:textId="77777777" w:rsidR="000C610A" w:rsidRDefault="000C61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3941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3941">
        <w:rPr>
          <w:rFonts w:cs="Arial"/>
          <w:b/>
          <w:color w:val="000000"/>
          <w:lang w:eastAsia="en-GB"/>
        </w:rPr>
        <w:t>Correction to f_TC_7_1_1_11_1_NR5GC()</w:t>
      </w:r>
      <w:r>
        <w:tab/>
      </w:r>
      <w:r>
        <w:fldChar w:fldCharType="begin"/>
      </w:r>
      <w:r>
        <w:instrText xml:space="preserve"> PAGEREF _Toc90555878 \h </w:instrText>
      </w:r>
      <w:r>
        <w:fldChar w:fldCharType="separate"/>
      </w:r>
      <w:r>
        <w:t>2</w:t>
      </w:r>
      <w:r>
        <w:fldChar w:fldCharType="end"/>
      </w:r>
    </w:p>
    <w:p w14:paraId="070FC65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337C91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555877"/>
      <w:r w:rsidRPr="00854C55">
        <w:rPr>
          <w:b/>
        </w:rPr>
        <w:t>Corrections required</w:t>
      </w:r>
      <w:bookmarkEnd w:id="1"/>
      <w:bookmarkEnd w:id="2"/>
      <w:r w:rsidR="00460215">
        <w:rPr>
          <w:b/>
        </w:rPr>
        <w:t xml:space="preserve"> </w:t>
      </w:r>
      <w:r w:rsidR="00826B27" w:rsidRPr="00826B27">
        <w:rPr>
          <w:b/>
        </w:rPr>
        <w:t>for test case 7.1.1.11.1</w:t>
      </w:r>
      <w:bookmarkEnd w:id="3"/>
    </w:p>
    <w:p w14:paraId="0E2A9C5A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55587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26B27" w:rsidRPr="00826B27">
        <w:rPr>
          <w:rFonts w:cs="Arial"/>
          <w:b/>
          <w:color w:val="000000"/>
          <w:lang w:eastAsia="en-GB"/>
        </w:rPr>
        <w:t>f_TC_7_1_1_11_1_NR5</w:t>
      </w:r>
      <w:proofErr w:type="gramStart"/>
      <w:r w:rsidR="00826B27" w:rsidRPr="00826B27">
        <w:rPr>
          <w:rFonts w:cs="Arial"/>
          <w:b/>
          <w:color w:val="000000"/>
          <w:lang w:eastAsia="en-GB"/>
        </w:rPr>
        <w:t>GC(</w:t>
      </w:r>
      <w:proofErr w:type="gramEnd"/>
      <w:r w:rsidR="00826B27" w:rsidRPr="00826B27">
        <w:rPr>
          <w:rFonts w:cs="Arial"/>
          <w:b/>
          <w:color w:val="000000"/>
          <w:lang w:eastAsia="en-GB"/>
        </w:rPr>
        <w:t>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016953F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DB21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E78" w14:textId="77777777" w:rsidR="005D27CA" w:rsidRPr="00CC39F9" w:rsidRDefault="00826B27" w:rsidP="005D27CA">
            <w:pPr>
              <w:rPr>
                <w:rFonts w:ascii="Arial" w:hAnsi="Arial" w:cs="Arial"/>
                <w:lang w:eastAsia="en-GB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f_TC_7_1_1_11_1_NR5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FA485A" w14:paraId="6166CB8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820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9B5" w14:textId="77777777" w:rsidR="00FA485A" w:rsidRPr="00826B27" w:rsidRDefault="00826B27" w:rsidP="00826B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The function f_NR_CellInfo_SetMAC_CellGroupConfigL2 is not required to be called before preamble as it is called later on during the test after preamble.</w:t>
            </w:r>
          </w:p>
          <w:p w14:paraId="2416B755" w14:textId="77777777" w:rsidR="00826B27" w:rsidRPr="00826B27" w:rsidRDefault="00826B27" w:rsidP="00826B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 xml:space="preserve">Having this function before </w:t>
            </w:r>
            <w:proofErr w:type="spellStart"/>
            <w:r w:rsidRPr="00826B27">
              <w:rPr>
                <w:rFonts w:cs="Arial"/>
                <w:lang w:eastAsia="en-GB"/>
              </w:rPr>
              <w:t>preamable</w:t>
            </w:r>
            <w:proofErr w:type="spellEnd"/>
            <w:r w:rsidRPr="00826B27">
              <w:rPr>
                <w:rFonts w:cs="Arial"/>
                <w:lang w:eastAsia="en-GB"/>
              </w:rPr>
              <w:t xml:space="preserve"> will cause problem with BSR timer related issues due to UE capability being too long it is proposed to update the BSR time after the preamble (see R5s210862)</w:t>
            </w:r>
          </w:p>
          <w:p w14:paraId="168402A9" w14:textId="77777777" w:rsidR="00826B27" w:rsidRPr="00826B27" w:rsidRDefault="00826B27" w:rsidP="001E3D37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FA485A" w14:paraId="1D68F42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2A5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5B71" w14:textId="77777777" w:rsidR="00FA485A" w:rsidRDefault="00826B2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function call for </w:t>
            </w:r>
            <w:r w:rsidRPr="00826B27">
              <w:rPr>
                <w:rFonts w:cs="Arial"/>
                <w:lang w:eastAsia="en-GB"/>
              </w:rPr>
              <w:t>f_NR_CellInfo_SetMAC_CellGroupConfigL2</w:t>
            </w:r>
            <w:r>
              <w:rPr>
                <w:rFonts w:cs="Arial"/>
                <w:lang w:eastAsia="en-GB"/>
              </w:rPr>
              <w:t xml:space="preserve"> before the preamble</w:t>
            </w:r>
          </w:p>
          <w:p w14:paraId="43FEB4C0" w14:textId="77777777" w:rsidR="00826B27" w:rsidRPr="00A72665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5614BBC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642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A3F4" w14:textId="77777777"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220349" w14:paraId="04BF722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AFF6" w14:textId="77777777" w:rsidR="00220349" w:rsidRPr="0093145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3145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5512" w14:textId="7BE95763" w:rsidR="00220349" w:rsidRPr="00931459" w:rsidRDefault="00931459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93145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F8BEBA2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5DB8409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4E736B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37A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function f_TC_7_1_1_11_1_NR5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2747982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/DC power headroom reporting /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activation and DL pathloss change reporting</w:t>
            </w:r>
          </w:p>
          <w:p w14:paraId="69662DD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F89C1C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898CA0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E4C7A4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CBBF89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547FC668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EB633D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54B04BD" w14:textId="77777777" w:rsidR="00826B27" w:rsidRPr="00C30684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var NR_SYSTEM_IND v_NR_SYSTEM_IND;</w:t>
            </w:r>
          </w:p>
          <w:p w14:paraId="7A017783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52C6EA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14:paraId="73A5CF4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0CDF0F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D61265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v_PHR_PSCell_Rcvd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8CA5A0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v_TimingInfo_PSCell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BACB8F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1FFE0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2B60F430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849E45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B885D3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NR_1, {nr_Cell1, nr_Cell10});</w:t>
            </w:r>
          </w:p>
          <w:p w14:paraId="1CF2B17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InitMaxReferencePower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-82, -82); //@sic R5s211698 R5-217806 sic@</w:t>
            </w:r>
          </w:p>
          <w:p w14:paraId="258E01F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</w:t>
            </w:r>
          </w:p>
          <w:p w14:paraId="53EDFFE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f_NR_CellInfo_SetMAC_CellGroupConfigL2(nr_Cell10);</w:t>
            </w:r>
          </w:p>
          <w:p w14:paraId="6C7F09F8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AE731E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321D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 and NR cell 10.</w:t>
            </w:r>
          </w:p>
          <w:p w14:paraId="04B5E3B7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0ED9635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A847F8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DDD154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A);/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</w:p>
          <w:p w14:paraId="4FB4745B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-82, -82); //@sic R5s211698 R5-217806 sic@</w:t>
            </w:r>
          </w:p>
          <w:p w14:paraId="58E0B607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(nr_Cell10, tsc_NR_ServingCellSSS_EPRE_FR1, tsc_NR_ServingCellSSS_EPRE_FR2);</w:t>
            </w:r>
          </w:p>
          <w:p w14:paraId="3FB404C2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14:paraId="782754A0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</w:t>
            </w:r>
          </w:p>
          <w:p w14:paraId="17E6694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f_NR_CellInfo_SetMAC_CellGroupConfigL2(nr_Cell10);</w:t>
            </w:r>
          </w:p>
          <w:p w14:paraId="7D6172AD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nr_Cell10, MCG_SCG);//</w:t>
            </w:r>
          </w:p>
          <w:p w14:paraId="1E79454B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641E32" w14:textId="77777777" w:rsidR="00C72ED8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</w:tc>
      </w:tr>
    </w:tbl>
    <w:p w14:paraId="652BAA9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73BD95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C606AA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B5D3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function f_TC_7_1_1_11_1_NR5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F05239C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/DC power headroom reporting /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activation and DL pathloss change reporting</w:t>
            </w:r>
          </w:p>
          <w:p w14:paraId="63340E35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11EEBA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004FDA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0448D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6A65F9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14:paraId="14D6D89A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4048F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6A3AF37B" w14:textId="77777777" w:rsidR="00826B27" w:rsidRPr="00C30684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t>var NR_SYSTEM_IND v_NR_SYSTEM_IND;</w:t>
            </w:r>
          </w:p>
          <w:p w14:paraId="729B9CC8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0684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DAA27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14:paraId="1C9761CF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v_MCGConfig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900CFA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v_MAC_CellGroupConfig_SCG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4EB74D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v_PHR_PSCell_Rcvd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DACEC7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v_TimingInfo_PSCell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3B7EE9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v_NR_ResourceAllocation_SCG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80899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392B0A45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35DD8C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810D98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NR_1, {nr_Cell1, nr_Cell10});</w:t>
            </w:r>
          </w:p>
          <w:p w14:paraId="65F3298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InitMaxReferencePower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-82, -82); //@sic R5s211698 R5-217806 sic@</w:t>
            </w:r>
          </w:p>
          <w:p w14:paraId="3C8C16ED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26B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 SetMAC_CellGroupConfigL2 as it is configured later after preamble</w:t>
            </w:r>
          </w:p>
          <w:p w14:paraId="65584C80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f_NR_CellInfo_SetMAC_CellGroupConfigL2(nr_Cell1);</w:t>
            </w:r>
          </w:p>
          <w:p w14:paraId="077BB28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B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f_NR_CellInfo_SetMAC_CellGroupConfigL2(nr_Cell10);</w:t>
            </w:r>
          </w:p>
          <w:p w14:paraId="2F7BB6D6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21FD85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079FA0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 and NR cell 10.</w:t>
            </w:r>
          </w:p>
          <w:p w14:paraId="3E837B77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52462DD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F1A1EE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DE2C03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A);/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</w:p>
          <w:p w14:paraId="1D4B2F02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-82, -82); //@sic R5s211698 R5-217806 sic@</w:t>
            </w:r>
          </w:p>
          <w:p w14:paraId="685710E1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(nr_Cell10, tsc_NR_ServingCellSSS_EPRE_FR1, tsc_NR_ServingCellSSS_EPRE_FR2);</w:t>
            </w:r>
          </w:p>
          <w:p w14:paraId="6F2F6792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R5s211698 R5-217806 sic@</w:t>
            </w:r>
          </w:p>
          <w:p w14:paraId="08A53218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</w:t>
            </w:r>
          </w:p>
          <w:p w14:paraId="447F857B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f_NR_CellInfo_SetMAC_CellGroupConfigL2(nr_Cell10);</w:t>
            </w:r>
          </w:p>
          <w:p w14:paraId="6B309373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nr_Cell1, nr_Cell10, MCG_SCG);//</w:t>
            </w:r>
          </w:p>
          <w:p w14:paraId="4195A5D4" w14:textId="77777777" w:rsidR="00826B27" w:rsidRPr="00826B27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078405" w14:textId="77777777" w:rsidR="001E3D37" w:rsidRPr="00DA356D" w:rsidRDefault="00826B27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</w:tc>
      </w:tr>
    </w:tbl>
    <w:p w14:paraId="09E8D41A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1BA65" w14:textId="77777777" w:rsidR="00D661EC" w:rsidRDefault="00D661EC">
      <w:r>
        <w:separator/>
      </w:r>
    </w:p>
  </w:endnote>
  <w:endnote w:type="continuationSeparator" w:id="0">
    <w:p w14:paraId="57C52EA3" w14:textId="77777777" w:rsidR="00D661EC" w:rsidRDefault="00D6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2DA96" w14:textId="77777777" w:rsidR="00D661EC" w:rsidRDefault="00D661EC">
      <w:r>
        <w:separator/>
      </w:r>
    </w:p>
  </w:footnote>
  <w:footnote w:type="continuationSeparator" w:id="0">
    <w:p w14:paraId="1C410398" w14:textId="77777777" w:rsidR="00D661EC" w:rsidRDefault="00D6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87EF3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6C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3A7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DA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6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5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10A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0D93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6B2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1459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1EC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053A3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B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945DE-8F79-429B-AB40-7F57E593C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2022-01-10T08:04:00Z</dcterms:created>
  <dcterms:modified xsi:type="dcterms:W3CDTF">2022-01-10T08:04:00Z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