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35FF72F" w14:textId="77777777" w:rsidR="00674F30" w:rsidRDefault="00674F30" w:rsidP="00674F3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2022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R5s220043</w:t>
        </w:r>
      </w:fldSimple>
    </w:p>
    <w:p w14:paraId="339A7E92" w14:textId="77777777" w:rsidR="00674F30" w:rsidRDefault="00674F30" w:rsidP="00674F30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10th Dec 2021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74F30" w14:paraId="337BCC42" w14:textId="77777777" w:rsidTr="00FE78B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F67F3B" w14:textId="77777777" w:rsidR="00674F30" w:rsidRDefault="00674F30" w:rsidP="00FE78B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674F30" w14:paraId="5491A388" w14:textId="77777777" w:rsidTr="00FE78B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57C0F1" w14:textId="77777777" w:rsidR="00674F30" w:rsidRDefault="00674F30" w:rsidP="00FE78B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74F30" w14:paraId="715AC15C" w14:textId="77777777" w:rsidTr="00FE78B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23B8B45" w14:textId="77777777" w:rsidR="00674F30" w:rsidRDefault="00674F30" w:rsidP="00FE78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4F30" w14:paraId="75D11187" w14:textId="77777777" w:rsidTr="00FE78B7">
        <w:tc>
          <w:tcPr>
            <w:tcW w:w="142" w:type="dxa"/>
            <w:tcBorders>
              <w:left w:val="single" w:sz="4" w:space="0" w:color="auto"/>
            </w:tcBorders>
          </w:tcPr>
          <w:p w14:paraId="41B8EAD2" w14:textId="77777777" w:rsidR="00674F30" w:rsidRDefault="00674F30" w:rsidP="00FE78B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E1552A1" w14:textId="77777777" w:rsidR="00674F30" w:rsidRPr="00410371" w:rsidRDefault="00674F30" w:rsidP="00FE78B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430FCA3F" w14:textId="77777777" w:rsidR="00674F30" w:rsidRDefault="00674F30" w:rsidP="00FE78B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FCEB21F" w14:textId="77777777" w:rsidR="00674F30" w:rsidRPr="00410371" w:rsidRDefault="00674F30" w:rsidP="00FE78B7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2267</w:t>
              </w:r>
            </w:fldSimple>
          </w:p>
        </w:tc>
        <w:tc>
          <w:tcPr>
            <w:tcW w:w="709" w:type="dxa"/>
          </w:tcPr>
          <w:p w14:paraId="479423EE" w14:textId="77777777" w:rsidR="00674F30" w:rsidRDefault="00674F30" w:rsidP="00FE78B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933450B" w14:textId="77777777" w:rsidR="00674F30" w:rsidRPr="00410371" w:rsidRDefault="00674F30" w:rsidP="00FE78B7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EEC79D5" w14:textId="77777777" w:rsidR="00674F30" w:rsidRDefault="00674F30" w:rsidP="00FE78B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10ABB1E" w14:textId="77777777" w:rsidR="00674F30" w:rsidRPr="00410371" w:rsidRDefault="00674F30" w:rsidP="00FE78B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17.0.0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3B94678" w14:textId="77777777" w:rsidR="00674F30" w:rsidRDefault="00674F30" w:rsidP="00FE78B7">
            <w:pPr>
              <w:pStyle w:val="CRCoverPage"/>
              <w:spacing w:after="0"/>
              <w:rPr>
                <w:noProof/>
              </w:rPr>
            </w:pPr>
          </w:p>
        </w:tc>
      </w:tr>
      <w:tr w:rsidR="00674F30" w14:paraId="6D8CF6D8" w14:textId="77777777" w:rsidTr="00FE78B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9A6120" w14:textId="77777777" w:rsidR="00674F30" w:rsidRDefault="00674F30" w:rsidP="00FE78B7">
            <w:pPr>
              <w:pStyle w:val="CRCoverPage"/>
              <w:spacing w:after="0"/>
              <w:rPr>
                <w:noProof/>
              </w:rPr>
            </w:pPr>
          </w:p>
        </w:tc>
      </w:tr>
      <w:tr w:rsidR="00674F30" w14:paraId="51409983" w14:textId="77777777" w:rsidTr="00FE78B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3E69DCD" w14:textId="77777777" w:rsidR="00674F30" w:rsidRPr="00F25D98" w:rsidRDefault="00674F30" w:rsidP="00FE78B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74F30" w14:paraId="6E4EA14F" w14:textId="77777777" w:rsidTr="00FE78B7">
        <w:tc>
          <w:tcPr>
            <w:tcW w:w="9641" w:type="dxa"/>
            <w:gridSpan w:val="9"/>
          </w:tcPr>
          <w:p w14:paraId="364E20D7" w14:textId="77777777" w:rsidR="00674F30" w:rsidRDefault="00674F30" w:rsidP="00FE78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98F3F4C" w14:textId="77777777" w:rsidR="00674F30" w:rsidRDefault="00674F30" w:rsidP="00674F3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74F30" w14:paraId="01A8FD4E" w14:textId="77777777" w:rsidTr="00FE78B7">
        <w:tc>
          <w:tcPr>
            <w:tcW w:w="2835" w:type="dxa"/>
          </w:tcPr>
          <w:p w14:paraId="677C1A27" w14:textId="77777777" w:rsidR="00674F30" w:rsidRDefault="00674F30" w:rsidP="00FE78B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F043851" w14:textId="77777777" w:rsidR="00674F30" w:rsidRDefault="00674F30" w:rsidP="00FE78B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FF12F59" w14:textId="77777777" w:rsidR="00674F30" w:rsidRDefault="00674F30" w:rsidP="00FE78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2B264D0" w14:textId="77777777" w:rsidR="00674F30" w:rsidRDefault="00674F30" w:rsidP="00FE78B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D26696" w14:textId="77777777" w:rsidR="00674F30" w:rsidRDefault="00674F30" w:rsidP="00FE78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2B67F54" w14:textId="77777777" w:rsidR="00674F30" w:rsidRDefault="00674F30" w:rsidP="00FE78B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E3F96A7" w14:textId="77777777" w:rsidR="00674F30" w:rsidRDefault="00674F30" w:rsidP="00FE78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883560B" w14:textId="77777777" w:rsidR="00674F30" w:rsidRDefault="00674F30" w:rsidP="00FE78B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88A183" w14:textId="77777777" w:rsidR="00674F30" w:rsidRDefault="00674F30" w:rsidP="00FE78B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B0A3D3A" w14:textId="77777777" w:rsidR="00674F30" w:rsidRDefault="00674F30" w:rsidP="00674F3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74F30" w14:paraId="219A6E65" w14:textId="77777777" w:rsidTr="00FE78B7">
        <w:tc>
          <w:tcPr>
            <w:tcW w:w="9640" w:type="dxa"/>
            <w:gridSpan w:val="11"/>
          </w:tcPr>
          <w:p w14:paraId="62DBB422" w14:textId="77777777" w:rsidR="00674F30" w:rsidRDefault="00674F30" w:rsidP="00FE78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4F30" w14:paraId="1133640E" w14:textId="77777777" w:rsidTr="00FE78B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C89DDB3" w14:textId="77777777" w:rsidR="00674F30" w:rsidRDefault="00674F30" w:rsidP="00FE78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0B0109" w14:textId="77777777" w:rsidR="00674F30" w:rsidRDefault="00674F30" w:rsidP="00FE78B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 xml:space="preserve">Correction to NR testcase 7.1.1.4.2.4 </w:t>
              </w:r>
            </w:fldSimple>
          </w:p>
        </w:tc>
      </w:tr>
      <w:tr w:rsidR="00674F30" w14:paraId="7890B4FE" w14:textId="77777777" w:rsidTr="00FE78B7">
        <w:tc>
          <w:tcPr>
            <w:tcW w:w="1843" w:type="dxa"/>
            <w:tcBorders>
              <w:left w:val="single" w:sz="4" w:space="0" w:color="auto"/>
            </w:tcBorders>
          </w:tcPr>
          <w:p w14:paraId="7B921FE2" w14:textId="77777777" w:rsidR="00674F30" w:rsidRDefault="00674F30" w:rsidP="00FE78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FDE2726" w14:textId="77777777" w:rsidR="00674F30" w:rsidRDefault="00674F30" w:rsidP="00FE78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4F30" w14:paraId="3D21D05D" w14:textId="77777777" w:rsidTr="00FE78B7">
        <w:tc>
          <w:tcPr>
            <w:tcW w:w="1843" w:type="dxa"/>
            <w:tcBorders>
              <w:left w:val="single" w:sz="4" w:space="0" w:color="auto"/>
            </w:tcBorders>
          </w:tcPr>
          <w:p w14:paraId="627C6C75" w14:textId="77777777" w:rsidR="00674F30" w:rsidRDefault="00674F30" w:rsidP="00FE78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59ABD4" w14:textId="77777777" w:rsidR="00674F30" w:rsidRDefault="00674F30" w:rsidP="00FE78B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674F30" w14:paraId="524B6AF6" w14:textId="77777777" w:rsidTr="00FE78B7">
        <w:tc>
          <w:tcPr>
            <w:tcW w:w="1843" w:type="dxa"/>
            <w:tcBorders>
              <w:left w:val="single" w:sz="4" w:space="0" w:color="auto"/>
            </w:tcBorders>
          </w:tcPr>
          <w:p w14:paraId="55434C49" w14:textId="77777777" w:rsidR="00674F30" w:rsidRDefault="00674F30" w:rsidP="00FE78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1D277D2" w14:textId="77777777" w:rsidR="00674F30" w:rsidRDefault="00674F30" w:rsidP="00FE78B7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674F30" w14:paraId="762CE8C8" w14:textId="77777777" w:rsidTr="00FE78B7">
        <w:tc>
          <w:tcPr>
            <w:tcW w:w="1843" w:type="dxa"/>
            <w:tcBorders>
              <w:left w:val="single" w:sz="4" w:space="0" w:color="auto"/>
            </w:tcBorders>
          </w:tcPr>
          <w:p w14:paraId="325337A2" w14:textId="77777777" w:rsidR="00674F30" w:rsidRDefault="00674F30" w:rsidP="00FE78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D8A1AA4" w14:textId="77777777" w:rsidR="00674F30" w:rsidRDefault="00674F30" w:rsidP="00FE78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4F30" w14:paraId="22185452" w14:textId="77777777" w:rsidTr="00FE78B7">
        <w:tc>
          <w:tcPr>
            <w:tcW w:w="1843" w:type="dxa"/>
            <w:tcBorders>
              <w:left w:val="single" w:sz="4" w:space="0" w:color="auto"/>
            </w:tcBorders>
          </w:tcPr>
          <w:p w14:paraId="33EB2D61" w14:textId="77777777" w:rsidR="00674F30" w:rsidRDefault="00674F30" w:rsidP="00FE78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038AB4B" w14:textId="77777777" w:rsidR="00674F30" w:rsidRDefault="00674F30" w:rsidP="00FE78B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791039E7" w14:textId="77777777" w:rsidR="00674F30" w:rsidRDefault="00674F30" w:rsidP="00FE78B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8A5511" w14:textId="77777777" w:rsidR="00674F30" w:rsidRDefault="00674F30" w:rsidP="00FE78B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BEE5AA6" w14:textId="77777777" w:rsidR="00674F30" w:rsidRDefault="00674F30" w:rsidP="00FE78B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2021-12-16</w:t>
              </w:r>
            </w:fldSimple>
          </w:p>
        </w:tc>
      </w:tr>
      <w:tr w:rsidR="00674F30" w14:paraId="1F85F6BE" w14:textId="77777777" w:rsidTr="00FE78B7">
        <w:tc>
          <w:tcPr>
            <w:tcW w:w="1843" w:type="dxa"/>
            <w:tcBorders>
              <w:left w:val="single" w:sz="4" w:space="0" w:color="auto"/>
            </w:tcBorders>
          </w:tcPr>
          <w:p w14:paraId="1A67823E" w14:textId="77777777" w:rsidR="00674F30" w:rsidRDefault="00674F30" w:rsidP="00FE78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FFC3DB2" w14:textId="77777777" w:rsidR="00674F30" w:rsidRDefault="00674F30" w:rsidP="00FE78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AD79FD7" w14:textId="77777777" w:rsidR="00674F30" w:rsidRDefault="00674F30" w:rsidP="00FE78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D1BF491" w14:textId="77777777" w:rsidR="00674F30" w:rsidRDefault="00674F30" w:rsidP="00FE78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4822302" w14:textId="77777777" w:rsidR="00674F30" w:rsidRDefault="00674F30" w:rsidP="00FE78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4F30" w14:paraId="3AC8FF95" w14:textId="77777777" w:rsidTr="00FE78B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157A9E4" w14:textId="77777777" w:rsidR="00674F30" w:rsidRDefault="00674F30" w:rsidP="00FE78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B1D8BFC" w14:textId="77777777" w:rsidR="00674F30" w:rsidRDefault="00674F30" w:rsidP="00FE78B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7901BA3" w14:textId="77777777" w:rsidR="00674F30" w:rsidRDefault="00674F30" w:rsidP="00FE78B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8114ED" w14:textId="77777777" w:rsidR="00674F30" w:rsidRDefault="00674F30" w:rsidP="00FE78B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0CCAB3" w14:textId="77777777" w:rsidR="00674F30" w:rsidRDefault="00674F30" w:rsidP="00FE78B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Rel-17</w:t>
              </w:r>
            </w:fldSimple>
          </w:p>
        </w:tc>
      </w:tr>
      <w:tr w:rsidR="00674F30" w14:paraId="37D06F9D" w14:textId="77777777" w:rsidTr="00FE78B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C01C6B4" w14:textId="77777777" w:rsidR="00674F30" w:rsidRDefault="00674F30" w:rsidP="00FE78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B30BD7B" w14:textId="77777777" w:rsidR="00674F30" w:rsidRDefault="00674F30" w:rsidP="00FE78B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7E20C93" w14:textId="77777777" w:rsidR="00674F30" w:rsidRDefault="00674F30" w:rsidP="00FE78B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60924AA" w14:textId="77777777" w:rsidR="00674F30" w:rsidRPr="007C2097" w:rsidRDefault="00674F30" w:rsidP="00FE78B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674F30" w14:paraId="2E2F4F49" w14:textId="77777777" w:rsidTr="00FE78B7">
        <w:tc>
          <w:tcPr>
            <w:tcW w:w="1843" w:type="dxa"/>
          </w:tcPr>
          <w:p w14:paraId="5256BC6A" w14:textId="77777777" w:rsidR="00674F30" w:rsidRDefault="00674F30" w:rsidP="00FE78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4871B4D" w14:textId="77777777" w:rsidR="00674F30" w:rsidRDefault="00674F30" w:rsidP="00FE78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4F30" w14:paraId="198A1004" w14:textId="77777777" w:rsidTr="00FE78B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8017617" w14:textId="77777777" w:rsidR="00674F30" w:rsidRDefault="00674F30" w:rsidP="00674F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1C30A4" w14:textId="77777777" w:rsidR="00674F30" w:rsidRDefault="00674F30" w:rsidP="00674F30">
            <w:pPr>
              <w:pStyle w:val="CRCoverPage"/>
              <w:spacing w:after="0"/>
            </w:pPr>
            <w:proofErr w:type="spellStart"/>
            <w:r>
              <w:rPr>
                <w:rFonts w:cs="Arial"/>
                <w:lang w:eastAsia="en-GB"/>
              </w:rPr>
              <w:t>Accoring</w:t>
            </w:r>
            <w:proofErr w:type="spellEnd"/>
            <w:r>
              <w:rPr>
                <w:rFonts w:cs="Arial"/>
                <w:lang w:eastAsia="en-GB"/>
              </w:rPr>
              <w:t xml:space="preserve"> to 38.214 sec </w:t>
            </w:r>
            <w:proofErr w:type="gramStart"/>
            <w:r>
              <w:rPr>
                <w:rFonts w:cs="Arial"/>
                <w:lang w:eastAsia="en-GB"/>
              </w:rPr>
              <w:t>5.1.3.1  when</w:t>
            </w:r>
            <w:proofErr w:type="gramEnd"/>
            <w:r>
              <w:rPr>
                <w:rFonts w:cs="Arial"/>
                <w:lang w:eastAsia="en-GB"/>
              </w:rPr>
              <w:t xml:space="preserve"> </w:t>
            </w:r>
            <w:r>
              <w:rPr>
                <w:color w:val="000000"/>
                <w:lang w:eastAsia="zh-CN"/>
              </w:rPr>
              <w:t xml:space="preserve">qam256 is configured the </w:t>
            </w:r>
            <w:r w:rsidRPr="0048482F">
              <w:t xml:space="preserve">UE shall use </w:t>
            </w:r>
            <w:r w:rsidRPr="0048482F">
              <w:rPr>
                <w:i/>
              </w:rPr>
              <w:t>I</w:t>
            </w:r>
            <w:r w:rsidRPr="0048482F">
              <w:rPr>
                <w:i/>
                <w:vertAlign w:val="subscript"/>
              </w:rPr>
              <w:t>MCS</w:t>
            </w:r>
            <w:r w:rsidRPr="0048482F">
              <w:t xml:space="preserve"> and Table 5.1.3.1-</w:t>
            </w:r>
            <w:r>
              <w:rPr>
                <w:lang w:val="en-US"/>
              </w:rPr>
              <w:t>2</w:t>
            </w:r>
            <w:r w:rsidRPr="0048482F">
              <w:t xml:space="preserve"> to determine the modulation order (</w:t>
            </w:r>
            <w:proofErr w:type="spellStart"/>
            <w:r w:rsidRPr="0048482F">
              <w:rPr>
                <w:i/>
              </w:rPr>
              <w:t>Q</w:t>
            </w:r>
            <w:r w:rsidRPr="0048482F">
              <w:rPr>
                <w:i/>
                <w:vertAlign w:val="subscript"/>
              </w:rPr>
              <w:t>m</w:t>
            </w:r>
            <w:proofErr w:type="spellEnd"/>
            <w:r w:rsidRPr="0048482F">
              <w:t>)</w:t>
            </w:r>
            <w:r>
              <w:t xml:space="preserve"> and in Table 5.1.3.1-2 MCS is defined </w:t>
            </w:r>
            <w:proofErr w:type="spellStart"/>
            <w:r>
              <w:t>upto</w:t>
            </w:r>
            <w:proofErr w:type="spellEnd"/>
            <w:r>
              <w:t xml:space="preserve"> 27 and the rest are marked as reserved.</w:t>
            </w:r>
          </w:p>
          <w:p w14:paraId="2382C6B7" w14:textId="77777777" w:rsidR="00674F30" w:rsidRDefault="00674F30" w:rsidP="00674F30">
            <w:pPr>
              <w:pStyle w:val="CRCoverPage"/>
              <w:spacing w:after="0"/>
              <w:rPr>
                <w:rFonts w:cs="Arial"/>
                <w:lang w:eastAsia="en-GB"/>
              </w:rPr>
            </w:pPr>
          </w:p>
          <w:p w14:paraId="6B0E2ABA" w14:textId="77777777" w:rsidR="00674F30" w:rsidRPr="002E008A" w:rsidRDefault="00674F30" w:rsidP="00674F30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lang w:eastAsia="en-GB"/>
              </w:rPr>
              <w:t xml:space="preserve">The changes were proposed as part of </w:t>
            </w:r>
            <w:r w:rsidRPr="00644B2C">
              <w:rPr>
                <w:rFonts w:cs="Arial"/>
                <w:lang w:eastAsia="en-GB"/>
              </w:rPr>
              <w:t>R5s21156</w:t>
            </w:r>
            <w:r>
              <w:rPr>
                <w:rFonts w:cs="Arial"/>
                <w:lang w:eastAsia="en-GB"/>
              </w:rPr>
              <w:t xml:space="preserve">4 and </w:t>
            </w:r>
            <w:r w:rsidRPr="00644B2C">
              <w:rPr>
                <w:rFonts w:cs="Arial"/>
                <w:lang w:eastAsia="en-GB"/>
              </w:rPr>
              <w:t>R5s21156</w:t>
            </w:r>
            <w:r>
              <w:rPr>
                <w:rFonts w:cs="Arial"/>
                <w:lang w:eastAsia="en-GB"/>
              </w:rPr>
              <w:t>6</w:t>
            </w:r>
            <w:r w:rsidRPr="00644B2C">
              <w:rPr>
                <w:rFonts w:cs="Arial"/>
                <w:lang w:eastAsia="en-GB"/>
              </w:rPr>
              <w:t xml:space="preserve"> and accepted, but not implemented in 21wk49</w:t>
            </w:r>
          </w:p>
        </w:tc>
      </w:tr>
      <w:tr w:rsidR="00674F30" w14:paraId="2D5B2832" w14:textId="77777777" w:rsidTr="00FE78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953966" w14:textId="77777777" w:rsidR="00674F30" w:rsidRDefault="00674F30" w:rsidP="00674F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C7F6FD" w14:textId="77777777" w:rsidR="00674F30" w:rsidRPr="00CF39F2" w:rsidRDefault="00674F30" w:rsidP="00674F30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674F30" w14:paraId="5835D5C9" w14:textId="77777777" w:rsidTr="00FE78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21C94D" w14:textId="77777777" w:rsidR="00674F30" w:rsidRDefault="00674F30" w:rsidP="00674F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4345F39" w14:textId="77777777" w:rsidR="00674F30" w:rsidRPr="00A72665" w:rsidRDefault="00674F30" w:rsidP="00674F30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In </w:t>
            </w:r>
            <w:r w:rsidRPr="00DE2DA3">
              <w:rPr>
                <w:rFonts w:cs="Arial"/>
                <w:lang w:eastAsia="en-GB"/>
              </w:rPr>
              <w:t xml:space="preserve">f_TC_7_1_1_4_2_x_DCI0_1_NR_TestBody value 27 is passed </w:t>
            </w:r>
            <w:r>
              <w:rPr>
                <w:rFonts w:cs="Arial"/>
                <w:lang w:eastAsia="en-GB"/>
              </w:rPr>
              <w:t xml:space="preserve">as the max </w:t>
            </w:r>
            <w:proofErr w:type="spellStart"/>
            <w:r>
              <w:rPr>
                <w:rFonts w:cs="Arial"/>
                <w:lang w:eastAsia="en-GB"/>
              </w:rPr>
              <w:t>mcs</w:t>
            </w:r>
            <w:proofErr w:type="spellEnd"/>
            <w:r>
              <w:rPr>
                <w:rFonts w:cs="Arial"/>
                <w:lang w:eastAsia="en-GB"/>
              </w:rPr>
              <w:t xml:space="preserve"> for this test case when </w:t>
            </w:r>
            <w:r w:rsidRPr="00656F79">
              <w:rPr>
                <w:rFonts w:cs="Arial"/>
                <w:lang w:eastAsia="en-GB"/>
              </w:rPr>
              <w:t xml:space="preserve">resourceAllocationType0 is </w:t>
            </w:r>
            <w:proofErr w:type="spellStart"/>
            <w:r w:rsidRPr="00656F79">
              <w:rPr>
                <w:rFonts w:cs="Arial"/>
                <w:lang w:eastAsia="en-GB"/>
              </w:rPr>
              <w:t>testesd</w:t>
            </w:r>
            <w:proofErr w:type="spellEnd"/>
          </w:p>
        </w:tc>
      </w:tr>
      <w:tr w:rsidR="00674F30" w14:paraId="06DDE148" w14:textId="77777777" w:rsidTr="00FE78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57762F" w14:textId="77777777" w:rsidR="00674F30" w:rsidRDefault="00674F30" w:rsidP="00674F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5DADB5" w14:textId="77777777" w:rsidR="00674F30" w:rsidRPr="00CF39F2" w:rsidRDefault="00674F30" w:rsidP="00674F30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674F30" w14:paraId="7EBE804F" w14:textId="77777777" w:rsidTr="00FE78B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18498C" w14:textId="77777777" w:rsidR="00674F30" w:rsidRDefault="00674F30" w:rsidP="00674F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CA30CB" w14:textId="77777777" w:rsidR="00674F30" w:rsidRPr="00CF39F2" w:rsidRDefault="00674F30" w:rsidP="00674F30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185E30">
              <w:rPr>
                <w:rFonts w:cs="Arial"/>
                <w:lang w:eastAsia="en-GB"/>
              </w:rPr>
              <w:t xml:space="preserve">Test execution will result in a runtime error due to incorrect max </w:t>
            </w:r>
            <w:proofErr w:type="spellStart"/>
            <w:r w:rsidRPr="00185E30">
              <w:rPr>
                <w:rFonts w:cs="Arial"/>
                <w:lang w:eastAsia="en-GB"/>
              </w:rPr>
              <w:t>mcs</w:t>
            </w:r>
            <w:proofErr w:type="spellEnd"/>
            <w:r w:rsidRPr="00185E30">
              <w:rPr>
                <w:rFonts w:cs="Arial"/>
                <w:lang w:eastAsia="en-GB"/>
              </w:rPr>
              <w:t xml:space="preserve"> value</w:t>
            </w:r>
          </w:p>
        </w:tc>
      </w:tr>
      <w:tr w:rsidR="00674F30" w14:paraId="5776174F" w14:textId="77777777" w:rsidTr="00FE78B7">
        <w:tc>
          <w:tcPr>
            <w:tcW w:w="2694" w:type="dxa"/>
            <w:gridSpan w:val="2"/>
          </w:tcPr>
          <w:p w14:paraId="6D4D491D" w14:textId="77777777" w:rsidR="00674F30" w:rsidRDefault="00674F30" w:rsidP="00674F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8FAC576" w14:textId="77777777" w:rsidR="00674F30" w:rsidRDefault="00674F30" w:rsidP="00674F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4F30" w14:paraId="12361DA6" w14:textId="77777777" w:rsidTr="00FE78B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8690A90" w14:textId="77777777" w:rsidR="00674F30" w:rsidRDefault="00674F30" w:rsidP="00674F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C7207D" w14:textId="77777777" w:rsidR="00674F30" w:rsidRDefault="00674F30" w:rsidP="00674F30">
            <w:pPr>
              <w:pStyle w:val="CRCoverPage"/>
              <w:spacing w:after="0"/>
              <w:rPr>
                <w:noProof/>
              </w:rPr>
            </w:pPr>
            <w:r w:rsidRPr="00185E30">
              <w:rPr>
                <w:noProof/>
              </w:rPr>
              <w:t>7.1.1.4.2.4</w:t>
            </w:r>
            <w:r>
              <w:rPr>
                <w:noProof/>
              </w:rPr>
              <w:t>.ENDC, 7.1.1.4.2.4.NR5GC</w:t>
            </w:r>
          </w:p>
        </w:tc>
      </w:tr>
      <w:tr w:rsidR="00674F30" w14:paraId="5FAF95FA" w14:textId="77777777" w:rsidTr="00FE78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1C32A9" w14:textId="77777777" w:rsidR="00674F30" w:rsidRDefault="00674F30" w:rsidP="00674F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D05090" w14:textId="77777777" w:rsidR="00674F30" w:rsidRDefault="00674F30" w:rsidP="00674F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4F30" w14:paraId="64E5FE13" w14:textId="77777777" w:rsidTr="00FE78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1986C9" w14:textId="77777777" w:rsidR="00674F30" w:rsidRDefault="00674F30" w:rsidP="00674F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454CD98" w14:textId="77777777" w:rsidR="00674F30" w:rsidRDefault="00674F30" w:rsidP="00674F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46034BC" w14:textId="77777777" w:rsidR="00674F30" w:rsidRDefault="00674F30" w:rsidP="00674F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9D3D515" w14:textId="77777777" w:rsidR="00674F30" w:rsidRDefault="00674F30" w:rsidP="00674F3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EA256BA" w14:textId="77777777" w:rsidR="00674F30" w:rsidRDefault="00674F30" w:rsidP="00674F3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74F30" w14:paraId="5F114F3F" w14:textId="77777777" w:rsidTr="00FE78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11D4E" w14:textId="77777777" w:rsidR="00674F30" w:rsidRDefault="00674F30" w:rsidP="00674F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DE2395" w14:textId="77777777" w:rsidR="00674F30" w:rsidRDefault="00674F30" w:rsidP="00674F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07FAB2" w14:textId="77777777" w:rsidR="00674F30" w:rsidRDefault="00674F30" w:rsidP="00674F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E296A43" w14:textId="77777777" w:rsidR="00674F30" w:rsidRDefault="00674F30" w:rsidP="00674F3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5DE5FE3" w14:textId="77777777" w:rsidR="00674F30" w:rsidRDefault="00674F30" w:rsidP="00674F3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74F30" w14:paraId="6A9203A3" w14:textId="77777777" w:rsidTr="00FE78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19FE2D" w14:textId="77777777" w:rsidR="00674F30" w:rsidRDefault="00674F30" w:rsidP="00674F3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38D978" w14:textId="77777777" w:rsidR="00674F30" w:rsidRDefault="00674F30" w:rsidP="00674F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FB9143" w14:textId="77777777" w:rsidR="00674F30" w:rsidRDefault="00674F30" w:rsidP="00674F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F006174" w14:textId="77777777" w:rsidR="00674F30" w:rsidRDefault="00674F30" w:rsidP="00674F3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A755C3" w14:textId="77777777" w:rsidR="00674F30" w:rsidRDefault="00674F30" w:rsidP="00674F3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74F30" w14:paraId="5A53B59E" w14:textId="77777777" w:rsidTr="00FE78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A27055" w14:textId="77777777" w:rsidR="00674F30" w:rsidRDefault="00674F30" w:rsidP="00674F3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BC7134" w14:textId="77777777" w:rsidR="00674F30" w:rsidRDefault="00674F30" w:rsidP="00674F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4FA957" w14:textId="77777777" w:rsidR="00674F30" w:rsidRDefault="00674F30" w:rsidP="00674F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B203316" w14:textId="77777777" w:rsidR="00674F30" w:rsidRDefault="00674F30" w:rsidP="00674F3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54D3F2" w14:textId="77777777" w:rsidR="00674F30" w:rsidRDefault="00674F30" w:rsidP="00674F3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74F30" w14:paraId="2862926A" w14:textId="77777777" w:rsidTr="00FE78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6B4BE8" w14:textId="77777777" w:rsidR="00674F30" w:rsidRDefault="00674F30" w:rsidP="00674F3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4BF77F" w14:textId="77777777" w:rsidR="00674F30" w:rsidRDefault="00674F30" w:rsidP="00674F30">
            <w:pPr>
              <w:pStyle w:val="CRCoverPage"/>
              <w:spacing w:after="0"/>
              <w:rPr>
                <w:noProof/>
              </w:rPr>
            </w:pPr>
          </w:p>
        </w:tc>
      </w:tr>
      <w:tr w:rsidR="00674F30" w14:paraId="73C36FE4" w14:textId="77777777" w:rsidTr="00FE78B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897A6BA" w14:textId="77777777" w:rsidR="00674F30" w:rsidRDefault="00674F30" w:rsidP="00674F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E40C95" w14:textId="77777777" w:rsidR="00674F30" w:rsidRDefault="00674F30" w:rsidP="00674F3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74F30" w:rsidRPr="008863B9" w14:paraId="387966A0" w14:textId="77777777" w:rsidTr="00FE78B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BA86DC6" w14:textId="77777777" w:rsidR="00674F30" w:rsidRPr="008863B9" w:rsidRDefault="00674F30" w:rsidP="00674F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78806CA" w14:textId="77777777" w:rsidR="00674F30" w:rsidRPr="008863B9" w:rsidRDefault="00674F30" w:rsidP="00674F3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74F30" w14:paraId="41764E3C" w14:textId="77777777" w:rsidTr="00FE78B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462C9B0" w14:textId="77777777" w:rsidR="00674F30" w:rsidRDefault="00674F30" w:rsidP="00674F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E03C4D" w14:textId="77777777" w:rsidR="00674F30" w:rsidRDefault="00674F30" w:rsidP="00674F3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2A41BCD" w14:textId="77777777"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</w:p>
    <w:p w14:paraId="1CCB76AB" w14:textId="77777777" w:rsidR="009418D9" w:rsidRDefault="009418D9" w:rsidP="009418D9">
      <w:pPr>
        <w:rPr>
          <w:noProof/>
        </w:rPr>
        <w:sectPr w:rsidR="009418D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9446E0" w14:textId="77777777" w:rsidR="009478EE" w:rsidRDefault="009478EE" w:rsidP="009478EE">
      <w:pPr>
        <w:rPr>
          <w:noProof/>
        </w:rPr>
      </w:pPr>
    </w:p>
    <w:p w14:paraId="076FE787" w14:textId="77777777"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90554184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0"/>
    </w:p>
    <w:p w14:paraId="6B11EBF3" w14:textId="77777777" w:rsidR="002308B9" w:rsidRDefault="007A73E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2308B9" w:rsidRPr="0000567A">
        <w:rPr>
          <w:rFonts w:ascii="Arial" w:hAnsi="Arial" w:cs="Arial"/>
          <w:iCs/>
        </w:rPr>
        <w:t>Table of Contents</w:t>
      </w:r>
      <w:r w:rsidR="002308B9">
        <w:tab/>
      </w:r>
      <w:r w:rsidR="002308B9">
        <w:fldChar w:fldCharType="begin"/>
      </w:r>
      <w:r w:rsidR="002308B9">
        <w:instrText xml:space="preserve"> PAGEREF _Toc90554184 \h </w:instrText>
      </w:r>
      <w:r w:rsidR="002308B9">
        <w:fldChar w:fldCharType="separate"/>
      </w:r>
      <w:r w:rsidR="002308B9">
        <w:t>2</w:t>
      </w:r>
      <w:r w:rsidR="002308B9">
        <w:fldChar w:fldCharType="end"/>
      </w:r>
    </w:p>
    <w:p w14:paraId="2995B52D" w14:textId="77777777" w:rsidR="002308B9" w:rsidRDefault="002308B9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00567A">
        <w:rPr>
          <w:b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00567A">
        <w:rPr>
          <w:b/>
        </w:rPr>
        <w:t>Corrections required for test case 7.1.1.4.2.4</w:t>
      </w:r>
      <w:r>
        <w:tab/>
      </w:r>
      <w:r>
        <w:fldChar w:fldCharType="begin"/>
      </w:r>
      <w:r>
        <w:instrText xml:space="preserve"> PAGEREF _Toc90554185 \h </w:instrText>
      </w:r>
      <w:r>
        <w:fldChar w:fldCharType="separate"/>
      </w:r>
      <w:r>
        <w:t>2</w:t>
      </w:r>
      <w:r>
        <w:fldChar w:fldCharType="end"/>
      </w:r>
    </w:p>
    <w:p w14:paraId="6F544866" w14:textId="77777777" w:rsidR="002308B9" w:rsidRDefault="002308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0567A">
        <w:rPr>
          <w:rFonts w:cs="Arial"/>
          <w:b/>
          <w:lang w:eastAsia="en-GB"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0567A">
        <w:rPr>
          <w:rFonts w:cs="Arial"/>
          <w:b/>
          <w:color w:val="000000"/>
          <w:lang w:eastAsia="en-GB"/>
        </w:rPr>
        <w:t>Correction to f_TC_7_1_1_4_2_4_ENDC_NR</w:t>
      </w:r>
      <w:r>
        <w:tab/>
      </w:r>
      <w:r>
        <w:fldChar w:fldCharType="begin"/>
      </w:r>
      <w:r>
        <w:instrText xml:space="preserve"> PAGEREF _Toc90554186 \h </w:instrText>
      </w:r>
      <w:r>
        <w:fldChar w:fldCharType="separate"/>
      </w:r>
      <w:r>
        <w:t>2</w:t>
      </w:r>
      <w:r>
        <w:fldChar w:fldCharType="end"/>
      </w:r>
    </w:p>
    <w:p w14:paraId="0F6A7515" w14:textId="77777777" w:rsidR="002308B9" w:rsidRDefault="002308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0567A">
        <w:rPr>
          <w:rFonts w:cs="Arial"/>
          <w:b/>
          <w:lang w:eastAsia="en-GB"/>
        </w:rPr>
        <w:t>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0567A">
        <w:rPr>
          <w:rFonts w:cs="Arial"/>
          <w:b/>
          <w:color w:val="000000"/>
          <w:lang w:eastAsia="en-GB"/>
        </w:rPr>
        <w:t>Correction to f_TC_7_1_1_4_2_4_NR5GC</w:t>
      </w:r>
      <w:r>
        <w:tab/>
      </w:r>
      <w:r>
        <w:fldChar w:fldCharType="begin"/>
      </w:r>
      <w:r>
        <w:instrText xml:space="preserve"> PAGEREF _Toc90554187 \h </w:instrText>
      </w:r>
      <w:r>
        <w:fldChar w:fldCharType="separate"/>
      </w:r>
      <w:r>
        <w:t>6</w:t>
      </w:r>
      <w:r>
        <w:fldChar w:fldCharType="end"/>
      </w:r>
    </w:p>
    <w:p w14:paraId="021A5C35" w14:textId="77777777" w:rsidR="007A73E5" w:rsidRDefault="007A73E5" w:rsidP="007A73E5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</w:p>
    <w:p w14:paraId="48500BDC" w14:textId="77777777" w:rsidR="007A73E5" w:rsidRDefault="007A73E5" w:rsidP="004717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1" w:name="_Toc122434488"/>
      <w:bookmarkStart w:id="2" w:name="_Toc295288959"/>
      <w:bookmarkStart w:id="3" w:name="_Toc90554185"/>
      <w:r w:rsidRPr="00854C55">
        <w:rPr>
          <w:b/>
        </w:rPr>
        <w:t>Corrections required</w:t>
      </w:r>
      <w:bookmarkEnd w:id="1"/>
      <w:bookmarkEnd w:id="2"/>
      <w:r w:rsidR="00656F79">
        <w:rPr>
          <w:b/>
        </w:rPr>
        <w:t xml:space="preserve"> for test case 7.1.1.4.2.4</w:t>
      </w:r>
      <w:bookmarkEnd w:id="3"/>
    </w:p>
    <w:p w14:paraId="41E3D004" w14:textId="77777777" w:rsidR="005D27CA" w:rsidRDefault="005D27CA" w:rsidP="005D27CA">
      <w:pPr>
        <w:pStyle w:val="Heading2"/>
        <w:numPr>
          <w:ilvl w:val="1"/>
          <w:numId w:val="1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4" w:name="_Toc90554186"/>
      <w:r w:rsidRPr="00B52828">
        <w:rPr>
          <w:rFonts w:cs="Arial"/>
          <w:b/>
          <w:color w:val="000000"/>
          <w:lang w:eastAsia="en-GB"/>
        </w:rPr>
        <w:t xml:space="preserve">Correction to </w:t>
      </w:r>
      <w:r w:rsidR="00656F79" w:rsidRPr="00656F79">
        <w:rPr>
          <w:rFonts w:cs="Arial"/>
          <w:b/>
          <w:color w:val="000000"/>
          <w:lang w:eastAsia="en-GB"/>
        </w:rPr>
        <w:t>f_TC_7_1_1_4_2_4_ENDC_NR</w:t>
      </w:r>
      <w:bookmarkEnd w:id="4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5D27CA" w14:paraId="6CE781D0" w14:textId="77777777" w:rsidTr="0046021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FF2CE" w14:textId="77777777" w:rsidR="005D27CA" w:rsidRDefault="00C72ED8" w:rsidP="00CD057D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r w:rsidR="005D27CA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5D27CA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2C260" w14:textId="77777777" w:rsidR="005D27CA" w:rsidRPr="00CC39F9" w:rsidRDefault="00656F79" w:rsidP="005D27CA">
            <w:pPr>
              <w:rPr>
                <w:rFonts w:ascii="Arial" w:hAnsi="Arial" w:cs="Arial"/>
                <w:lang w:eastAsia="en-GB"/>
              </w:rPr>
            </w:pPr>
            <w:r w:rsidRPr="00656F79">
              <w:rPr>
                <w:rFonts w:ascii="Arial" w:hAnsi="Arial" w:cs="Arial"/>
                <w:lang w:eastAsia="en-GB"/>
              </w:rPr>
              <w:t>f_TC_7_1_1_4_2_4_ENDC_NR</w:t>
            </w:r>
          </w:p>
        </w:tc>
      </w:tr>
      <w:tr w:rsidR="00FA485A" w14:paraId="576BFC79" w14:textId="77777777" w:rsidTr="00CD057D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BF776" w14:textId="77777777"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116C0" w14:textId="77777777" w:rsidR="00FA485A" w:rsidRDefault="00656F79" w:rsidP="001E3D37">
            <w:pPr>
              <w:pStyle w:val="CRCoverPage"/>
              <w:spacing w:after="0"/>
            </w:pPr>
            <w:proofErr w:type="spellStart"/>
            <w:r>
              <w:rPr>
                <w:rFonts w:cs="Arial"/>
                <w:lang w:eastAsia="en-GB"/>
              </w:rPr>
              <w:t>Accoring</w:t>
            </w:r>
            <w:proofErr w:type="spellEnd"/>
            <w:r>
              <w:rPr>
                <w:rFonts w:cs="Arial"/>
                <w:lang w:eastAsia="en-GB"/>
              </w:rPr>
              <w:t xml:space="preserve"> to 38.214 sec </w:t>
            </w:r>
            <w:proofErr w:type="gramStart"/>
            <w:r>
              <w:rPr>
                <w:rFonts w:cs="Arial"/>
                <w:lang w:eastAsia="en-GB"/>
              </w:rPr>
              <w:t>5.1.3.1  when</w:t>
            </w:r>
            <w:proofErr w:type="gramEnd"/>
            <w:r>
              <w:rPr>
                <w:rFonts w:cs="Arial"/>
                <w:lang w:eastAsia="en-GB"/>
              </w:rPr>
              <w:t xml:space="preserve"> </w:t>
            </w:r>
            <w:r>
              <w:rPr>
                <w:color w:val="000000"/>
                <w:lang w:eastAsia="zh-CN"/>
              </w:rPr>
              <w:t xml:space="preserve">qam256 is configured the </w:t>
            </w:r>
            <w:r w:rsidRPr="0048482F">
              <w:t xml:space="preserve">UE shall use </w:t>
            </w:r>
            <w:r w:rsidRPr="0048482F">
              <w:rPr>
                <w:i/>
              </w:rPr>
              <w:t>I</w:t>
            </w:r>
            <w:r w:rsidRPr="0048482F">
              <w:rPr>
                <w:i/>
                <w:vertAlign w:val="subscript"/>
              </w:rPr>
              <w:t>MCS</w:t>
            </w:r>
            <w:r w:rsidRPr="0048482F">
              <w:t xml:space="preserve"> and Table 5.1.3.1-</w:t>
            </w:r>
            <w:r>
              <w:rPr>
                <w:lang w:val="en-US"/>
              </w:rPr>
              <w:t>2</w:t>
            </w:r>
            <w:r w:rsidRPr="0048482F">
              <w:t xml:space="preserve"> to determine the modulation order (</w:t>
            </w:r>
            <w:proofErr w:type="spellStart"/>
            <w:r w:rsidRPr="0048482F">
              <w:rPr>
                <w:i/>
              </w:rPr>
              <w:t>Q</w:t>
            </w:r>
            <w:r w:rsidRPr="0048482F">
              <w:rPr>
                <w:i/>
                <w:vertAlign w:val="subscript"/>
              </w:rPr>
              <w:t>m</w:t>
            </w:r>
            <w:proofErr w:type="spellEnd"/>
            <w:r w:rsidRPr="0048482F">
              <w:t>)</w:t>
            </w:r>
            <w:r>
              <w:t xml:space="preserve"> and in Table 5.1.3.1-2 MCS is defined </w:t>
            </w:r>
            <w:proofErr w:type="spellStart"/>
            <w:r>
              <w:t>upto</w:t>
            </w:r>
            <w:proofErr w:type="spellEnd"/>
            <w:r>
              <w:t xml:space="preserve"> 27 and the rest are marked as reserved.</w:t>
            </w:r>
          </w:p>
          <w:p w14:paraId="11D29606" w14:textId="77777777" w:rsidR="00644B2C" w:rsidRDefault="00644B2C" w:rsidP="001E3D37">
            <w:pPr>
              <w:pStyle w:val="CRCoverPage"/>
              <w:spacing w:after="0"/>
              <w:rPr>
                <w:rFonts w:cs="Arial"/>
                <w:lang w:eastAsia="en-GB"/>
              </w:rPr>
            </w:pPr>
          </w:p>
          <w:p w14:paraId="56D22897" w14:textId="77777777" w:rsidR="00644B2C" w:rsidRPr="009B0B50" w:rsidRDefault="00644B2C" w:rsidP="001E3D37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The changes were proposed as part of </w:t>
            </w:r>
            <w:r w:rsidRPr="00644B2C">
              <w:rPr>
                <w:rFonts w:cs="Arial"/>
                <w:lang w:eastAsia="en-GB"/>
              </w:rPr>
              <w:t>R5s211566 and accepted, but not implemented in 21wk49</w:t>
            </w:r>
          </w:p>
        </w:tc>
      </w:tr>
      <w:tr w:rsidR="00FA485A" w14:paraId="6C5C583F" w14:textId="77777777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1A311" w14:textId="77777777"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9BFB4" w14:textId="77777777" w:rsidR="00FA485A" w:rsidRPr="00A72665" w:rsidRDefault="00656F79" w:rsidP="001E3D37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In </w:t>
            </w:r>
            <w:r w:rsidRPr="00DE2DA3">
              <w:rPr>
                <w:rFonts w:cs="Arial"/>
                <w:lang w:eastAsia="en-GB"/>
              </w:rPr>
              <w:t xml:space="preserve">f_TC_7_1_1_4_2_x_DCI0_1_NR_TestBody value 27 is passed </w:t>
            </w:r>
            <w:r>
              <w:rPr>
                <w:rFonts w:cs="Arial"/>
                <w:lang w:eastAsia="en-GB"/>
              </w:rPr>
              <w:t xml:space="preserve">as the max </w:t>
            </w:r>
            <w:proofErr w:type="spellStart"/>
            <w:r>
              <w:rPr>
                <w:rFonts w:cs="Arial"/>
                <w:lang w:eastAsia="en-GB"/>
              </w:rPr>
              <w:t>mcs</w:t>
            </w:r>
            <w:proofErr w:type="spellEnd"/>
            <w:r>
              <w:rPr>
                <w:rFonts w:cs="Arial"/>
                <w:lang w:eastAsia="en-GB"/>
              </w:rPr>
              <w:t xml:space="preserve"> for this test case when </w:t>
            </w:r>
            <w:r w:rsidRPr="00656F79">
              <w:rPr>
                <w:rFonts w:cs="Arial"/>
                <w:lang w:eastAsia="en-GB"/>
              </w:rPr>
              <w:t xml:space="preserve">resourceAllocationType0 is </w:t>
            </w:r>
            <w:proofErr w:type="spellStart"/>
            <w:r w:rsidRPr="00656F79">
              <w:rPr>
                <w:rFonts w:cs="Arial"/>
                <w:lang w:eastAsia="en-GB"/>
              </w:rPr>
              <w:t>testesd</w:t>
            </w:r>
            <w:proofErr w:type="spellEnd"/>
          </w:p>
        </w:tc>
      </w:tr>
      <w:tr w:rsidR="00FA485A" w14:paraId="3C98E892" w14:textId="77777777" w:rsidTr="0046021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24C78" w14:textId="77777777"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C5A82" w14:textId="77777777" w:rsidR="00FA485A" w:rsidRPr="00CC39F9" w:rsidRDefault="00656F79" w:rsidP="00FA485A">
            <w:pPr>
              <w:spacing w:after="0"/>
              <w:rPr>
                <w:rFonts w:ascii="Arial" w:hAnsi="Arial" w:cs="Arial"/>
                <w:lang w:eastAsia="en-GB"/>
              </w:rPr>
            </w:pPr>
            <w:r w:rsidRPr="00656F79">
              <w:rPr>
                <w:rFonts w:ascii="Arial" w:hAnsi="Arial" w:cs="Arial"/>
                <w:lang w:eastAsia="en-GB"/>
              </w:rPr>
              <w:t>MAC_ENDC_NR</w:t>
            </w:r>
          </w:p>
        </w:tc>
      </w:tr>
      <w:tr w:rsidR="00220349" w14:paraId="735F2467" w14:textId="77777777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EFD7C" w14:textId="77777777" w:rsidR="00220349" w:rsidRPr="00C337DF" w:rsidRDefault="00220349" w:rsidP="00220349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C337DF">
              <w:rPr>
                <w:rFonts w:ascii="Arial" w:hAnsi="Arial"/>
                <w:b/>
                <w:highlight w:val="cyan"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F4CB9" w14:textId="50AB7B5C" w:rsidR="00220349" w:rsidRPr="00C337DF" w:rsidRDefault="00C337DF" w:rsidP="00220349">
            <w:pPr>
              <w:rPr>
                <w:rFonts w:ascii="Arial" w:hAnsi="Arial"/>
                <w:highlight w:val="cyan"/>
                <w:lang w:eastAsia="zh-CN"/>
              </w:rPr>
            </w:pPr>
            <w:r w:rsidRPr="00C337DF">
              <w:rPr>
                <w:rFonts w:ascii="Arial" w:hAnsi="Arial"/>
                <w:highlight w:val="cyan"/>
                <w:lang w:eastAsia="zh-CN"/>
              </w:rPr>
              <w:t>Accepted</w:t>
            </w:r>
          </w:p>
        </w:tc>
      </w:tr>
    </w:tbl>
    <w:p w14:paraId="24048366" w14:textId="77777777" w:rsidR="009A07BF" w:rsidRDefault="009A07BF" w:rsidP="005D27CA">
      <w:pPr>
        <w:spacing w:after="0"/>
        <w:rPr>
          <w:rFonts w:ascii="Arial" w:hAnsi="Arial"/>
          <w:b/>
          <w:lang w:eastAsia="en-GB"/>
        </w:rPr>
      </w:pPr>
    </w:p>
    <w:p w14:paraId="5C319CD2" w14:textId="77777777" w:rsidR="005D27CA" w:rsidRDefault="005D27CA" w:rsidP="005D27CA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5D27CA" w:rsidRPr="00CD057D" w14:paraId="3F7E1134" w14:textId="77777777" w:rsidTr="00CD057D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A0A0A" w14:textId="77777777"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function f_TC_7_1_1_4_2_4_ENDC_</w:t>
            </w:r>
            <w:proofErr w:type="gramStart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NR(</w:t>
            </w:r>
            <w:proofErr w:type="gramEnd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) runs on ENDC_NR_PTC</w:t>
            </w:r>
          </w:p>
          <w:p w14:paraId="77401518" w14:textId="77777777"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proofErr w:type="gramStart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{ /</w:t>
            </w:r>
            <w:proofErr w:type="gramEnd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/ 7.1.1.4.2.4  UL-SCH transport block size selection / DCI format 0_1 / RA type 0/RA Type 1 / 256QAM / Transform precoding disabled</w:t>
            </w:r>
          </w:p>
          <w:p w14:paraId="70763679" w14:textId="77777777"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NR_TBS_CalculationParameters_Type</w:t>
            </w:r>
            <w:proofErr w:type="spellEnd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CalculationParameters</w:t>
            </w:r>
            <w:proofErr w:type="spellEnd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= cs_NR_TBS_CalculationParameters_711424;</w:t>
            </w:r>
          </w:p>
          <w:p w14:paraId="0214AA6F" w14:textId="77777777"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//@sic R5s202610 sic@</w:t>
            </w:r>
          </w:p>
          <w:p w14:paraId="6DDB1C25" w14:textId="77777777"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CellGroupConfig</w:t>
            </w:r>
            <w:proofErr w:type="spellEnd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v_SCGConfig</w:t>
            </w:r>
            <w:proofErr w:type="spellEnd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09D39DA6" w14:textId="77777777"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template(value) </w:t>
            </w:r>
            <w:proofErr w:type="spellStart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SpCellConfig</w:t>
            </w:r>
            <w:proofErr w:type="spellEnd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SpCellConfig</w:t>
            </w:r>
            <w:proofErr w:type="spellEnd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;</w:t>
            </w:r>
            <w:proofErr w:type="gramEnd"/>
          </w:p>
          <w:p w14:paraId="1653AA92" w14:textId="77777777"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var template (value) </w:t>
            </w:r>
            <w:proofErr w:type="spellStart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NR_UplinkBWP_List_Type</w:t>
            </w:r>
            <w:proofErr w:type="spellEnd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v_NR_UplinkBWP_</w:t>
            </w:r>
            <w:proofErr w:type="gramStart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List</w:t>
            </w:r>
            <w:proofErr w:type="spellEnd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;</w:t>
            </w:r>
            <w:proofErr w:type="gramEnd"/>
          </w:p>
          <w:p w14:paraId="22C35E89" w14:textId="77777777"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//Init Cell parameters</w:t>
            </w:r>
          </w:p>
          <w:p w14:paraId="3C0E69CA" w14:textId="77777777"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f_ENDC_NR_</w:t>
            </w:r>
            <w:proofErr w:type="gramStart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Init</w:t>
            </w:r>
            <w:proofErr w:type="spellEnd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0FFD30D2" w14:textId="77777777"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7F4691DF" w14:textId="77777777"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if (f_NR_CellInfo_GetIsFR1(nr_Cell1)) {</w:t>
            </w:r>
          </w:p>
          <w:p w14:paraId="515710F2" w14:textId="77777777"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</w:p>
          <w:p w14:paraId="1431F45A" w14:textId="77777777"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CalculationParameters.MaxNoOfDmrsAddPos</w:t>
            </w:r>
            <w:proofErr w:type="spellEnd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= 0;</w:t>
            </w:r>
          </w:p>
          <w:p w14:paraId="5B77CB67" w14:textId="77777777"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1DC31CCA" w14:textId="77777777"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61343A36" w14:textId="77777777"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f_NR_Init_7_1_1_4_2_</w:t>
            </w:r>
            <w:proofErr w:type="gramStart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x(</w:t>
            </w:r>
            <w:proofErr w:type="gramEnd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nr_Cell1, formats0_1_And_1_1,  qam256, omit);</w:t>
            </w:r>
          </w:p>
          <w:p w14:paraId="2BAA18BD" w14:textId="77777777"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3783CC73" w14:textId="77777777"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//Create and configure NR cell1</w:t>
            </w:r>
          </w:p>
          <w:p w14:paraId="56471DAF" w14:textId="77777777"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f_NR_CellConfig_Def</w:t>
            </w:r>
            <w:proofErr w:type="spellEnd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(nr_Cell1);</w:t>
            </w:r>
          </w:p>
          <w:p w14:paraId="014AAE7A" w14:textId="77777777"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29142104" w14:textId="77777777"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// Get NR capabilities sent during EUTRA preamble</w:t>
            </w:r>
          </w:p>
          <w:p w14:paraId="04434DC1" w14:textId="77777777"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f_NR_ENDC_</w:t>
            </w:r>
            <w:proofErr w:type="gramStart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PreambleOnEUTRA</w:t>
            </w:r>
            <w:proofErr w:type="spellEnd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nr_Cell1, </w:t>
            </w:r>
            <w:proofErr w:type="spellStart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MCG_Only</w:t>
            </w:r>
            <w:proofErr w:type="spellEnd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250AA60A" w14:textId="77777777"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2490A351" w14:textId="77777777"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//Configure on SS the SCG DRB in No MAC header manipulation in DL and RLC and PDCP in transparent mode</w:t>
            </w:r>
          </w:p>
          <w:p w14:paraId="5BD615CE" w14:textId="77777777"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f_NR_ENDC_ConfigAM_</w:t>
            </w:r>
            <w:proofErr w:type="gramStart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UM</w:t>
            </w:r>
            <w:proofErr w:type="spellEnd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nr_Cell1, 1, 0);</w:t>
            </w:r>
          </w:p>
          <w:p w14:paraId="3F0F6AF2" w14:textId="77777777"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// Wait for Trigger from EUTRA indicating start of Test Body</w:t>
            </w:r>
          </w:p>
          <w:p w14:paraId="4D86A5AC" w14:textId="77777777"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f_EUTRA_NR_WaitForCoOrd_</w:t>
            </w:r>
            <w:proofErr w:type="gramStart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Trigger</w:t>
            </w:r>
            <w:proofErr w:type="spellEnd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EUTRA);</w:t>
            </w:r>
          </w:p>
          <w:p w14:paraId="418E9692" w14:textId="77777777"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 </w:t>
            </w:r>
          </w:p>
          <w:p w14:paraId="163325C6" w14:textId="77777777"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f_NR_TestBody_Set</w:t>
            </w:r>
            <w:proofErr w:type="spellEnd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(true);</w:t>
            </w:r>
          </w:p>
          <w:p w14:paraId="433CE263" w14:textId="77777777"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Steps 1-5 </w:t>
            </w:r>
            <w:proofErr w:type="spellStart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11C5D86B" w14:textId="77777777"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f_TC_7_1_1_4_2_x_DCI0_1_NR_</w:t>
            </w:r>
            <w:proofErr w:type="gramStart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TestBody(</w:t>
            </w:r>
            <w:proofErr w:type="gramEnd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tsc_NR_DRB2, v_CalculationParameters,resourceAllocationType1, 27);//@sic R5s211566 sic@</w:t>
            </w:r>
          </w:p>
          <w:p w14:paraId="6E0C3C49" w14:textId="77777777"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if (pc_ra_Type0_PUSCH)</w:t>
            </w:r>
          </w:p>
          <w:p w14:paraId="6671BE4B" w14:textId="77777777"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{</w:t>
            </w:r>
          </w:p>
          <w:p w14:paraId="349E342A" w14:textId="77777777"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    if </w:t>
            </w:r>
            <w:proofErr w:type="gramStart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( not</w:t>
            </w:r>
            <w:proofErr w:type="gramEnd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pc_dynamicSwitchRA_Type0_1_PUSCH  )</w:t>
            </w:r>
          </w:p>
          <w:p w14:paraId="3443FED5" w14:textId="77777777"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    {</w:t>
            </w:r>
          </w:p>
          <w:p w14:paraId="2F940779" w14:textId="77777777"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//@siclog Steps 5aA1-5aa2 </w:t>
            </w:r>
            <w:proofErr w:type="spellStart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5CEF7B7B" w14:textId="77777777"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f_NR_Set_PUSCH_</w:t>
            </w:r>
            <w:proofErr w:type="gramStart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ResourceAllocation</w:t>
            </w:r>
            <w:proofErr w:type="spellEnd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nr_Cell1, resourceAllocationType0);</w:t>
            </w:r>
          </w:p>
          <w:p w14:paraId="6A61054F" w14:textId="77777777"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v_NR_UplinkBWP_</w:t>
            </w:r>
            <w:proofErr w:type="gramStart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List</w:t>
            </w:r>
            <w:proofErr w:type="spellEnd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f_NR_CellInfo_GetUplinkBWP_List</w:t>
            </w:r>
            <w:proofErr w:type="spellEnd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(nr_Cell1);</w:t>
            </w:r>
          </w:p>
          <w:p w14:paraId="2715898F" w14:textId="77777777"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SpCellConfig</w:t>
            </w:r>
            <w:proofErr w:type="spellEnd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f_NR_GetReconfigurationWithSyncDef_MCG</w:t>
            </w:r>
            <w:proofErr w:type="spellEnd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(nr_Cell1);</w:t>
            </w:r>
          </w:p>
          <w:p w14:paraId="004AEEF9" w14:textId="77777777"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SCGConfig</w:t>
            </w:r>
            <w:proofErr w:type="spellEnd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= cs_38508_CellGroupConfig (</w:t>
            </w:r>
            <w:proofErr w:type="spellStart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tsc_NR_CellGroupId_SCG</w:t>
            </w:r>
            <w:proofErr w:type="spellEnd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,</w:t>
            </w:r>
          </w:p>
          <w:p w14:paraId="55BE6686" w14:textId="77777777"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omit,</w:t>
            </w:r>
          </w:p>
          <w:p w14:paraId="047018FF" w14:textId="77777777"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omit,</w:t>
            </w:r>
          </w:p>
          <w:p w14:paraId="5B7BA93B" w14:textId="77777777"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omit,</w:t>
            </w:r>
          </w:p>
          <w:p w14:paraId="321817EC" w14:textId="77777777"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omit,</w:t>
            </w:r>
          </w:p>
          <w:p w14:paraId="615A8A41" w14:textId="77777777"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</w:t>
            </w:r>
            <w:proofErr w:type="spellStart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v_SpCellConfig</w:t>
            </w:r>
            <w:proofErr w:type="spellEnd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//</w:t>
            </w:r>
            <w:proofErr w:type="spellStart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SpCellConfig</w:t>
            </w:r>
            <w:proofErr w:type="spellEnd"/>
          </w:p>
          <w:p w14:paraId="6976D16D" w14:textId="77777777"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);</w:t>
            </w:r>
          </w:p>
          <w:p w14:paraId="0E4D3F6E" w14:textId="77777777"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   </w:t>
            </w:r>
            <w:proofErr w:type="spellStart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f_NR_SendRRCReconfigurationContentsToEUTRA</w:t>
            </w:r>
            <w:proofErr w:type="spellEnd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(omit, </w:t>
            </w:r>
            <w:proofErr w:type="spellStart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SCGConfig</w:t>
            </w:r>
            <w:proofErr w:type="spellEnd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,-</w:t>
            </w:r>
            <w:proofErr w:type="gramEnd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,-,-,</w:t>
            </w:r>
            <w:proofErr w:type="spellStart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reconfigurationWithSync_CheckRACH</w:t>
            </w:r>
            <w:proofErr w:type="spellEnd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448729F7" w14:textId="77777777"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// Now send </w:t>
            </w:r>
            <w:proofErr w:type="spellStart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octetstrings</w:t>
            </w:r>
            <w:proofErr w:type="spellEnd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to EUTRA</w:t>
            </w:r>
          </w:p>
          <w:p w14:paraId="1061BBC1" w14:textId="77777777"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f_NR_SS_</w:t>
            </w:r>
            <w:proofErr w:type="gramStart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CommonCellConfig</w:t>
            </w:r>
            <w:proofErr w:type="spellEnd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nr_Cell1, </w:t>
            </w:r>
            <w:proofErr w:type="spellStart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cads_NR_UplinkBWP_ConfigCommon_REQ</w:t>
            </w:r>
            <w:proofErr w:type="spellEnd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(nr_Cell1, -, </w:t>
            </w:r>
            <w:proofErr w:type="spellStart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v_NR_UplinkBWP_List</w:t>
            </w:r>
            <w:proofErr w:type="spellEnd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));</w:t>
            </w:r>
          </w:p>
          <w:p w14:paraId="106C987C" w14:textId="77777777"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      }</w:t>
            </w:r>
          </w:p>
          <w:p w14:paraId="31227775" w14:textId="77777777"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  //@siclog Steps 6-10 </w:t>
            </w:r>
            <w:proofErr w:type="spellStart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124D9601" w14:textId="77777777"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  f_TC_7_1_1_4_2_x_DCI0_1_NR_</w:t>
            </w:r>
            <w:proofErr w:type="gramStart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TestBody(</w:t>
            </w:r>
            <w:proofErr w:type="gramEnd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tsc_NR_DRB2, v_CalculationParameters,resourceAllocationType0);</w:t>
            </w:r>
          </w:p>
          <w:p w14:paraId="45805751" w14:textId="77777777"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67A285AE" w14:textId="77777777"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60EF5A72" w14:textId="77777777"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f_NR_TestBody_Set</w:t>
            </w:r>
            <w:proofErr w:type="spellEnd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(false);</w:t>
            </w:r>
          </w:p>
          <w:p w14:paraId="596DB961" w14:textId="77777777"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// Send Trigger to EUTRA indicating Finish of Test Body</w:t>
            </w:r>
          </w:p>
          <w:p w14:paraId="616DA2A4" w14:textId="77777777"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f_EUTRA_NR_</w:t>
            </w:r>
            <w:proofErr w:type="gramStart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SendCoOrd</w:t>
            </w:r>
            <w:proofErr w:type="spellEnd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EUTRA, </w:t>
            </w:r>
            <w:proofErr w:type="spellStart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cms_EUTRA_NR_Trigger</w:t>
            </w:r>
            <w:proofErr w:type="spellEnd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460556B4" w14:textId="77777777"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55DC0B29" w14:textId="77777777"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//Wait from coordination AFTER the connection is released in E-UTRA</w:t>
            </w:r>
          </w:p>
          <w:p w14:paraId="75A50094" w14:textId="77777777"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f_EUTRA_NR_WaitForCoOrd_</w:t>
            </w:r>
            <w:proofErr w:type="gramStart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Trigger</w:t>
            </w:r>
            <w:proofErr w:type="spellEnd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EUTRA, "</w:t>
            </w:r>
            <w:proofErr w:type="spellStart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Postamble</w:t>
            </w:r>
            <w:proofErr w:type="spellEnd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");</w:t>
            </w:r>
          </w:p>
          <w:p w14:paraId="5614220E" w14:textId="77777777"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//Postamble</w:t>
            </w:r>
          </w:p>
          <w:p w14:paraId="5D6B4954" w14:textId="77777777"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ReleaseAllCells</w:t>
            </w:r>
            <w:proofErr w:type="spellEnd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77E8F7F9" w14:textId="77777777" w:rsidR="00C72ED8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14:paraId="6266DA92" w14:textId="77777777" w:rsidR="005D27CA" w:rsidRPr="00CD057D" w:rsidRDefault="005D27CA" w:rsidP="005D27CA">
      <w:pPr>
        <w:spacing w:after="0"/>
        <w:rPr>
          <w:rFonts w:ascii="Arial" w:hAnsi="Arial"/>
          <w:b/>
          <w:color w:val="000000"/>
          <w:lang w:eastAsia="en-GB"/>
        </w:rPr>
      </w:pPr>
    </w:p>
    <w:p w14:paraId="1EDBF559" w14:textId="77777777" w:rsidR="005D27CA" w:rsidRPr="00CD057D" w:rsidRDefault="005D27CA" w:rsidP="005D27CA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5D27CA" w:rsidRPr="00CD057D" w14:paraId="5DD86F35" w14:textId="77777777" w:rsidTr="00CD057D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016CB" w14:textId="77777777"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function f_TC_7_1_1_4_2_4_ENDC_</w:t>
            </w:r>
            <w:proofErr w:type="gramStart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NR(</w:t>
            </w:r>
            <w:proofErr w:type="gramEnd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) runs on ENDC_NR_PTC</w:t>
            </w:r>
          </w:p>
          <w:p w14:paraId="3C57642E" w14:textId="77777777"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proofErr w:type="gramStart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{ /</w:t>
            </w:r>
            <w:proofErr w:type="gramEnd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/ 7.1.1.4.2.4  UL-SCH transport block size selection / DCI format 0_1 / RA type 0/RA Type 1 / 256QAM / Transform precoding disabled</w:t>
            </w:r>
          </w:p>
          <w:p w14:paraId="7FAB0B0E" w14:textId="77777777"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NR_TBS_CalculationParameters_Type</w:t>
            </w:r>
            <w:proofErr w:type="spellEnd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CalculationParameters</w:t>
            </w:r>
            <w:proofErr w:type="spellEnd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= cs_NR_TBS_CalculationParameters_711424;</w:t>
            </w:r>
          </w:p>
          <w:p w14:paraId="5FD409D3" w14:textId="77777777"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//@sic R5s202610 sic@</w:t>
            </w:r>
          </w:p>
          <w:p w14:paraId="6489D9AA" w14:textId="77777777"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CellGroupConfig</w:t>
            </w:r>
            <w:proofErr w:type="spellEnd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v_SCGConfig</w:t>
            </w:r>
            <w:proofErr w:type="spellEnd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17702BD2" w14:textId="77777777"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template(value) </w:t>
            </w:r>
            <w:proofErr w:type="spellStart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SpCellConfig</w:t>
            </w:r>
            <w:proofErr w:type="spellEnd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SpCellConfig</w:t>
            </w:r>
            <w:proofErr w:type="spellEnd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;</w:t>
            </w:r>
            <w:proofErr w:type="gramEnd"/>
          </w:p>
          <w:p w14:paraId="454DE1B1" w14:textId="77777777"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NR_UplinkBWP_List_Type</w:t>
            </w:r>
            <w:proofErr w:type="spellEnd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v_NR_UplinkBWP_</w:t>
            </w:r>
            <w:proofErr w:type="gramStart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List</w:t>
            </w:r>
            <w:proofErr w:type="spellEnd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;</w:t>
            </w:r>
            <w:proofErr w:type="gramEnd"/>
          </w:p>
          <w:p w14:paraId="57D82B4D" w14:textId="77777777"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//Init Cell parameters</w:t>
            </w:r>
          </w:p>
          <w:p w14:paraId="1B02074F" w14:textId="77777777"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f_ENDC_NR_</w:t>
            </w:r>
            <w:proofErr w:type="gramStart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Init</w:t>
            </w:r>
            <w:proofErr w:type="spellEnd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37DF2F7A" w14:textId="77777777"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082D23A1" w14:textId="77777777"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if (f_NR_CellInfo_GetIsFR1(nr_Cell1)) {</w:t>
            </w:r>
          </w:p>
          <w:p w14:paraId="46BC95D4" w14:textId="77777777"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</w:p>
          <w:p w14:paraId="4BCCC4A6" w14:textId="77777777"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CalculationParameters.MaxNoOfDmrsAddPos</w:t>
            </w:r>
            <w:proofErr w:type="spellEnd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= 0;</w:t>
            </w:r>
          </w:p>
          <w:p w14:paraId="09A0FDF5" w14:textId="77777777"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003B57D4" w14:textId="77777777"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7FA51FDA" w14:textId="77777777"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f_NR_Init_7_1_1_4_2_</w:t>
            </w:r>
            <w:proofErr w:type="gramStart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x(</w:t>
            </w:r>
            <w:proofErr w:type="gramEnd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nr_Cell1, formats0_1_And_1_1,  qam256, omit);</w:t>
            </w:r>
          </w:p>
          <w:p w14:paraId="7CC3E51B" w14:textId="77777777"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02392F3A" w14:textId="77777777"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//Create and configure NR cell1</w:t>
            </w:r>
          </w:p>
          <w:p w14:paraId="66D585A1" w14:textId="77777777"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f_NR_CellConfig_Def</w:t>
            </w:r>
            <w:proofErr w:type="spellEnd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(nr_Cell1);</w:t>
            </w:r>
          </w:p>
          <w:p w14:paraId="28746F39" w14:textId="77777777"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15DBA03F" w14:textId="77777777"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// Get NR capabilities sent during EUTRA preamble</w:t>
            </w:r>
          </w:p>
          <w:p w14:paraId="259F4FC1" w14:textId="77777777"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f_NR_ENDC_</w:t>
            </w:r>
            <w:proofErr w:type="gramStart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PreambleOnEUTRA</w:t>
            </w:r>
            <w:proofErr w:type="spellEnd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nr_Cell1, </w:t>
            </w:r>
            <w:proofErr w:type="spellStart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MCG_Only</w:t>
            </w:r>
            <w:proofErr w:type="spellEnd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6BC361CC" w14:textId="77777777"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418BC246" w14:textId="77777777"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//Configure on SS the SCG DRB in No MAC header manipulation in DL and RLC and PDCP in transparent mode</w:t>
            </w:r>
          </w:p>
          <w:p w14:paraId="29A8D850" w14:textId="77777777"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f_NR_ENDC_ConfigAM_</w:t>
            </w:r>
            <w:proofErr w:type="gramStart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UM</w:t>
            </w:r>
            <w:proofErr w:type="spellEnd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nr_Cell1, 1, 0);</w:t>
            </w:r>
          </w:p>
          <w:p w14:paraId="4D7F4995" w14:textId="77777777"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// Wait for Trigger from EUTRA indicating start of Test Body</w:t>
            </w:r>
          </w:p>
          <w:p w14:paraId="2736AEC6" w14:textId="77777777"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f_EUTRA_NR_WaitForCoOrd_</w:t>
            </w:r>
            <w:proofErr w:type="gramStart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Trigger</w:t>
            </w:r>
            <w:proofErr w:type="spellEnd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EUTRA);</w:t>
            </w:r>
          </w:p>
          <w:p w14:paraId="77DBAD01" w14:textId="77777777"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 </w:t>
            </w:r>
          </w:p>
          <w:p w14:paraId="4188FFB7" w14:textId="77777777"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f_NR_TestBody_Set</w:t>
            </w:r>
            <w:proofErr w:type="spellEnd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(true);</w:t>
            </w:r>
          </w:p>
          <w:p w14:paraId="3FC6EF2A" w14:textId="77777777"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Steps 1-5 </w:t>
            </w:r>
            <w:proofErr w:type="spellStart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4DD1F65F" w14:textId="77777777"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f_TC_7_1_1_4_2_x_DCI0_1_NR_</w:t>
            </w:r>
            <w:proofErr w:type="gramStart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TestBody(</w:t>
            </w:r>
            <w:proofErr w:type="gramEnd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tsc_NR_DRB2, v_CalculationParameters,resourceAllocationType1, 27);//@sic R5s211566 sic@</w:t>
            </w:r>
          </w:p>
          <w:p w14:paraId="0AE58BBB" w14:textId="77777777"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if (pc_ra_Type0_PUSCH)</w:t>
            </w:r>
          </w:p>
          <w:p w14:paraId="232E4A05" w14:textId="77777777"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{</w:t>
            </w:r>
          </w:p>
          <w:p w14:paraId="41DA676D" w14:textId="77777777"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    if </w:t>
            </w:r>
            <w:proofErr w:type="gramStart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( not</w:t>
            </w:r>
            <w:proofErr w:type="gramEnd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pc_dynamicSwitchRA_Type0_1_PUSCH  )</w:t>
            </w:r>
          </w:p>
          <w:p w14:paraId="72BE909E" w14:textId="77777777"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    {</w:t>
            </w:r>
          </w:p>
          <w:p w14:paraId="13BEFD4E" w14:textId="77777777"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//@siclog Steps 5aA1-5aa2 </w:t>
            </w:r>
            <w:proofErr w:type="spellStart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21084F36" w14:textId="77777777"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f_NR_Set_PUSCH_</w:t>
            </w:r>
            <w:proofErr w:type="gramStart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ResourceAllocation</w:t>
            </w:r>
            <w:proofErr w:type="spellEnd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nr_Cell1, resourceAllocationType0);</w:t>
            </w:r>
          </w:p>
          <w:p w14:paraId="56D39518" w14:textId="77777777"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v_NR_UplinkBWP_</w:t>
            </w:r>
            <w:proofErr w:type="gramStart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List</w:t>
            </w:r>
            <w:proofErr w:type="spellEnd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f_NR_CellInfo_GetUplinkBWP_List</w:t>
            </w:r>
            <w:proofErr w:type="spellEnd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(nr_Cell1);</w:t>
            </w:r>
          </w:p>
          <w:p w14:paraId="0E0BA8B1" w14:textId="77777777"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SpCellConfig</w:t>
            </w:r>
            <w:proofErr w:type="spellEnd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f_NR_GetReconfigurationWithSyncDef_MCG</w:t>
            </w:r>
            <w:proofErr w:type="spellEnd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(nr_Cell1);</w:t>
            </w:r>
          </w:p>
          <w:p w14:paraId="70534226" w14:textId="77777777"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SCGConfig</w:t>
            </w:r>
            <w:proofErr w:type="spellEnd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= cs_38508_CellGroupConfig (</w:t>
            </w:r>
            <w:proofErr w:type="spellStart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tsc_NR_CellGroupId_SCG</w:t>
            </w:r>
            <w:proofErr w:type="spellEnd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,</w:t>
            </w:r>
          </w:p>
          <w:p w14:paraId="451DA051" w14:textId="77777777"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omit,</w:t>
            </w:r>
          </w:p>
          <w:p w14:paraId="1C9C2EA7" w14:textId="77777777"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omit,</w:t>
            </w:r>
          </w:p>
          <w:p w14:paraId="2EB66D5F" w14:textId="77777777"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omit,</w:t>
            </w:r>
          </w:p>
          <w:p w14:paraId="278EB1E6" w14:textId="77777777"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omit,</w:t>
            </w:r>
          </w:p>
          <w:p w14:paraId="284B9CF9" w14:textId="77777777"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</w:t>
            </w:r>
            <w:proofErr w:type="spellStart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v_SpCellConfig</w:t>
            </w:r>
            <w:proofErr w:type="spellEnd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//SpCellConfig</w:t>
            </w:r>
          </w:p>
          <w:p w14:paraId="77D1BCD1" w14:textId="77777777"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);</w:t>
            </w:r>
          </w:p>
          <w:p w14:paraId="44459F41" w14:textId="77777777"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       </w:t>
            </w:r>
            <w:proofErr w:type="spellStart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f_NR_SendRRCReconfigurationContentsToEUTRA</w:t>
            </w:r>
            <w:proofErr w:type="spellEnd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(omit, </w:t>
            </w:r>
            <w:proofErr w:type="spellStart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SCGConfig</w:t>
            </w:r>
            <w:proofErr w:type="spellEnd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,-</w:t>
            </w:r>
            <w:proofErr w:type="gramEnd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,-,-,</w:t>
            </w:r>
            <w:proofErr w:type="spellStart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reconfigurationWithSync_CheckRACH</w:t>
            </w:r>
            <w:proofErr w:type="spellEnd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3DFB47DF" w14:textId="77777777"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// Now send </w:t>
            </w:r>
            <w:proofErr w:type="spellStart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octetstrings</w:t>
            </w:r>
            <w:proofErr w:type="spellEnd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to EUTRA</w:t>
            </w:r>
          </w:p>
          <w:p w14:paraId="6C0105E2" w14:textId="77777777"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f_NR_SS_</w:t>
            </w:r>
            <w:proofErr w:type="gramStart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CommonCellConfig</w:t>
            </w:r>
            <w:proofErr w:type="spellEnd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nr_Cell1, </w:t>
            </w:r>
            <w:proofErr w:type="spellStart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cads_NR_UplinkBWP_ConfigCommon_REQ</w:t>
            </w:r>
            <w:proofErr w:type="spellEnd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(nr_Cell1, -, </w:t>
            </w:r>
            <w:proofErr w:type="spellStart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v_NR_UplinkBWP_List</w:t>
            </w:r>
            <w:proofErr w:type="spellEnd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));</w:t>
            </w:r>
          </w:p>
          <w:p w14:paraId="7E4BA110" w14:textId="77777777"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      }</w:t>
            </w:r>
          </w:p>
          <w:p w14:paraId="366EEDA8" w14:textId="77777777"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  //@siclog Steps 6-10 </w:t>
            </w:r>
            <w:proofErr w:type="spellStart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58A00FD6" w14:textId="77777777"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  f_TC_7_1_1_4_2_x_DCI0_1_NR_</w:t>
            </w:r>
            <w:proofErr w:type="gramStart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TestBody(</w:t>
            </w:r>
            <w:proofErr w:type="gramEnd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tsc_NR_DRB2, v_CalculationParameters,resourceAllocationType0</w:t>
            </w:r>
            <w:r w:rsidRPr="00656F7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, 27);</w:t>
            </w: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</w:p>
          <w:p w14:paraId="0F8C5B5D" w14:textId="77777777"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1699B15D" w14:textId="77777777"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21360791" w14:textId="77777777"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f_NR_TestBody_Set</w:t>
            </w:r>
            <w:proofErr w:type="spellEnd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(false);</w:t>
            </w:r>
          </w:p>
          <w:p w14:paraId="30CD03CB" w14:textId="77777777"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// Send Trigger to EUTRA indicating Finish of Test Body</w:t>
            </w:r>
          </w:p>
          <w:p w14:paraId="44174C7A" w14:textId="77777777"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f_EUTRA_NR_</w:t>
            </w:r>
            <w:proofErr w:type="gramStart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SendCoOrd</w:t>
            </w:r>
            <w:proofErr w:type="spellEnd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EUTRA, </w:t>
            </w:r>
            <w:proofErr w:type="spellStart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cms_EUTRA_NR_Trigger</w:t>
            </w:r>
            <w:proofErr w:type="spellEnd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4CDDB3F8" w14:textId="77777777"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704E0E27" w14:textId="77777777"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//Wait from coordination AFTER the connection is released in E-UTRA</w:t>
            </w:r>
          </w:p>
          <w:p w14:paraId="7D81DEEE" w14:textId="77777777"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f_EUTRA_NR_WaitForCoOrd_</w:t>
            </w:r>
            <w:proofErr w:type="gramStart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Trigger</w:t>
            </w:r>
            <w:proofErr w:type="spellEnd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EUTRA, "</w:t>
            </w:r>
            <w:proofErr w:type="spellStart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Postamble</w:t>
            </w:r>
            <w:proofErr w:type="spellEnd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");</w:t>
            </w:r>
          </w:p>
          <w:p w14:paraId="7A525EE5" w14:textId="77777777"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//Postamble</w:t>
            </w:r>
          </w:p>
          <w:p w14:paraId="450F82EF" w14:textId="77777777"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ReleaseAllCells</w:t>
            </w:r>
            <w:proofErr w:type="spellEnd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7F1EDB85" w14:textId="77777777" w:rsidR="001E3D37" w:rsidRPr="00DA356D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14:paraId="532F21B0" w14:textId="77777777" w:rsidR="005D27CA" w:rsidRDefault="005D27CA" w:rsidP="006E7773">
      <w:pPr>
        <w:rPr>
          <w:lang w:eastAsia="en-GB"/>
        </w:rPr>
      </w:pPr>
    </w:p>
    <w:p w14:paraId="522C4A2F" w14:textId="77777777" w:rsidR="00656F79" w:rsidRDefault="00656F79" w:rsidP="00656F79">
      <w:pPr>
        <w:pStyle w:val="Heading2"/>
        <w:numPr>
          <w:ilvl w:val="1"/>
          <w:numId w:val="1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5" w:name="_Toc90554187"/>
      <w:r w:rsidRPr="00B52828">
        <w:rPr>
          <w:rFonts w:cs="Arial"/>
          <w:b/>
          <w:color w:val="000000"/>
          <w:lang w:eastAsia="en-GB"/>
        </w:rPr>
        <w:t xml:space="preserve">Correction to </w:t>
      </w:r>
      <w:r w:rsidRPr="00656F79">
        <w:rPr>
          <w:rFonts w:cs="Arial"/>
          <w:b/>
          <w:color w:val="000000"/>
          <w:lang w:eastAsia="en-GB"/>
        </w:rPr>
        <w:t>f_TC_7_1_1_4_2_4_NR5GC</w:t>
      </w:r>
      <w:bookmarkEnd w:id="5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656F79" w14:paraId="4C0FEA01" w14:textId="77777777" w:rsidTr="008A545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6C079" w14:textId="77777777" w:rsidR="00656F79" w:rsidRDefault="00656F79" w:rsidP="008A545C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 xml:space="preserve">Function </w:t>
            </w:r>
            <w:r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29BCD" w14:textId="77777777" w:rsidR="00656F79" w:rsidRPr="00CC39F9" w:rsidRDefault="00656F79" w:rsidP="008A545C">
            <w:pPr>
              <w:rPr>
                <w:rFonts w:ascii="Arial" w:hAnsi="Arial" w:cs="Arial"/>
                <w:lang w:eastAsia="en-GB"/>
              </w:rPr>
            </w:pPr>
            <w:r w:rsidRPr="00656F79">
              <w:rPr>
                <w:rFonts w:ascii="Arial" w:hAnsi="Arial" w:cs="Arial"/>
                <w:lang w:eastAsia="en-GB"/>
              </w:rPr>
              <w:t>f_TC_7_1_1_4_2_4_NR5GC</w:t>
            </w:r>
          </w:p>
        </w:tc>
      </w:tr>
      <w:tr w:rsidR="00656F79" w14:paraId="6FD407D0" w14:textId="77777777" w:rsidTr="008A545C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0FCBC" w14:textId="77777777" w:rsidR="00656F79" w:rsidRDefault="00656F79" w:rsidP="00656F7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C8000" w14:textId="77777777" w:rsidR="00656F79" w:rsidRDefault="00656F79" w:rsidP="00656F79">
            <w:pPr>
              <w:pStyle w:val="CRCoverPage"/>
              <w:spacing w:after="0"/>
            </w:pPr>
            <w:proofErr w:type="spellStart"/>
            <w:r>
              <w:rPr>
                <w:rFonts w:cs="Arial"/>
                <w:lang w:eastAsia="en-GB"/>
              </w:rPr>
              <w:t>Accoring</w:t>
            </w:r>
            <w:proofErr w:type="spellEnd"/>
            <w:r>
              <w:rPr>
                <w:rFonts w:cs="Arial"/>
                <w:lang w:eastAsia="en-GB"/>
              </w:rPr>
              <w:t xml:space="preserve"> to 38.214 sec </w:t>
            </w:r>
            <w:proofErr w:type="gramStart"/>
            <w:r>
              <w:rPr>
                <w:rFonts w:cs="Arial"/>
                <w:lang w:eastAsia="en-GB"/>
              </w:rPr>
              <w:t>5.1.3.1  when</w:t>
            </w:r>
            <w:proofErr w:type="gramEnd"/>
            <w:r>
              <w:rPr>
                <w:rFonts w:cs="Arial"/>
                <w:lang w:eastAsia="en-GB"/>
              </w:rPr>
              <w:t xml:space="preserve"> </w:t>
            </w:r>
            <w:r>
              <w:rPr>
                <w:color w:val="000000"/>
                <w:lang w:eastAsia="zh-CN"/>
              </w:rPr>
              <w:t xml:space="preserve">qam256 is configured the </w:t>
            </w:r>
            <w:r w:rsidRPr="0048482F">
              <w:t xml:space="preserve">UE shall use </w:t>
            </w:r>
            <w:r w:rsidRPr="0048482F">
              <w:rPr>
                <w:i/>
              </w:rPr>
              <w:t>I</w:t>
            </w:r>
            <w:r w:rsidRPr="0048482F">
              <w:rPr>
                <w:i/>
                <w:vertAlign w:val="subscript"/>
              </w:rPr>
              <w:t>MCS</w:t>
            </w:r>
            <w:r w:rsidRPr="0048482F">
              <w:t xml:space="preserve"> and Table 5.1.3.1-</w:t>
            </w:r>
            <w:r>
              <w:rPr>
                <w:lang w:val="en-US"/>
              </w:rPr>
              <w:t>2</w:t>
            </w:r>
            <w:r w:rsidRPr="0048482F">
              <w:t xml:space="preserve"> to determine the modulation order (</w:t>
            </w:r>
            <w:proofErr w:type="spellStart"/>
            <w:r w:rsidRPr="0048482F">
              <w:rPr>
                <w:i/>
              </w:rPr>
              <w:t>Q</w:t>
            </w:r>
            <w:r w:rsidRPr="0048482F">
              <w:rPr>
                <w:i/>
                <w:vertAlign w:val="subscript"/>
              </w:rPr>
              <w:t>m</w:t>
            </w:r>
            <w:proofErr w:type="spellEnd"/>
            <w:r w:rsidRPr="0048482F">
              <w:t>)</w:t>
            </w:r>
            <w:r>
              <w:t xml:space="preserve"> and in Table 5.1.3.1-2 MCS is defined </w:t>
            </w:r>
            <w:proofErr w:type="spellStart"/>
            <w:r>
              <w:t>upto</w:t>
            </w:r>
            <w:proofErr w:type="spellEnd"/>
            <w:r>
              <w:t xml:space="preserve"> 27 and the rest are marked as reserved.</w:t>
            </w:r>
          </w:p>
          <w:p w14:paraId="2E0779AF" w14:textId="77777777" w:rsidR="00644B2C" w:rsidRPr="009B0B50" w:rsidRDefault="00644B2C" w:rsidP="00656F79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The changes were proposed as part of </w:t>
            </w:r>
            <w:r w:rsidRPr="00644B2C">
              <w:rPr>
                <w:rFonts w:cs="Arial"/>
                <w:lang w:eastAsia="en-GB"/>
              </w:rPr>
              <w:t>R5s21156</w:t>
            </w:r>
            <w:r>
              <w:rPr>
                <w:rFonts w:cs="Arial"/>
                <w:lang w:eastAsia="en-GB"/>
              </w:rPr>
              <w:t>4</w:t>
            </w:r>
            <w:r w:rsidRPr="00644B2C">
              <w:rPr>
                <w:rFonts w:cs="Arial"/>
                <w:lang w:eastAsia="en-GB"/>
              </w:rPr>
              <w:t xml:space="preserve"> and accepted, but not implemented in 21wk49</w:t>
            </w:r>
          </w:p>
        </w:tc>
      </w:tr>
      <w:tr w:rsidR="00656F79" w14:paraId="78E573C9" w14:textId="77777777" w:rsidTr="008A545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C9D37" w14:textId="77777777" w:rsidR="00656F79" w:rsidRDefault="00656F79" w:rsidP="00656F7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81B21" w14:textId="77777777" w:rsidR="00656F79" w:rsidRPr="00A72665" w:rsidRDefault="00656F79" w:rsidP="00656F79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In </w:t>
            </w:r>
            <w:r w:rsidRPr="00DE2DA3">
              <w:rPr>
                <w:rFonts w:cs="Arial"/>
                <w:lang w:eastAsia="en-GB"/>
              </w:rPr>
              <w:t xml:space="preserve">f_TC_7_1_1_4_2_x_DCI0_1_NR_TestBody value 27 is passed </w:t>
            </w:r>
            <w:r>
              <w:rPr>
                <w:rFonts w:cs="Arial"/>
                <w:lang w:eastAsia="en-GB"/>
              </w:rPr>
              <w:t xml:space="preserve">as the max </w:t>
            </w:r>
            <w:proofErr w:type="spellStart"/>
            <w:r>
              <w:rPr>
                <w:rFonts w:cs="Arial"/>
                <w:lang w:eastAsia="en-GB"/>
              </w:rPr>
              <w:t>mcs</w:t>
            </w:r>
            <w:proofErr w:type="spellEnd"/>
            <w:r>
              <w:rPr>
                <w:rFonts w:cs="Arial"/>
                <w:lang w:eastAsia="en-GB"/>
              </w:rPr>
              <w:t xml:space="preserve"> for this test case when </w:t>
            </w:r>
            <w:r w:rsidRPr="00656F79">
              <w:rPr>
                <w:rFonts w:cs="Arial"/>
                <w:lang w:eastAsia="en-GB"/>
              </w:rPr>
              <w:t xml:space="preserve">resourceAllocationType0 is </w:t>
            </w:r>
            <w:proofErr w:type="spellStart"/>
            <w:r w:rsidRPr="00656F79">
              <w:rPr>
                <w:rFonts w:cs="Arial"/>
                <w:lang w:eastAsia="en-GB"/>
              </w:rPr>
              <w:t>testesd</w:t>
            </w:r>
            <w:proofErr w:type="spellEnd"/>
          </w:p>
        </w:tc>
      </w:tr>
      <w:tr w:rsidR="00656F79" w14:paraId="6A0E87F8" w14:textId="77777777" w:rsidTr="008A545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7EC12" w14:textId="77777777" w:rsidR="00656F79" w:rsidRDefault="00656F79" w:rsidP="00656F7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8205F" w14:textId="77777777" w:rsidR="00656F79" w:rsidRPr="00CC39F9" w:rsidRDefault="00656F79" w:rsidP="00656F79">
            <w:pPr>
              <w:spacing w:after="0"/>
              <w:rPr>
                <w:rFonts w:ascii="Arial" w:hAnsi="Arial" w:cs="Arial"/>
                <w:lang w:eastAsia="en-GB"/>
              </w:rPr>
            </w:pPr>
            <w:r w:rsidRPr="00656F79">
              <w:rPr>
                <w:rFonts w:ascii="Arial" w:hAnsi="Arial" w:cs="Arial"/>
                <w:lang w:eastAsia="en-GB"/>
              </w:rPr>
              <w:t>MAC_NR5GC</w:t>
            </w:r>
          </w:p>
        </w:tc>
      </w:tr>
      <w:tr w:rsidR="00656F79" w14:paraId="73BD1503" w14:textId="77777777" w:rsidTr="008A545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31C6C" w14:textId="77777777" w:rsidR="00656F79" w:rsidRPr="00C337DF" w:rsidRDefault="00656F79" w:rsidP="00656F79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C337DF">
              <w:rPr>
                <w:rFonts w:ascii="Arial" w:hAnsi="Arial"/>
                <w:b/>
                <w:highlight w:val="cyan"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62F9B" w14:textId="6FCBA862" w:rsidR="00656F79" w:rsidRPr="00C337DF" w:rsidRDefault="00C337DF" w:rsidP="00656F79">
            <w:pPr>
              <w:rPr>
                <w:rFonts w:ascii="Arial" w:hAnsi="Arial"/>
                <w:highlight w:val="cyan"/>
                <w:lang w:eastAsia="zh-CN"/>
              </w:rPr>
            </w:pPr>
            <w:r w:rsidRPr="00C337DF">
              <w:rPr>
                <w:rFonts w:ascii="Arial" w:hAnsi="Arial"/>
                <w:highlight w:val="cyan"/>
                <w:lang w:eastAsia="zh-CN"/>
              </w:rPr>
              <w:t>Accepted</w:t>
            </w:r>
          </w:p>
        </w:tc>
      </w:tr>
    </w:tbl>
    <w:p w14:paraId="37DC0DC6" w14:textId="77777777" w:rsidR="00656F79" w:rsidRDefault="00656F79" w:rsidP="00656F79">
      <w:pPr>
        <w:spacing w:after="0"/>
        <w:rPr>
          <w:rFonts w:ascii="Arial" w:hAnsi="Arial"/>
          <w:b/>
          <w:lang w:eastAsia="en-GB"/>
        </w:rPr>
      </w:pPr>
    </w:p>
    <w:p w14:paraId="10093E2C" w14:textId="77777777" w:rsidR="00656F79" w:rsidRDefault="00656F79" w:rsidP="00656F79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656F79" w:rsidRPr="00CD057D" w14:paraId="06495318" w14:textId="77777777" w:rsidTr="008A545C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2DE46" w14:textId="77777777"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function f_TC_7_1_1_4_2_4_NR5</w:t>
            </w:r>
            <w:proofErr w:type="gramStart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GC(</w:t>
            </w:r>
            <w:proofErr w:type="gramEnd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) runs on NR5GC_PTC</w:t>
            </w:r>
          </w:p>
          <w:p w14:paraId="7C35F76C" w14:textId="77777777"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proofErr w:type="gramStart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{ /</w:t>
            </w:r>
            <w:proofErr w:type="gramEnd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/ 7.1.1.4.2.4  UL-SCH transport block size selection / DCI format 0_1 / RA type 0/RA Type 1 / 256QAM / Transform precoding disabled</w:t>
            </w:r>
          </w:p>
          <w:p w14:paraId="3D61DBD3" w14:textId="77777777"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DRB_Identity</w:t>
            </w:r>
            <w:proofErr w:type="spellEnd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v_DRBId</w:t>
            </w:r>
            <w:proofErr w:type="spellEnd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6E3B1593" w14:textId="77777777"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NR_TBS_CalculationParameters_Type</w:t>
            </w:r>
            <w:proofErr w:type="spellEnd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CalculationParameters</w:t>
            </w:r>
            <w:proofErr w:type="spellEnd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:=</w:t>
            </w:r>
            <w:proofErr w:type="gramEnd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cs_NR_TBS_CalculationParameters_711424;</w:t>
            </w:r>
          </w:p>
          <w:p w14:paraId="6BB7A621" w14:textId="77777777"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</w:t>
            </w:r>
            <w:proofErr w:type="gramStart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omit)  </w:t>
            </w:r>
            <w:proofErr w:type="spellStart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NR</w:t>
            </w:r>
            <w:proofErr w:type="gramEnd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_RadioBearerList_Type</w:t>
            </w:r>
            <w:proofErr w:type="spellEnd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v_SS_Drb_ConfigList</w:t>
            </w:r>
            <w:proofErr w:type="spellEnd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7F6D3865" w14:textId="77777777"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//@sic R5s202610 sic@</w:t>
            </w:r>
          </w:p>
          <w:p w14:paraId="1C197700" w14:textId="77777777"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CellGroupConfig</w:t>
            </w:r>
            <w:proofErr w:type="spellEnd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v_CellGroupConfig</w:t>
            </w:r>
            <w:proofErr w:type="spellEnd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17F6FBAA" w14:textId="77777777"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template(value) </w:t>
            </w:r>
            <w:proofErr w:type="spellStart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SpCellConfig</w:t>
            </w:r>
            <w:proofErr w:type="spellEnd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SpCellConfig</w:t>
            </w:r>
            <w:proofErr w:type="spellEnd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;</w:t>
            </w:r>
            <w:proofErr w:type="gramEnd"/>
          </w:p>
          <w:p w14:paraId="7921793A" w14:textId="77777777"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(omit) RRCReconfiguration_v1530_IEs v_V1530Ext;</w:t>
            </w:r>
          </w:p>
          <w:p w14:paraId="1434A96C" w14:textId="77777777"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NR_UplinkBWP_List_Type</w:t>
            </w:r>
            <w:proofErr w:type="spellEnd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v_NR_UplinkBWP_</w:t>
            </w:r>
            <w:proofErr w:type="gramStart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List</w:t>
            </w:r>
            <w:proofErr w:type="spellEnd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;</w:t>
            </w:r>
            <w:proofErr w:type="gramEnd"/>
          </w:p>
          <w:p w14:paraId="435457BF" w14:textId="77777777"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15B7071E" w14:textId="77777777"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2998BD60" w14:textId="77777777"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//Init Cell parameters</w:t>
            </w:r>
          </w:p>
          <w:p w14:paraId="63A5DD8C" w14:textId="77777777"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f_NR5GC_</w:t>
            </w:r>
            <w:proofErr w:type="gramStart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Init(</w:t>
            </w:r>
            <w:proofErr w:type="gramEnd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NR_1);</w:t>
            </w:r>
          </w:p>
          <w:p w14:paraId="6D311D3F" w14:textId="77777777"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//if </w:t>
            </w:r>
            <w:proofErr w:type="gramStart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( f</w:t>
            </w:r>
            <w:proofErr w:type="gramEnd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_NR_CellInfo_GetIsFR1(nr_Cell1)) { </w:t>
            </w:r>
            <w:proofErr w:type="spellStart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v_CalculationParameters.MaxNoOfDmrsAddPos</w:t>
            </w:r>
            <w:proofErr w:type="spellEnd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:= 0;};</w:t>
            </w:r>
          </w:p>
          <w:p w14:paraId="103BEE7A" w14:textId="77777777"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//@sic R5s200421 sic@</w:t>
            </w:r>
          </w:p>
          <w:p w14:paraId="66388A12" w14:textId="77777777"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2215C6E2" w14:textId="77777777"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f_NR_Init_7_1_1_4_2_</w:t>
            </w:r>
            <w:proofErr w:type="gramStart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x(</w:t>
            </w:r>
            <w:proofErr w:type="gramEnd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nr_Cell1, formats0_1_And_1_1, qam256, omit);</w:t>
            </w:r>
          </w:p>
          <w:p w14:paraId="387B869F" w14:textId="77777777"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75E85647" w14:textId="77777777"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//Create and configure NR cell1</w:t>
            </w:r>
          </w:p>
          <w:p w14:paraId="6D42DDCC" w14:textId="77777777"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f_NR_CellConfig_Def</w:t>
            </w:r>
            <w:proofErr w:type="spellEnd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(nr_Cell1);</w:t>
            </w:r>
          </w:p>
          <w:p w14:paraId="3943CCA0" w14:textId="77777777"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790DF727" w14:textId="77777777"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// Get NR capabilities sent during EUTRA preamble</w:t>
            </w:r>
          </w:p>
          <w:p w14:paraId="27CF9BFD" w14:textId="77777777"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f_NR5GC_Preamble (nr_Cell1, STATE_IDLE_1A, </w:t>
            </w:r>
            <w:proofErr w:type="spellStart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TESTModeA_ON</w:t>
            </w:r>
            <w:proofErr w:type="spellEnd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62A00676" w14:textId="77777777"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    //Retrieve DRB Id of the first PDU session</w:t>
            </w:r>
          </w:p>
          <w:p w14:paraId="3024B6A2" w14:textId="77777777"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DRBId</w:t>
            </w:r>
            <w:proofErr w:type="spellEnd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f_NR_GetDefaultDRB_ForFirstPDUSession</w:t>
            </w:r>
            <w:proofErr w:type="spellEnd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();</w:t>
            </w:r>
          </w:p>
          <w:p w14:paraId="0B7F2F8F" w14:textId="77777777"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v_SS_Drb_</w:t>
            </w:r>
            <w:proofErr w:type="gramStart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ConfigList</w:t>
            </w:r>
            <w:proofErr w:type="spellEnd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= {</w:t>
            </w:r>
            <w:proofErr w:type="spellStart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f_NR_GetRadioBearerConfig_FullAM</w:t>
            </w:r>
            <w:proofErr w:type="spellEnd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(nr_Cell1, </w:t>
            </w:r>
            <w:proofErr w:type="spellStart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v_DRBId</w:t>
            </w:r>
            <w:proofErr w:type="spellEnd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, -, -, -, </w:t>
            </w:r>
            <w:proofErr w:type="spellStart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cs_SDAP_Configuration_None</w:t>
            </w:r>
            <w:proofErr w:type="spellEnd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)};</w:t>
            </w:r>
          </w:p>
          <w:p w14:paraId="29503819" w14:textId="77777777"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0584E4F0" w14:textId="77777777"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//Configure on SS the DRB in No MAC header manipulation in DL and RLC and PDCP in transparent mode</w:t>
            </w:r>
          </w:p>
          <w:p w14:paraId="564F7419" w14:textId="77777777"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f_NR5GC_RRC_ConnectedState3N_</w:t>
            </w:r>
            <w:proofErr w:type="gramStart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Def(</w:t>
            </w:r>
            <w:proofErr w:type="gramEnd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nr_Cell1,</w:t>
            </w:r>
          </w:p>
          <w:p w14:paraId="4125C3AA" w14:textId="77777777"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</w:t>
            </w:r>
            <w:proofErr w:type="spellStart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TEST_LOOPModeA_ON</w:t>
            </w:r>
            <w:proofErr w:type="spellEnd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60D02FC4" w14:textId="77777777"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</w:t>
            </w:r>
            <w:proofErr w:type="spellStart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cs_UE_TestLoopModeA_NR_LB_Setup_NoScaling</w:t>
            </w:r>
            <w:proofErr w:type="spellEnd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2DC55855" w14:textId="77777777"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-</w:t>
            </w:r>
            <w:proofErr w:type="gramStart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,  /</w:t>
            </w:r>
            <w:proofErr w:type="gramEnd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/</w:t>
            </w:r>
            <w:proofErr w:type="spellStart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p_IpPduDelayTime</w:t>
            </w:r>
            <w:proofErr w:type="spellEnd"/>
          </w:p>
          <w:p w14:paraId="06DA7E76" w14:textId="77777777"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-,</w:t>
            </w:r>
          </w:p>
          <w:p w14:paraId="07323695" w14:textId="77777777"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-</w:t>
            </w:r>
            <w:proofErr w:type="gramStart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,  /</w:t>
            </w:r>
            <w:proofErr w:type="gramEnd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/</w:t>
            </w:r>
            <w:proofErr w:type="spellStart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MAC_CellGroupConfig</w:t>
            </w:r>
            <w:proofErr w:type="spellEnd"/>
          </w:p>
          <w:p w14:paraId="2C64B112" w14:textId="77777777"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-,</w:t>
            </w:r>
          </w:p>
          <w:p w14:paraId="2DE9C932" w14:textId="77777777"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</w:t>
            </w:r>
            <w:proofErr w:type="spellStart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v_SS_Drb_ConfigList</w:t>
            </w:r>
            <w:proofErr w:type="spellEnd"/>
          </w:p>
          <w:p w14:paraId="7CD84BD7" w14:textId="77777777"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);</w:t>
            </w:r>
          </w:p>
          <w:p w14:paraId="10E27EA7" w14:textId="77777777"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5C2196C5" w14:textId="77777777"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0FA1F60F" w14:textId="77777777"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f_NR_TestBody_Set</w:t>
            </w:r>
            <w:proofErr w:type="spellEnd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(true);</w:t>
            </w:r>
          </w:p>
          <w:p w14:paraId="536965E7" w14:textId="77777777"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Steps 1-5 </w:t>
            </w:r>
            <w:proofErr w:type="spellStart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0D774190" w14:textId="77777777"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f_TC_7_1_1_4_2_x_DCI0_1_NR_</w:t>
            </w:r>
            <w:proofErr w:type="gramStart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TestBody(</w:t>
            </w:r>
            <w:proofErr w:type="gramEnd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v_DRBId,v_CalculationParameters, resourceAllocationType1,27);//@sic R5s211564 sic@</w:t>
            </w:r>
          </w:p>
          <w:p w14:paraId="331AE158" w14:textId="77777777"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Steps 5aA1-5aA2 </w:t>
            </w:r>
            <w:proofErr w:type="spellStart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2943B101" w14:textId="77777777"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if (pc_ra_Type0_PUSCH)</w:t>
            </w:r>
          </w:p>
          <w:p w14:paraId="24EA4A82" w14:textId="77777777"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{</w:t>
            </w:r>
          </w:p>
          <w:p w14:paraId="4B391A38" w14:textId="77777777"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    if </w:t>
            </w:r>
            <w:proofErr w:type="gramStart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( not</w:t>
            </w:r>
            <w:proofErr w:type="gramEnd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pc_dynamicSwitchRA_Type0_1_PUSCH  )</w:t>
            </w:r>
          </w:p>
          <w:p w14:paraId="68AFAAA3" w14:textId="77777777"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    {</w:t>
            </w:r>
          </w:p>
          <w:p w14:paraId="36321651" w14:textId="77777777"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f_NR_Set_PUSCH_</w:t>
            </w:r>
            <w:proofErr w:type="gramStart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ResourceAllocation</w:t>
            </w:r>
            <w:proofErr w:type="spellEnd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nr_Cell1, resourceAllocationType0);</w:t>
            </w:r>
          </w:p>
          <w:p w14:paraId="3A8EF8DE" w14:textId="77777777"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v_NR_UplinkBWP_</w:t>
            </w:r>
            <w:proofErr w:type="gramStart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List</w:t>
            </w:r>
            <w:proofErr w:type="spellEnd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f_NR_CellInfo_GetUplinkBWP_List</w:t>
            </w:r>
            <w:proofErr w:type="spellEnd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(nr_Cell1);</w:t>
            </w:r>
          </w:p>
          <w:p w14:paraId="19EE3584" w14:textId="77777777"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SpCellConfig</w:t>
            </w:r>
            <w:proofErr w:type="spellEnd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f_NR_GetReconfigurationWithSyncDef_MCG</w:t>
            </w:r>
            <w:proofErr w:type="spellEnd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(nr_Cell1);</w:t>
            </w:r>
          </w:p>
          <w:p w14:paraId="6287CCC3" w14:textId="77777777"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CellGroupConfig</w:t>
            </w:r>
            <w:proofErr w:type="spellEnd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= cs_38508_CellGroupConfig (</w:t>
            </w:r>
            <w:proofErr w:type="spellStart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tsc_NR_CellGroupId_MCG</w:t>
            </w:r>
            <w:proofErr w:type="spellEnd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,</w:t>
            </w:r>
          </w:p>
          <w:p w14:paraId="0EC73D71" w14:textId="77777777"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omit,</w:t>
            </w:r>
          </w:p>
          <w:p w14:paraId="0C8CE169" w14:textId="77777777"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omit,</w:t>
            </w:r>
          </w:p>
          <w:p w14:paraId="13B025F4" w14:textId="77777777"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omit,</w:t>
            </w:r>
          </w:p>
          <w:p w14:paraId="67ACCCF1" w14:textId="77777777"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                                     omit,</w:t>
            </w:r>
          </w:p>
          <w:p w14:paraId="6B3F2871" w14:textId="77777777"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</w:t>
            </w:r>
            <w:proofErr w:type="spellStart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v_SpCellConfig</w:t>
            </w:r>
            <w:proofErr w:type="spellEnd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//SpCellConfig</w:t>
            </w:r>
          </w:p>
          <w:p w14:paraId="70FF70A8" w14:textId="77777777"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);</w:t>
            </w:r>
          </w:p>
          <w:p w14:paraId="1291D5BE" w14:textId="77777777"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       v_V1530</w:t>
            </w:r>
            <w:proofErr w:type="gramStart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Ext :</w:t>
            </w:r>
            <w:proofErr w:type="gramEnd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= cs_NR_RRCReconfiguration_v1530_IEs(bit2oct(encvalue(v_CellGroupConfig)));</w:t>
            </w:r>
          </w:p>
          <w:p w14:paraId="7FC1A579" w14:textId="77777777"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       </w:t>
            </w:r>
            <w:proofErr w:type="spellStart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f_NR_SendRRCReconfiguration</w:t>
            </w:r>
            <w:proofErr w:type="spellEnd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(nr_Cell1, </w:t>
            </w:r>
            <w:proofErr w:type="gramStart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-,-</w:t>
            </w:r>
            <w:proofErr w:type="gramEnd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, v_V1530Ext,-,-,-,false);</w:t>
            </w:r>
          </w:p>
          <w:p w14:paraId="42F60FCA" w14:textId="77777777"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       </w:t>
            </w:r>
            <w:proofErr w:type="spellStart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f_NR_SS_</w:t>
            </w:r>
            <w:proofErr w:type="gramStart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CommonCellConfig</w:t>
            </w:r>
            <w:proofErr w:type="spellEnd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nr_Cell1, </w:t>
            </w:r>
            <w:proofErr w:type="spellStart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cads_NR_UplinkBWP_ConfigCommon_REQ</w:t>
            </w:r>
            <w:proofErr w:type="spellEnd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(nr_Cell1, -, </w:t>
            </w:r>
            <w:proofErr w:type="spellStart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v_NR_UplinkBWP_List</w:t>
            </w:r>
            <w:proofErr w:type="spellEnd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));</w:t>
            </w:r>
          </w:p>
          <w:p w14:paraId="74C88388" w14:textId="77777777"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4B6AFFBA" w14:textId="77777777"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       </w:t>
            </w:r>
            <w:proofErr w:type="spellStart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SRB.receive</w:t>
            </w:r>
            <w:proofErr w:type="spellEnd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car_NR_SRB_RrcPdu_</w:t>
            </w:r>
            <w:proofErr w:type="gramStart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IND</w:t>
            </w:r>
            <w:proofErr w:type="spellEnd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nr_Cell1, tsc_NR_RbId_SRB1, cr_38508_RRCReconfigurationComplete));</w:t>
            </w:r>
          </w:p>
          <w:p w14:paraId="62E15E35" w14:textId="77777777"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7AE7F6B6" w14:textId="77777777"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2FF08DB1" w14:textId="77777777"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Steps 6-10 </w:t>
            </w:r>
            <w:proofErr w:type="spellStart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3A789698" w14:textId="77777777"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f_TC_7_1_1_4_2_x_DCI0_1_NR_</w:t>
            </w:r>
            <w:proofErr w:type="gramStart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TestBody(</w:t>
            </w:r>
            <w:proofErr w:type="gramEnd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v_DRBId,v_CalculationParameters,resourceAllocationType0 );</w:t>
            </w:r>
          </w:p>
          <w:p w14:paraId="3F361026" w14:textId="77777777"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18164DDC" w14:textId="77777777"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2AB5B269" w14:textId="77777777"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f_NR_TestBody_Set</w:t>
            </w:r>
            <w:proofErr w:type="spellEnd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(false);</w:t>
            </w:r>
          </w:p>
          <w:p w14:paraId="178A368C" w14:textId="77777777"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 //Postamble</w:t>
            </w:r>
          </w:p>
          <w:p w14:paraId="2C5B4884" w14:textId="77777777"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 </w:t>
            </w:r>
            <w:proofErr w:type="spellStart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f_NR_ULGrantConfiguration_Start</w:t>
            </w:r>
            <w:proofErr w:type="spellEnd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(nr_Cell1); // Def UL Grant Config</w:t>
            </w:r>
          </w:p>
          <w:p w14:paraId="44F9B782" w14:textId="77777777"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f_NR5GC_OpenUE_TestLoopMode_Deactivate_TestMode(nr_Cell1);</w:t>
            </w:r>
          </w:p>
          <w:p w14:paraId="3B01E1F9" w14:textId="77777777"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Postamble</w:t>
            </w:r>
            <w:proofErr w:type="spellEnd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nr_Cell1, STATE_CONNECTED_3A);</w:t>
            </w:r>
          </w:p>
          <w:p w14:paraId="5246EEF0" w14:textId="77777777"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};</w:t>
            </w:r>
          </w:p>
        </w:tc>
      </w:tr>
    </w:tbl>
    <w:p w14:paraId="46057465" w14:textId="77777777" w:rsidR="00656F79" w:rsidRPr="00CD057D" w:rsidRDefault="00656F79" w:rsidP="00656F79">
      <w:pPr>
        <w:spacing w:after="0"/>
        <w:rPr>
          <w:rFonts w:ascii="Arial" w:hAnsi="Arial"/>
          <w:b/>
          <w:color w:val="000000"/>
          <w:lang w:eastAsia="en-GB"/>
        </w:rPr>
      </w:pPr>
    </w:p>
    <w:p w14:paraId="5A4F14C4" w14:textId="77777777" w:rsidR="00656F79" w:rsidRPr="00CD057D" w:rsidRDefault="00656F79" w:rsidP="00656F79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656F79" w:rsidRPr="00CD057D" w14:paraId="03FBD690" w14:textId="77777777" w:rsidTr="008A545C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C8762" w14:textId="77777777"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function f_TC_7_1_1_4_2_4_NR5</w:t>
            </w:r>
            <w:proofErr w:type="gramStart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GC(</w:t>
            </w:r>
            <w:proofErr w:type="gramEnd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) runs on NR5GC_PTC</w:t>
            </w:r>
          </w:p>
          <w:p w14:paraId="75428ED1" w14:textId="77777777"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proofErr w:type="gramStart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{ /</w:t>
            </w:r>
            <w:proofErr w:type="gramEnd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/ 7.1.1.4.2.4  UL-SCH transport block size selection / DCI format 0_1 / RA type 0/RA Type 1 / 256QAM / Transform precoding disabled</w:t>
            </w:r>
          </w:p>
          <w:p w14:paraId="156DEE6D" w14:textId="77777777"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DRB_Identity</w:t>
            </w:r>
            <w:proofErr w:type="spellEnd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v_DRBId</w:t>
            </w:r>
            <w:proofErr w:type="spellEnd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356080DF" w14:textId="77777777"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NR_TBS_CalculationParameters_Type</w:t>
            </w:r>
            <w:proofErr w:type="spellEnd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CalculationParameters</w:t>
            </w:r>
            <w:proofErr w:type="spellEnd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:=</w:t>
            </w:r>
            <w:proofErr w:type="gramEnd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cs_NR_TBS_CalculationParameters_711424;</w:t>
            </w:r>
          </w:p>
          <w:p w14:paraId="523CCA78" w14:textId="77777777"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</w:t>
            </w:r>
            <w:proofErr w:type="gramStart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omit)  </w:t>
            </w:r>
            <w:proofErr w:type="spellStart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NR</w:t>
            </w:r>
            <w:proofErr w:type="gramEnd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_RadioBearerList_Type</w:t>
            </w:r>
            <w:proofErr w:type="spellEnd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v_SS_Drb_ConfigList</w:t>
            </w:r>
            <w:proofErr w:type="spellEnd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0130472C" w14:textId="77777777"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//@sic R5s202610 sic@</w:t>
            </w:r>
          </w:p>
          <w:p w14:paraId="342713D7" w14:textId="77777777"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CellGroupConfig</w:t>
            </w:r>
            <w:proofErr w:type="spellEnd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v_CellGroupConfig</w:t>
            </w:r>
            <w:proofErr w:type="spellEnd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5A30E311" w14:textId="77777777"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template(value) </w:t>
            </w:r>
            <w:proofErr w:type="spellStart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SpCellConfig</w:t>
            </w:r>
            <w:proofErr w:type="spellEnd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SpCellConfig</w:t>
            </w:r>
            <w:proofErr w:type="spellEnd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;</w:t>
            </w:r>
            <w:proofErr w:type="gramEnd"/>
          </w:p>
          <w:p w14:paraId="2083DEDA" w14:textId="77777777"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(omit) RRCReconfiguration_v1530_IEs v_V1530Ext;</w:t>
            </w:r>
          </w:p>
          <w:p w14:paraId="7E0920EA" w14:textId="77777777"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NR_UplinkBWP_List_Type</w:t>
            </w:r>
            <w:proofErr w:type="spellEnd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v_NR_UplinkBWP_</w:t>
            </w:r>
            <w:proofErr w:type="gramStart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List</w:t>
            </w:r>
            <w:proofErr w:type="spellEnd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;</w:t>
            </w:r>
            <w:proofErr w:type="gramEnd"/>
          </w:p>
          <w:p w14:paraId="3F40BB67" w14:textId="77777777"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316224C7" w14:textId="77777777"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1D29AF47" w14:textId="77777777"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//Init Cell parameters</w:t>
            </w:r>
          </w:p>
          <w:p w14:paraId="6335E71F" w14:textId="77777777"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f_NR5GC_</w:t>
            </w:r>
            <w:proofErr w:type="gramStart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Init(</w:t>
            </w:r>
            <w:proofErr w:type="gramEnd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NR_1);</w:t>
            </w:r>
          </w:p>
          <w:p w14:paraId="25F0702C" w14:textId="77777777"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//if </w:t>
            </w:r>
            <w:proofErr w:type="gramStart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( f</w:t>
            </w:r>
            <w:proofErr w:type="gramEnd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_NR_CellInfo_GetIsFR1(nr_Cell1)) { </w:t>
            </w:r>
            <w:proofErr w:type="spellStart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v_CalculationParameters.MaxNoOfDmrsAddPos</w:t>
            </w:r>
            <w:proofErr w:type="spellEnd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:= 0;};</w:t>
            </w:r>
          </w:p>
          <w:p w14:paraId="140C0EA5" w14:textId="77777777"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//@sic R5s200421 sic@</w:t>
            </w:r>
          </w:p>
          <w:p w14:paraId="2D9A8E6F" w14:textId="77777777"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1D56FE89" w14:textId="77777777"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f_NR_Init_7_1_1_4_2_</w:t>
            </w:r>
            <w:proofErr w:type="gramStart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x(</w:t>
            </w:r>
            <w:proofErr w:type="gramEnd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nr_Cell1, formats0_1_And_1_1, qam256, omit);</w:t>
            </w:r>
          </w:p>
          <w:p w14:paraId="2D6F88D1" w14:textId="77777777"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2AE07280" w14:textId="77777777"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//Create and configure NR cell1</w:t>
            </w:r>
          </w:p>
          <w:p w14:paraId="7F95514B" w14:textId="77777777"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f_NR_CellConfig_Def</w:t>
            </w:r>
            <w:proofErr w:type="spellEnd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(nr_Cell1);</w:t>
            </w:r>
          </w:p>
          <w:p w14:paraId="1E5C9E50" w14:textId="77777777"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62322479" w14:textId="77777777"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// Get NR capabilities sent during EUTRA preamble</w:t>
            </w:r>
          </w:p>
          <w:p w14:paraId="38AE25C0" w14:textId="77777777"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f_NR5GC_Preamble (nr_Cell1, STATE_IDLE_1A, </w:t>
            </w:r>
            <w:proofErr w:type="spellStart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TESTModeA_ON</w:t>
            </w:r>
            <w:proofErr w:type="spellEnd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0BEB10E4" w14:textId="77777777"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    //Retrieve DRB Id of the first PDU session</w:t>
            </w:r>
          </w:p>
          <w:p w14:paraId="53F3C202" w14:textId="77777777"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DRBId</w:t>
            </w:r>
            <w:proofErr w:type="spellEnd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f_NR_GetDefaultDRB_ForFirstPDUSession</w:t>
            </w:r>
            <w:proofErr w:type="spellEnd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();</w:t>
            </w:r>
          </w:p>
          <w:p w14:paraId="4966B5FF" w14:textId="77777777"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v_SS_Drb_</w:t>
            </w:r>
            <w:proofErr w:type="gramStart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ConfigList</w:t>
            </w:r>
            <w:proofErr w:type="spellEnd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= {</w:t>
            </w:r>
            <w:proofErr w:type="spellStart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f_NR_GetRadioBearerConfig_FullAM</w:t>
            </w:r>
            <w:proofErr w:type="spellEnd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(nr_Cell1, </w:t>
            </w:r>
            <w:proofErr w:type="spellStart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v_DRBId</w:t>
            </w:r>
            <w:proofErr w:type="spellEnd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, -, -, -, </w:t>
            </w:r>
            <w:proofErr w:type="spellStart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cs_SDAP_Configuration_None</w:t>
            </w:r>
            <w:proofErr w:type="spellEnd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)};</w:t>
            </w:r>
          </w:p>
          <w:p w14:paraId="0460C75D" w14:textId="77777777"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0FCCF874" w14:textId="77777777"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//Configure on SS the DRB in No MAC header manipulation in DL and RLC and PDCP in transparent mode</w:t>
            </w:r>
          </w:p>
          <w:p w14:paraId="4564406C" w14:textId="77777777"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f_NR5GC_RRC_ConnectedState3N_</w:t>
            </w:r>
            <w:proofErr w:type="gramStart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Def(</w:t>
            </w:r>
            <w:proofErr w:type="gramEnd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nr_Cell1,</w:t>
            </w:r>
          </w:p>
          <w:p w14:paraId="3208579C" w14:textId="77777777"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</w:t>
            </w:r>
            <w:proofErr w:type="spellStart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TEST_LOOPModeA_ON</w:t>
            </w:r>
            <w:proofErr w:type="spellEnd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0515D67D" w14:textId="77777777"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</w:t>
            </w:r>
            <w:proofErr w:type="spellStart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cs_UE_TestLoopModeA_NR_LB_Setup_NoScaling</w:t>
            </w:r>
            <w:proofErr w:type="spellEnd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31D23295" w14:textId="77777777"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-</w:t>
            </w:r>
            <w:proofErr w:type="gramStart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,  /</w:t>
            </w:r>
            <w:proofErr w:type="gramEnd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/</w:t>
            </w:r>
            <w:proofErr w:type="spellStart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p_IpPduDelayTime</w:t>
            </w:r>
            <w:proofErr w:type="spellEnd"/>
          </w:p>
          <w:p w14:paraId="67EB484E" w14:textId="77777777"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-,</w:t>
            </w:r>
          </w:p>
          <w:p w14:paraId="4841D1CB" w14:textId="77777777"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-</w:t>
            </w:r>
            <w:proofErr w:type="gramStart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,  /</w:t>
            </w:r>
            <w:proofErr w:type="gramEnd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/</w:t>
            </w:r>
            <w:proofErr w:type="spellStart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MAC_CellGroupConfig</w:t>
            </w:r>
            <w:proofErr w:type="spellEnd"/>
          </w:p>
          <w:p w14:paraId="201A4372" w14:textId="77777777"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-,</w:t>
            </w:r>
          </w:p>
          <w:p w14:paraId="2A9A3911" w14:textId="77777777"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</w:t>
            </w:r>
            <w:proofErr w:type="spellStart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v_SS_Drb_ConfigList</w:t>
            </w:r>
            <w:proofErr w:type="spellEnd"/>
          </w:p>
          <w:p w14:paraId="798C140B" w14:textId="77777777"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);</w:t>
            </w:r>
          </w:p>
          <w:p w14:paraId="0DE9E628" w14:textId="77777777"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612F3F42" w14:textId="77777777"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6C9A9FB0" w14:textId="77777777"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f_NR_TestBody_Set</w:t>
            </w:r>
            <w:proofErr w:type="spellEnd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(true);</w:t>
            </w:r>
          </w:p>
          <w:p w14:paraId="02ED258B" w14:textId="77777777"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Steps 1-5 </w:t>
            </w:r>
            <w:proofErr w:type="spellStart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5EC5E9AF" w14:textId="77777777"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f_TC_7_1_1_4_2_x_DCI0_1_NR_</w:t>
            </w:r>
            <w:proofErr w:type="gramStart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TestBody(</w:t>
            </w:r>
            <w:proofErr w:type="gramEnd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v_DRBId,v_CalculationParameters, resourceAllocationType1,27);//@sic R5s211564 sic@</w:t>
            </w:r>
          </w:p>
          <w:p w14:paraId="69A2D483" w14:textId="77777777"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Steps 5aA1-5aA2 </w:t>
            </w:r>
            <w:proofErr w:type="spellStart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26BF92B0" w14:textId="77777777"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if (pc_ra_Type0_PUSCH)</w:t>
            </w:r>
          </w:p>
          <w:p w14:paraId="1E6B2F66" w14:textId="77777777"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{</w:t>
            </w:r>
          </w:p>
          <w:p w14:paraId="11061E25" w14:textId="77777777"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    if </w:t>
            </w:r>
            <w:proofErr w:type="gramStart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( not</w:t>
            </w:r>
            <w:proofErr w:type="gramEnd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pc_dynamicSwitchRA_Type0_1_PUSCH  )</w:t>
            </w:r>
          </w:p>
          <w:p w14:paraId="32BF2CDC" w14:textId="77777777"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    {</w:t>
            </w:r>
          </w:p>
          <w:p w14:paraId="6B28CF55" w14:textId="77777777"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f_NR_Set_PUSCH_</w:t>
            </w:r>
            <w:proofErr w:type="gramStart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ResourceAllocation</w:t>
            </w:r>
            <w:proofErr w:type="spellEnd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nr_Cell1, resourceAllocationType0);</w:t>
            </w:r>
          </w:p>
          <w:p w14:paraId="17A6E0CC" w14:textId="77777777"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v_NR_UplinkBWP_</w:t>
            </w:r>
            <w:proofErr w:type="gramStart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List</w:t>
            </w:r>
            <w:proofErr w:type="spellEnd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f_NR_CellInfo_GetUplinkBWP_List</w:t>
            </w:r>
            <w:proofErr w:type="spellEnd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(nr_Cell1);</w:t>
            </w:r>
          </w:p>
          <w:p w14:paraId="780AC1C1" w14:textId="77777777"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SpCellConfig</w:t>
            </w:r>
            <w:proofErr w:type="spellEnd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f_NR_GetReconfigurationWithSyncDef_MCG</w:t>
            </w:r>
            <w:proofErr w:type="spellEnd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(nr_Cell1);</w:t>
            </w:r>
          </w:p>
          <w:p w14:paraId="4FB80C89" w14:textId="77777777"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CellGroupConfig</w:t>
            </w:r>
            <w:proofErr w:type="spellEnd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= cs_38508_CellGroupConfig (</w:t>
            </w:r>
            <w:proofErr w:type="spellStart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tsc_NR_CellGroupId_MCG</w:t>
            </w:r>
            <w:proofErr w:type="spellEnd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,</w:t>
            </w:r>
          </w:p>
          <w:p w14:paraId="62C5D4AF" w14:textId="77777777"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omit,</w:t>
            </w:r>
          </w:p>
          <w:p w14:paraId="5A7D3383" w14:textId="77777777"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omit,</w:t>
            </w:r>
          </w:p>
          <w:p w14:paraId="102DFEB0" w14:textId="77777777"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omit,</w:t>
            </w:r>
          </w:p>
          <w:p w14:paraId="4F904E19" w14:textId="77777777"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omit,</w:t>
            </w:r>
          </w:p>
          <w:p w14:paraId="6E10FCB5" w14:textId="77777777"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</w:t>
            </w:r>
            <w:proofErr w:type="spellStart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v_SpCellConfig</w:t>
            </w:r>
            <w:proofErr w:type="spellEnd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//SpCellConfig</w:t>
            </w:r>
          </w:p>
          <w:p w14:paraId="1CBB8D9D" w14:textId="77777777"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                                     );</w:t>
            </w:r>
          </w:p>
          <w:p w14:paraId="62347C33" w14:textId="77777777"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       v_V1530</w:t>
            </w:r>
            <w:proofErr w:type="gramStart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Ext :</w:t>
            </w:r>
            <w:proofErr w:type="gramEnd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= cs_NR_RRCReconfiguration_v1530_IEs(bit2oct(encvalue(v_CellGroupConfig)));</w:t>
            </w:r>
          </w:p>
          <w:p w14:paraId="128DAB43" w14:textId="77777777"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       </w:t>
            </w:r>
            <w:proofErr w:type="spellStart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f_NR_SendRRCReconfiguration</w:t>
            </w:r>
            <w:proofErr w:type="spellEnd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(nr_Cell1, </w:t>
            </w:r>
            <w:proofErr w:type="gramStart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-,-</w:t>
            </w:r>
            <w:proofErr w:type="gramEnd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, v_V1530Ext,-,-,-,false);</w:t>
            </w:r>
          </w:p>
          <w:p w14:paraId="5FEFF10B" w14:textId="77777777"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       </w:t>
            </w:r>
            <w:proofErr w:type="spellStart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f_NR_SS_</w:t>
            </w:r>
            <w:proofErr w:type="gramStart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CommonCellConfig</w:t>
            </w:r>
            <w:proofErr w:type="spellEnd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nr_Cell1, </w:t>
            </w:r>
            <w:proofErr w:type="spellStart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cads_NR_UplinkBWP_ConfigCommon_REQ</w:t>
            </w:r>
            <w:proofErr w:type="spellEnd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(nr_Cell1, -, </w:t>
            </w:r>
            <w:proofErr w:type="spellStart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v_NR_UplinkBWP_List</w:t>
            </w:r>
            <w:proofErr w:type="spellEnd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));</w:t>
            </w:r>
          </w:p>
          <w:p w14:paraId="12FF2CAF" w14:textId="77777777"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6261E873" w14:textId="77777777"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       </w:t>
            </w:r>
            <w:proofErr w:type="spellStart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SRB.receive</w:t>
            </w:r>
            <w:proofErr w:type="spellEnd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car_NR_SRB_RrcPdu_</w:t>
            </w:r>
            <w:proofErr w:type="gramStart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IND</w:t>
            </w:r>
            <w:proofErr w:type="spellEnd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nr_Cell1, tsc_NR_RbId_SRB1, cr_38508_RRCReconfigurationComplete));</w:t>
            </w:r>
          </w:p>
          <w:p w14:paraId="611F6A6D" w14:textId="77777777"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0D42D1F5" w14:textId="77777777"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577D6F3B" w14:textId="77777777"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Steps 6-10 </w:t>
            </w:r>
            <w:proofErr w:type="spellStart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0221125D" w14:textId="77777777"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f_TC_7_1_1_4_2_x_DCI0_1_NR_</w:t>
            </w:r>
            <w:proofErr w:type="gramStart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TestBody(</w:t>
            </w:r>
            <w:proofErr w:type="gramEnd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v_DRBId,v_CalculationParameters,resourceAllocationType0</w:t>
            </w:r>
            <w:r w:rsidRPr="00656F7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, 27 );</w:t>
            </w: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//</w:t>
            </w:r>
          </w:p>
          <w:p w14:paraId="49CA2ACA" w14:textId="77777777"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6BD85948" w14:textId="77777777"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65E5FE17" w14:textId="77777777"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f_NR_TestBody_Set</w:t>
            </w:r>
            <w:proofErr w:type="spellEnd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(false);</w:t>
            </w:r>
          </w:p>
          <w:p w14:paraId="43519797" w14:textId="77777777"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 //Postamble</w:t>
            </w:r>
          </w:p>
          <w:p w14:paraId="2C315087" w14:textId="77777777"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 </w:t>
            </w:r>
            <w:proofErr w:type="spellStart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f_NR_ULGrantConfiguration_Start</w:t>
            </w:r>
            <w:proofErr w:type="spellEnd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(nr_Cell1); // Def UL Grant Config</w:t>
            </w:r>
          </w:p>
          <w:p w14:paraId="7AEB0842" w14:textId="77777777"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f_NR5GC_OpenUE_TestLoopMode_Deactivate_TestMode(nr_Cell1);</w:t>
            </w:r>
          </w:p>
          <w:p w14:paraId="25A8B52E" w14:textId="77777777"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Postamble</w:t>
            </w:r>
            <w:proofErr w:type="spellEnd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nr_Cell1, STATE_CONNECTED_3A);</w:t>
            </w:r>
          </w:p>
          <w:p w14:paraId="543B5A16" w14:textId="77777777" w:rsidR="00656F79" w:rsidRPr="00DA356D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};</w:t>
            </w:r>
          </w:p>
        </w:tc>
      </w:tr>
    </w:tbl>
    <w:p w14:paraId="6F62FA3F" w14:textId="77777777" w:rsidR="00656F79" w:rsidRDefault="00656F79" w:rsidP="00656F79">
      <w:pPr>
        <w:rPr>
          <w:lang w:eastAsia="en-GB"/>
        </w:rPr>
      </w:pPr>
    </w:p>
    <w:p w14:paraId="43273BF9" w14:textId="77777777" w:rsidR="00656F79" w:rsidRDefault="00656F79" w:rsidP="006E7773">
      <w:pPr>
        <w:rPr>
          <w:lang w:eastAsia="en-GB"/>
        </w:rPr>
      </w:pPr>
    </w:p>
    <w:sectPr w:rsidR="00656F79" w:rsidSect="00B76E16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F84E952" w14:textId="77777777" w:rsidR="00821DE1" w:rsidRDefault="00821DE1">
      <w:r>
        <w:separator/>
      </w:r>
    </w:p>
  </w:endnote>
  <w:endnote w:type="continuationSeparator" w:id="0">
    <w:p w14:paraId="4A7E7942" w14:textId="77777777" w:rsidR="00821DE1" w:rsidRDefault="00821D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E496B99" w14:textId="77777777" w:rsidR="00821DE1" w:rsidRDefault="00821DE1">
      <w:r>
        <w:separator/>
      </w:r>
    </w:p>
  </w:footnote>
  <w:footnote w:type="continuationSeparator" w:id="0">
    <w:p w14:paraId="7B0A63C8" w14:textId="77777777" w:rsidR="00821DE1" w:rsidRDefault="00821D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58B186" w14:textId="77777777" w:rsidR="009418D9" w:rsidRDefault="009418D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F78C47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ADC15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691887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6F4548"/>
    <w:multiLevelType w:val="hybridMultilevel"/>
    <w:tmpl w:val="09AC5B76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05E73063"/>
    <w:multiLevelType w:val="hybridMultilevel"/>
    <w:tmpl w:val="C4860192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0A657F19"/>
    <w:multiLevelType w:val="hybridMultilevel"/>
    <w:tmpl w:val="8E6A1388"/>
    <w:lvl w:ilvl="0" w:tplc="81A2B27A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BA39A8"/>
    <w:multiLevelType w:val="hybridMultilevel"/>
    <w:tmpl w:val="6646E998"/>
    <w:lvl w:ilvl="0" w:tplc="7CC6564E">
      <w:start w:val="2020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0F7412F4"/>
    <w:multiLevelType w:val="hybridMultilevel"/>
    <w:tmpl w:val="264E06A8"/>
    <w:lvl w:ilvl="0" w:tplc="B3C4F590">
      <w:start w:val="2020"/>
      <w:numFmt w:val="bullet"/>
      <w:lvlText w:val="-"/>
      <w:lvlJc w:val="left"/>
      <w:pPr>
        <w:ind w:left="8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5" w15:restartNumberingAfterBreak="0">
    <w:nsid w:val="14400D63"/>
    <w:multiLevelType w:val="hybridMultilevel"/>
    <w:tmpl w:val="9B241B08"/>
    <w:lvl w:ilvl="0" w:tplc="50EE4B5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" w15:restartNumberingAfterBreak="0">
    <w:nsid w:val="176FF280"/>
    <w:multiLevelType w:val="singleLevel"/>
    <w:tmpl w:val="176FF280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7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653720C"/>
    <w:multiLevelType w:val="multilevel"/>
    <w:tmpl w:val="2A322ED4"/>
    <w:lvl w:ilvl="0">
      <w:start w:val="1"/>
      <w:numFmt w:val="decimal"/>
      <w:lvlText w:val="%1"/>
      <w:lvlJc w:val="left"/>
      <w:pPr>
        <w:ind w:left="456" w:hanging="456"/>
      </w:pPr>
      <w:rPr>
        <w:rFonts w:hint="default"/>
        <w:color w:val="000000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  <w:color w:val="000000"/>
      </w:rPr>
    </w:lvl>
  </w:abstractNum>
  <w:abstractNum w:abstractNumId="9" w15:restartNumberingAfterBreak="0">
    <w:nsid w:val="29293ED6"/>
    <w:multiLevelType w:val="hybridMultilevel"/>
    <w:tmpl w:val="20D889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5A2765"/>
    <w:multiLevelType w:val="hybridMultilevel"/>
    <w:tmpl w:val="874E4ABA"/>
    <w:lvl w:ilvl="0" w:tplc="47E4502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216266B"/>
    <w:multiLevelType w:val="hybridMultilevel"/>
    <w:tmpl w:val="DDEA09D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3BCD77AF"/>
    <w:multiLevelType w:val="hybridMultilevel"/>
    <w:tmpl w:val="7728AC32"/>
    <w:lvl w:ilvl="0" w:tplc="3732C044">
      <w:start w:val="202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D9674FD"/>
    <w:multiLevelType w:val="hybridMultilevel"/>
    <w:tmpl w:val="DABE49A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3FEDB45"/>
    <w:multiLevelType w:val="singleLevel"/>
    <w:tmpl w:val="43FEDB45"/>
    <w:lvl w:ilvl="0">
      <w:start w:val="1"/>
      <w:numFmt w:val="decimal"/>
      <w:suff w:val="space"/>
      <w:lvlText w:val="%1."/>
      <w:lvlJc w:val="left"/>
    </w:lvl>
  </w:abstractNum>
  <w:abstractNum w:abstractNumId="16" w15:restartNumberingAfterBreak="0">
    <w:nsid w:val="45B74402"/>
    <w:multiLevelType w:val="hybridMultilevel"/>
    <w:tmpl w:val="0D92D732"/>
    <w:lvl w:ilvl="0" w:tplc="C61CB70E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C4D58C0"/>
    <w:multiLevelType w:val="hybridMultilevel"/>
    <w:tmpl w:val="A91AB5DA"/>
    <w:lvl w:ilvl="0" w:tplc="027E043A">
      <w:start w:val="1"/>
      <w:numFmt w:val="decimal"/>
      <w:lvlText w:val="%1."/>
      <w:lvlJc w:val="left"/>
      <w:pPr>
        <w:ind w:left="46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8" w15:restartNumberingAfterBreak="0">
    <w:nsid w:val="4EAD1606"/>
    <w:multiLevelType w:val="hybridMultilevel"/>
    <w:tmpl w:val="387666F2"/>
    <w:lvl w:ilvl="0" w:tplc="B3C4F590">
      <w:start w:val="2020"/>
      <w:numFmt w:val="bullet"/>
      <w:lvlText w:val="-"/>
      <w:lvlJc w:val="left"/>
      <w:pPr>
        <w:ind w:left="8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F2C0C47"/>
    <w:multiLevelType w:val="hybridMultilevel"/>
    <w:tmpl w:val="1E02A1B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C8822C5"/>
    <w:multiLevelType w:val="hybridMultilevel"/>
    <w:tmpl w:val="76BCAA8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3046437"/>
    <w:multiLevelType w:val="hybridMultilevel"/>
    <w:tmpl w:val="AB08CC2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6BC0989"/>
    <w:multiLevelType w:val="hybridMultilevel"/>
    <w:tmpl w:val="A91AB5DA"/>
    <w:lvl w:ilvl="0" w:tplc="027E043A">
      <w:start w:val="1"/>
      <w:numFmt w:val="decimal"/>
      <w:lvlText w:val="%1."/>
      <w:lvlJc w:val="left"/>
      <w:pPr>
        <w:ind w:left="46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3" w15:restartNumberingAfterBreak="0">
    <w:nsid w:val="69C4DAE0"/>
    <w:multiLevelType w:val="singleLevel"/>
    <w:tmpl w:val="0EC29454"/>
    <w:lvl w:ilvl="0">
      <w:start w:val="1"/>
      <w:numFmt w:val="decimal"/>
      <w:suff w:val="space"/>
      <w:lvlText w:val="%1."/>
      <w:lvlJc w:val="left"/>
    </w:lvl>
  </w:abstractNum>
  <w:abstractNum w:abstractNumId="24" w15:restartNumberingAfterBreak="0">
    <w:nsid w:val="7A914C85"/>
    <w:multiLevelType w:val="hybridMultilevel"/>
    <w:tmpl w:val="09AC5B76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5" w15:restartNumberingAfterBreak="0">
    <w:nsid w:val="7F000898"/>
    <w:multiLevelType w:val="hybridMultilevel"/>
    <w:tmpl w:val="E42E334A"/>
    <w:lvl w:ilvl="0" w:tplc="D3B8D84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14"/>
  </w:num>
  <w:num w:numId="5">
    <w:abstractNumId w:val="9"/>
  </w:num>
  <w:num w:numId="6">
    <w:abstractNumId w:val="15"/>
  </w:num>
  <w:num w:numId="7">
    <w:abstractNumId w:val="23"/>
  </w:num>
  <w:num w:numId="8">
    <w:abstractNumId w:val="6"/>
  </w:num>
  <w:num w:numId="9">
    <w:abstractNumId w:val="13"/>
  </w:num>
  <w:num w:numId="10">
    <w:abstractNumId w:val="25"/>
  </w:num>
  <w:num w:numId="11">
    <w:abstractNumId w:val="10"/>
  </w:num>
  <w:num w:numId="12">
    <w:abstractNumId w:val="16"/>
  </w:num>
  <w:num w:numId="13">
    <w:abstractNumId w:val="2"/>
  </w:num>
  <w:num w:numId="14">
    <w:abstractNumId w:val="12"/>
  </w:num>
  <w:num w:numId="15">
    <w:abstractNumId w:val="0"/>
  </w:num>
  <w:num w:numId="16">
    <w:abstractNumId w:val="1"/>
  </w:num>
  <w:num w:numId="17">
    <w:abstractNumId w:val="5"/>
  </w:num>
  <w:num w:numId="18">
    <w:abstractNumId w:val="17"/>
  </w:num>
  <w:num w:numId="19">
    <w:abstractNumId w:val="24"/>
  </w:num>
  <w:num w:numId="20">
    <w:abstractNumId w:val="22"/>
  </w:num>
  <w:num w:numId="21">
    <w:abstractNumId w:val="8"/>
  </w:num>
  <w:num w:numId="22">
    <w:abstractNumId w:val="19"/>
  </w:num>
  <w:num w:numId="23">
    <w:abstractNumId w:val="21"/>
  </w:num>
  <w:num w:numId="24">
    <w:abstractNumId w:val="11"/>
  </w:num>
  <w:num w:numId="25">
    <w:abstractNumId w:val="20"/>
  </w:num>
  <w:num w:numId="26">
    <w:abstractNumId w:val="3"/>
  </w:num>
  <w:num w:numId="27">
    <w:abstractNumId w:val="4"/>
  </w:num>
  <w:num w:numId="28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33"/>
    <w:rsid w:val="00007575"/>
    <w:rsid w:val="00011C14"/>
    <w:rsid w:val="00022E4A"/>
    <w:rsid w:val="00024866"/>
    <w:rsid w:val="0003629C"/>
    <w:rsid w:val="00036FE7"/>
    <w:rsid w:val="00054E62"/>
    <w:rsid w:val="00057DBD"/>
    <w:rsid w:val="000614B3"/>
    <w:rsid w:val="0006562C"/>
    <w:rsid w:val="000749BF"/>
    <w:rsid w:val="0009581D"/>
    <w:rsid w:val="00096F61"/>
    <w:rsid w:val="000A1C38"/>
    <w:rsid w:val="000A30FB"/>
    <w:rsid w:val="000A4903"/>
    <w:rsid w:val="000A4AB6"/>
    <w:rsid w:val="000A55CC"/>
    <w:rsid w:val="000A6394"/>
    <w:rsid w:val="000B70AF"/>
    <w:rsid w:val="000B7FED"/>
    <w:rsid w:val="000C038A"/>
    <w:rsid w:val="000C104F"/>
    <w:rsid w:val="000C6598"/>
    <w:rsid w:val="000C6BE4"/>
    <w:rsid w:val="000D40AB"/>
    <w:rsid w:val="000F119F"/>
    <w:rsid w:val="000F34D6"/>
    <w:rsid w:val="001109AC"/>
    <w:rsid w:val="00112785"/>
    <w:rsid w:val="0011415B"/>
    <w:rsid w:val="001209DE"/>
    <w:rsid w:val="0012136E"/>
    <w:rsid w:val="00126237"/>
    <w:rsid w:val="001302CE"/>
    <w:rsid w:val="001373AB"/>
    <w:rsid w:val="00145D43"/>
    <w:rsid w:val="00146DCF"/>
    <w:rsid w:val="00164CFC"/>
    <w:rsid w:val="00173835"/>
    <w:rsid w:val="00185E30"/>
    <w:rsid w:val="001901A2"/>
    <w:rsid w:val="00192C46"/>
    <w:rsid w:val="001A08B3"/>
    <w:rsid w:val="001A0D31"/>
    <w:rsid w:val="001A709A"/>
    <w:rsid w:val="001A7B60"/>
    <w:rsid w:val="001B52F0"/>
    <w:rsid w:val="001B7A65"/>
    <w:rsid w:val="001C5C2A"/>
    <w:rsid w:val="001E3D37"/>
    <w:rsid w:val="001E41F3"/>
    <w:rsid w:val="001F1817"/>
    <w:rsid w:val="001F406A"/>
    <w:rsid w:val="002040A1"/>
    <w:rsid w:val="00220349"/>
    <w:rsid w:val="00221C5A"/>
    <w:rsid w:val="002308B9"/>
    <w:rsid w:val="00241A66"/>
    <w:rsid w:val="00245CA4"/>
    <w:rsid w:val="002564C6"/>
    <w:rsid w:val="0026004D"/>
    <w:rsid w:val="00263668"/>
    <w:rsid w:val="002640DD"/>
    <w:rsid w:val="00275D12"/>
    <w:rsid w:val="00284FEB"/>
    <w:rsid w:val="002860C4"/>
    <w:rsid w:val="002901A3"/>
    <w:rsid w:val="002A4DCB"/>
    <w:rsid w:val="002B14D3"/>
    <w:rsid w:val="002B5741"/>
    <w:rsid w:val="002C7E01"/>
    <w:rsid w:val="002E008A"/>
    <w:rsid w:val="002F45F1"/>
    <w:rsid w:val="002F7D40"/>
    <w:rsid w:val="00305409"/>
    <w:rsid w:val="00310217"/>
    <w:rsid w:val="0031061D"/>
    <w:rsid w:val="003216F1"/>
    <w:rsid w:val="00322D46"/>
    <w:rsid w:val="0033294A"/>
    <w:rsid w:val="00341F6F"/>
    <w:rsid w:val="00342D98"/>
    <w:rsid w:val="00343CD7"/>
    <w:rsid w:val="00345383"/>
    <w:rsid w:val="00346D77"/>
    <w:rsid w:val="003556DC"/>
    <w:rsid w:val="003609EF"/>
    <w:rsid w:val="0036231A"/>
    <w:rsid w:val="00374DD4"/>
    <w:rsid w:val="00375BB0"/>
    <w:rsid w:val="003764EC"/>
    <w:rsid w:val="003806A7"/>
    <w:rsid w:val="00383C3D"/>
    <w:rsid w:val="003858C9"/>
    <w:rsid w:val="00387792"/>
    <w:rsid w:val="003904E3"/>
    <w:rsid w:val="003926A3"/>
    <w:rsid w:val="00393BCA"/>
    <w:rsid w:val="003C2766"/>
    <w:rsid w:val="003D1466"/>
    <w:rsid w:val="003E1A36"/>
    <w:rsid w:val="003E51C2"/>
    <w:rsid w:val="003F3287"/>
    <w:rsid w:val="00410371"/>
    <w:rsid w:val="00411482"/>
    <w:rsid w:val="00412379"/>
    <w:rsid w:val="0041471B"/>
    <w:rsid w:val="004153A1"/>
    <w:rsid w:val="00415491"/>
    <w:rsid w:val="00416FA7"/>
    <w:rsid w:val="004242F1"/>
    <w:rsid w:val="0043163D"/>
    <w:rsid w:val="00433730"/>
    <w:rsid w:val="00440D0A"/>
    <w:rsid w:val="00446488"/>
    <w:rsid w:val="00460215"/>
    <w:rsid w:val="00461008"/>
    <w:rsid w:val="00461F12"/>
    <w:rsid w:val="004635E5"/>
    <w:rsid w:val="004717EA"/>
    <w:rsid w:val="00482B43"/>
    <w:rsid w:val="00495060"/>
    <w:rsid w:val="004976F0"/>
    <w:rsid w:val="004A2AED"/>
    <w:rsid w:val="004B01A5"/>
    <w:rsid w:val="004B2C2D"/>
    <w:rsid w:val="004B526E"/>
    <w:rsid w:val="004B75B7"/>
    <w:rsid w:val="004D455F"/>
    <w:rsid w:val="004D5164"/>
    <w:rsid w:val="004F661B"/>
    <w:rsid w:val="005045C7"/>
    <w:rsid w:val="005105E0"/>
    <w:rsid w:val="0051196A"/>
    <w:rsid w:val="005135A1"/>
    <w:rsid w:val="0051580D"/>
    <w:rsid w:val="005279F5"/>
    <w:rsid w:val="00532891"/>
    <w:rsid w:val="00547111"/>
    <w:rsid w:val="00550D59"/>
    <w:rsid w:val="00564EDF"/>
    <w:rsid w:val="0056673A"/>
    <w:rsid w:val="00566F6F"/>
    <w:rsid w:val="0058240F"/>
    <w:rsid w:val="00587F6A"/>
    <w:rsid w:val="00592D74"/>
    <w:rsid w:val="00596753"/>
    <w:rsid w:val="005B4127"/>
    <w:rsid w:val="005D27CA"/>
    <w:rsid w:val="005E18C6"/>
    <w:rsid w:val="005E2C44"/>
    <w:rsid w:val="005E42FB"/>
    <w:rsid w:val="005F12D6"/>
    <w:rsid w:val="005F391D"/>
    <w:rsid w:val="005F3C75"/>
    <w:rsid w:val="005F740E"/>
    <w:rsid w:val="006006C1"/>
    <w:rsid w:val="00610C5B"/>
    <w:rsid w:val="00613D6B"/>
    <w:rsid w:val="00617D68"/>
    <w:rsid w:val="00620F69"/>
    <w:rsid w:val="00621188"/>
    <w:rsid w:val="006257ED"/>
    <w:rsid w:val="00625935"/>
    <w:rsid w:val="006316B2"/>
    <w:rsid w:val="00642CCB"/>
    <w:rsid w:val="00644586"/>
    <w:rsid w:val="00644B2C"/>
    <w:rsid w:val="00652A36"/>
    <w:rsid w:val="0065364E"/>
    <w:rsid w:val="006537B5"/>
    <w:rsid w:val="00656F79"/>
    <w:rsid w:val="00661E2C"/>
    <w:rsid w:val="00667016"/>
    <w:rsid w:val="00674F30"/>
    <w:rsid w:val="0068444E"/>
    <w:rsid w:val="00695808"/>
    <w:rsid w:val="006A5853"/>
    <w:rsid w:val="006A6982"/>
    <w:rsid w:val="006A737E"/>
    <w:rsid w:val="006B46FB"/>
    <w:rsid w:val="006B7B2F"/>
    <w:rsid w:val="006D0191"/>
    <w:rsid w:val="006E21FB"/>
    <w:rsid w:val="006E4465"/>
    <w:rsid w:val="006E5627"/>
    <w:rsid w:val="006E7773"/>
    <w:rsid w:val="006F6B99"/>
    <w:rsid w:val="006F7B09"/>
    <w:rsid w:val="00704829"/>
    <w:rsid w:val="007101FB"/>
    <w:rsid w:val="0072522A"/>
    <w:rsid w:val="0073208D"/>
    <w:rsid w:val="0073742E"/>
    <w:rsid w:val="0073773F"/>
    <w:rsid w:val="00755C92"/>
    <w:rsid w:val="00762213"/>
    <w:rsid w:val="00763BA2"/>
    <w:rsid w:val="007656FE"/>
    <w:rsid w:val="007658A5"/>
    <w:rsid w:val="00792342"/>
    <w:rsid w:val="007977A8"/>
    <w:rsid w:val="007A73E5"/>
    <w:rsid w:val="007B512A"/>
    <w:rsid w:val="007C13F4"/>
    <w:rsid w:val="007C2097"/>
    <w:rsid w:val="007C28A7"/>
    <w:rsid w:val="007D6A07"/>
    <w:rsid w:val="007D6DB1"/>
    <w:rsid w:val="007D7566"/>
    <w:rsid w:val="007F0389"/>
    <w:rsid w:val="007F3701"/>
    <w:rsid w:val="007F7259"/>
    <w:rsid w:val="00800A71"/>
    <w:rsid w:val="00801700"/>
    <w:rsid w:val="00801CF0"/>
    <w:rsid w:val="008040A8"/>
    <w:rsid w:val="00821DE1"/>
    <w:rsid w:val="00824C2C"/>
    <w:rsid w:val="00825391"/>
    <w:rsid w:val="00825C07"/>
    <w:rsid w:val="008279FA"/>
    <w:rsid w:val="0085441A"/>
    <w:rsid w:val="008626E7"/>
    <w:rsid w:val="00870EE7"/>
    <w:rsid w:val="0087510D"/>
    <w:rsid w:val="00880F55"/>
    <w:rsid w:val="00883A39"/>
    <w:rsid w:val="008863B9"/>
    <w:rsid w:val="0089088C"/>
    <w:rsid w:val="008A45A6"/>
    <w:rsid w:val="008B2743"/>
    <w:rsid w:val="008D4141"/>
    <w:rsid w:val="008E6B1F"/>
    <w:rsid w:val="008F686C"/>
    <w:rsid w:val="00901400"/>
    <w:rsid w:val="00904EBA"/>
    <w:rsid w:val="00907B05"/>
    <w:rsid w:val="0091261A"/>
    <w:rsid w:val="00913E0B"/>
    <w:rsid w:val="009148DE"/>
    <w:rsid w:val="00916386"/>
    <w:rsid w:val="009418D9"/>
    <w:rsid w:val="00941E30"/>
    <w:rsid w:val="00943B96"/>
    <w:rsid w:val="00946424"/>
    <w:rsid w:val="009478EE"/>
    <w:rsid w:val="0095139C"/>
    <w:rsid w:val="00956250"/>
    <w:rsid w:val="00956A50"/>
    <w:rsid w:val="00973015"/>
    <w:rsid w:val="009777D9"/>
    <w:rsid w:val="00986821"/>
    <w:rsid w:val="00991B88"/>
    <w:rsid w:val="009A07BF"/>
    <w:rsid w:val="009A4E0F"/>
    <w:rsid w:val="009A5255"/>
    <w:rsid w:val="009A5753"/>
    <w:rsid w:val="009A579D"/>
    <w:rsid w:val="009B0B50"/>
    <w:rsid w:val="009B5164"/>
    <w:rsid w:val="009C1018"/>
    <w:rsid w:val="009C22FE"/>
    <w:rsid w:val="009D476E"/>
    <w:rsid w:val="009D7147"/>
    <w:rsid w:val="009E24DE"/>
    <w:rsid w:val="009E3297"/>
    <w:rsid w:val="009F734F"/>
    <w:rsid w:val="009F7D81"/>
    <w:rsid w:val="00A00487"/>
    <w:rsid w:val="00A0746C"/>
    <w:rsid w:val="00A230E4"/>
    <w:rsid w:val="00A246B6"/>
    <w:rsid w:val="00A40634"/>
    <w:rsid w:val="00A47E70"/>
    <w:rsid w:val="00A50CF0"/>
    <w:rsid w:val="00A52F6F"/>
    <w:rsid w:val="00A57528"/>
    <w:rsid w:val="00A601CD"/>
    <w:rsid w:val="00A66C63"/>
    <w:rsid w:val="00A70BC7"/>
    <w:rsid w:val="00A72118"/>
    <w:rsid w:val="00A72665"/>
    <w:rsid w:val="00A7410A"/>
    <w:rsid w:val="00A7583C"/>
    <w:rsid w:val="00A7671C"/>
    <w:rsid w:val="00A81EA3"/>
    <w:rsid w:val="00A84550"/>
    <w:rsid w:val="00A90724"/>
    <w:rsid w:val="00A916D2"/>
    <w:rsid w:val="00AA0376"/>
    <w:rsid w:val="00AA2CBC"/>
    <w:rsid w:val="00AA49EB"/>
    <w:rsid w:val="00AB0D3A"/>
    <w:rsid w:val="00AB4631"/>
    <w:rsid w:val="00AB6981"/>
    <w:rsid w:val="00AC3BB1"/>
    <w:rsid w:val="00AC5820"/>
    <w:rsid w:val="00AD1CD8"/>
    <w:rsid w:val="00AD7555"/>
    <w:rsid w:val="00B05D84"/>
    <w:rsid w:val="00B10E9C"/>
    <w:rsid w:val="00B17EC1"/>
    <w:rsid w:val="00B258BB"/>
    <w:rsid w:val="00B3074E"/>
    <w:rsid w:val="00B51BA6"/>
    <w:rsid w:val="00B52828"/>
    <w:rsid w:val="00B5725C"/>
    <w:rsid w:val="00B67B97"/>
    <w:rsid w:val="00B7315D"/>
    <w:rsid w:val="00B75E77"/>
    <w:rsid w:val="00B76E16"/>
    <w:rsid w:val="00B84F41"/>
    <w:rsid w:val="00B918AC"/>
    <w:rsid w:val="00B91C30"/>
    <w:rsid w:val="00B9335B"/>
    <w:rsid w:val="00B968C8"/>
    <w:rsid w:val="00BA048E"/>
    <w:rsid w:val="00BA2CD7"/>
    <w:rsid w:val="00BA3EC5"/>
    <w:rsid w:val="00BA51D9"/>
    <w:rsid w:val="00BB1BF6"/>
    <w:rsid w:val="00BB5645"/>
    <w:rsid w:val="00BB5DFC"/>
    <w:rsid w:val="00BC40B1"/>
    <w:rsid w:val="00BD279D"/>
    <w:rsid w:val="00BD5479"/>
    <w:rsid w:val="00BD6BB8"/>
    <w:rsid w:val="00BE47A2"/>
    <w:rsid w:val="00BE4DD2"/>
    <w:rsid w:val="00BF1721"/>
    <w:rsid w:val="00BF53F2"/>
    <w:rsid w:val="00BF60DF"/>
    <w:rsid w:val="00C01A4C"/>
    <w:rsid w:val="00C07A7D"/>
    <w:rsid w:val="00C1082F"/>
    <w:rsid w:val="00C10D23"/>
    <w:rsid w:val="00C23C46"/>
    <w:rsid w:val="00C259BF"/>
    <w:rsid w:val="00C30A15"/>
    <w:rsid w:val="00C337DF"/>
    <w:rsid w:val="00C34763"/>
    <w:rsid w:val="00C4494A"/>
    <w:rsid w:val="00C47F3E"/>
    <w:rsid w:val="00C51E37"/>
    <w:rsid w:val="00C53AC6"/>
    <w:rsid w:val="00C56A9B"/>
    <w:rsid w:val="00C628B1"/>
    <w:rsid w:val="00C657A8"/>
    <w:rsid w:val="00C66BA2"/>
    <w:rsid w:val="00C72ED8"/>
    <w:rsid w:val="00C852CF"/>
    <w:rsid w:val="00C856F4"/>
    <w:rsid w:val="00C87A12"/>
    <w:rsid w:val="00C95985"/>
    <w:rsid w:val="00C9778B"/>
    <w:rsid w:val="00C979AE"/>
    <w:rsid w:val="00CA3559"/>
    <w:rsid w:val="00CB12BC"/>
    <w:rsid w:val="00CC1C39"/>
    <w:rsid w:val="00CC39F9"/>
    <w:rsid w:val="00CC4988"/>
    <w:rsid w:val="00CC5026"/>
    <w:rsid w:val="00CC63D6"/>
    <w:rsid w:val="00CC68D0"/>
    <w:rsid w:val="00CD057D"/>
    <w:rsid w:val="00CD2451"/>
    <w:rsid w:val="00CE0B19"/>
    <w:rsid w:val="00CE0BFA"/>
    <w:rsid w:val="00CE3B53"/>
    <w:rsid w:val="00CE5930"/>
    <w:rsid w:val="00CE7AF9"/>
    <w:rsid w:val="00CF1024"/>
    <w:rsid w:val="00CF39F2"/>
    <w:rsid w:val="00D00537"/>
    <w:rsid w:val="00D03582"/>
    <w:rsid w:val="00D03F9A"/>
    <w:rsid w:val="00D05437"/>
    <w:rsid w:val="00D06D51"/>
    <w:rsid w:val="00D17487"/>
    <w:rsid w:val="00D235D8"/>
    <w:rsid w:val="00D24991"/>
    <w:rsid w:val="00D25A5F"/>
    <w:rsid w:val="00D32B66"/>
    <w:rsid w:val="00D34E67"/>
    <w:rsid w:val="00D50255"/>
    <w:rsid w:val="00D52BD7"/>
    <w:rsid w:val="00D63444"/>
    <w:rsid w:val="00D66520"/>
    <w:rsid w:val="00D720E3"/>
    <w:rsid w:val="00D7237E"/>
    <w:rsid w:val="00D7387B"/>
    <w:rsid w:val="00D86DC8"/>
    <w:rsid w:val="00DA0394"/>
    <w:rsid w:val="00DA356D"/>
    <w:rsid w:val="00DB3570"/>
    <w:rsid w:val="00DC0D26"/>
    <w:rsid w:val="00DD0F43"/>
    <w:rsid w:val="00DD11FD"/>
    <w:rsid w:val="00DD53E1"/>
    <w:rsid w:val="00DD7F13"/>
    <w:rsid w:val="00DE237C"/>
    <w:rsid w:val="00DE34CF"/>
    <w:rsid w:val="00DE477E"/>
    <w:rsid w:val="00DE67FB"/>
    <w:rsid w:val="00DF0FB2"/>
    <w:rsid w:val="00DF343E"/>
    <w:rsid w:val="00DF69F6"/>
    <w:rsid w:val="00E13F3D"/>
    <w:rsid w:val="00E14D7D"/>
    <w:rsid w:val="00E1748E"/>
    <w:rsid w:val="00E20322"/>
    <w:rsid w:val="00E2067E"/>
    <w:rsid w:val="00E32E48"/>
    <w:rsid w:val="00E34898"/>
    <w:rsid w:val="00E37029"/>
    <w:rsid w:val="00E541FB"/>
    <w:rsid w:val="00E716C1"/>
    <w:rsid w:val="00E717C5"/>
    <w:rsid w:val="00E777D7"/>
    <w:rsid w:val="00E77B87"/>
    <w:rsid w:val="00E814FE"/>
    <w:rsid w:val="00E83DFE"/>
    <w:rsid w:val="00E8742B"/>
    <w:rsid w:val="00E9504A"/>
    <w:rsid w:val="00EA6BD9"/>
    <w:rsid w:val="00EA7E97"/>
    <w:rsid w:val="00EB09B7"/>
    <w:rsid w:val="00EB0DD2"/>
    <w:rsid w:val="00EB40F5"/>
    <w:rsid w:val="00EC34D8"/>
    <w:rsid w:val="00EC51B2"/>
    <w:rsid w:val="00EE16C4"/>
    <w:rsid w:val="00EE7D7C"/>
    <w:rsid w:val="00EF2028"/>
    <w:rsid w:val="00F0098D"/>
    <w:rsid w:val="00F11469"/>
    <w:rsid w:val="00F173A4"/>
    <w:rsid w:val="00F25D98"/>
    <w:rsid w:val="00F300FB"/>
    <w:rsid w:val="00F510C9"/>
    <w:rsid w:val="00F637A3"/>
    <w:rsid w:val="00F65E51"/>
    <w:rsid w:val="00F73479"/>
    <w:rsid w:val="00F75DFD"/>
    <w:rsid w:val="00F76F15"/>
    <w:rsid w:val="00F770AB"/>
    <w:rsid w:val="00F83E9A"/>
    <w:rsid w:val="00F95DCB"/>
    <w:rsid w:val="00FA1F4E"/>
    <w:rsid w:val="00FA2C28"/>
    <w:rsid w:val="00FA485A"/>
    <w:rsid w:val="00FB4454"/>
    <w:rsid w:val="00FB598F"/>
    <w:rsid w:val="00FB6386"/>
    <w:rsid w:val="00FC3E53"/>
    <w:rsid w:val="00FC6BEB"/>
    <w:rsid w:val="00FC75B0"/>
    <w:rsid w:val="00FD22E5"/>
    <w:rsid w:val="00FD44EF"/>
    <w:rsid w:val="00FF41D4"/>
    <w:rsid w:val="00FF5019"/>
    <w:rsid w:val="00FF5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264A6E4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A5255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360C11-CE28-4C2A-B62C-1FED5D0190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10</Pages>
  <Words>2670</Words>
  <Characters>15222</Characters>
  <Application>Microsoft Office Word</Application>
  <DocSecurity>0</DocSecurity>
  <Lines>126</Lines>
  <Paragraphs>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17857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Abdul Rasheed M D</cp:lastModifiedBy>
  <cp:revision>2</cp:revision>
  <cp:lastPrinted>1900-01-01T00:00:00Z</cp:lastPrinted>
  <dcterms:created xsi:type="dcterms:W3CDTF">2021-12-20T07:38:00Z</dcterms:created>
  <dcterms:modified xsi:type="dcterms:W3CDTF">2021-12-20T07:38:00Z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