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FCF3" w14:textId="77777777" w:rsidR="003745B6" w:rsidRDefault="003745B6" w:rsidP="0037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R5s220031</w:t>
        </w:r>
      </w:fldSimple>
    </w:p>
    <w:p w14:paraId="22C2E1A7" w14:textId="77777777" w:rsidR="003745B6" w:rsidRDefault="003745B6" w:rsidP="003745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45B6" w14:paraId="1D31C4B8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78262" w14:textId="77777777" w:rsidR="003745B6" w:rsidRDefault="003745B6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745B6" w14:paraId="582D75BD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7587" w14:textId="77777777" w:rsidR="003745B6" w:rsidRDefault="003745B6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45B6" w14:paraId="2AE5A23A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AA841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731AC7B1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468D5207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0B0E8" w14:textId="77777777" w:rsidR="003745B6" w:rsidRPr="00410371" w:rsidRDefault="003745B6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67DF905E" w14:textId="77777777" w:rsidR="003745B6" w:rsidRDefault="003745B6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B2490F" w14:textId="77777777" w:rsidR="003745B6" w:rsidRPr="00410371" w:rsidRDefault="003745B6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0154</w:t>
              </w:r>
            </w:fldSimple>
          </w:p>
        </w:tc>
        <w:tc>
          <w:tcPr>
            <w:tcW w:w="709" w:type="dxa"/>
          </w:tcPr>
          <w:p w14:paraId="00A96EF0" w14:textId="77777777" w:rsidR="003745B6" w:rsidRDefault="003745B6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11A049" w14:textId="77777777" w:rsidR="003745B6" w:rsidRPr="00410371" w:rsidRDefault="003745B6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23F0C13" w14:textId="77777777" w:rsidR="003745B6" w:rsidRDefault="003745B6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F2E83" w14:textId="77777777" w:rsidR="003745B6" w:rsidRPr="00410371" w:rsidRDefault="003745B6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829DC" w14:textId="77777777"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14:paraId="73655E36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BCB5B" w14:textId="77777777"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14:paraId="261CD463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C3D00" w14:textId="77777777" w:rsidR="003745B6" w:rsidRPr="00F25D98" w:rsidRDefault="003745B6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45B6" w14:paraId="6C950E78" w14:textId="77777777" w:rsidTr="00FE78B7">
        <w:tc>
          <w:tcPr>
            <w:tcW w:w="9641" w:type="dxa"/>
            <w:gridSpan w:val="9"/>
          </w:tcPr>
          <w:p w14:paraId="3B0C93F6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590416" w14:textId="77777777" w:rsidR="003745B6" w:rsidRDefault="003745B6" w:rsidP="003745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45B6" w14:paraId="681F52A0" w14:textId="77777777" w:rsidTr="00FE78B7">
        <w:tc>
          <w:tcPr>
            <w:tcW w:w="2835" w:type="dxa"/>
          </w:tcPr>
          <w:p w14:paraId="4AFE8873" w14:textId="77777777" w:rsidR="003745B6" w:rsidRDefault="003745B6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5700E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89F7B" w14:textId="77777777"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BAF5B7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16AFC" w14:textId="77777777"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228FA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8ADA14" w14:textId="77777777"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DD3A9D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E4A91" w14:textId="77777777" w:rsidR="003745B6" w:rsidRDefault="003745B6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B1AC94" w14:textId="77777777" w:rsidR="003745B6" w:rsidRDefault="003745B6" w:rsidP="003745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45B6" w14:paraId="64D4977C" w14:textId="77777777" w:rsidTr="00FE78B7">
        <w:tc>
          <w:tcPr>
            <w:tcW w:w="9640" w:type="dxa"/>
            <w:gridSpan w:val="11"/>
          </w:tcPr>
          <w:p w14:paraId="7F36652E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30938D6E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C460F7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8B34D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f_POS_NR_CheckCapabilities_NR_Ecid</w:t>
              </w:r>
            </w:fldSimple>
          </w:p>
        </w:tc>
      </w:tr>
      <w:tr w:rsidR="003745B6" w14:paraId="1FEFF93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7A58390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4F38C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56EA80D3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4392F30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42DB7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745B6" w14:paraId="3F7CE5D3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D5CF318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6D4C1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745B6" w14:paraId="2EAAC2B0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589B747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900A5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3A9A1A60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7FBA071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470C55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B0E755" w14:textId="77777777" w:rsidR="003745B6" w:rsidRDefault="003745B6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A7622D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6E17F7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2021-12-15</w:t>
              </w:r>
            </w:fldSimple>
          </w:p>
        </w:tc>
      </w:tr>
      <w:tr w:rsidR="003745B6" w14:paraId="2D08B04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4F29ED4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C40F92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624BD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0C3231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EE38DF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5D28675A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5EA786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D8775" w14:textId="77777777" w:rsidR="003745B6" w:rsidRDefault="003745B6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529428" w14:textId="77777777"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A97A7" w14:textId="77777777" w:rsidR="003745B6" w:rsidRDefault="003745B6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8A255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745B6" w14:paraId="49B4C40B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1C4AE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B33103" w14:textId="77777777" w:rsidR="003745B6" w:rsidRDefault="003745B6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6C05DA" w14:textId="77777777" w:rsidR="003745B6" w:rsidRDefault="003745B6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933CA" w14:textId="77777777" w:rsidR="003745B6" w:rsidRPr="007C2097" w:rsidRDefault="003745B6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745B6" w14:paraId="3630B36A" w14:textId="77777777" w:rsidTr="00FE78B7">
        <w:tc>
          <w:tcPr>
            <w:tcW w:w="1843" w:type="dxa"/>
          </w:tcPr>
          <w:p w14:paraId="36D1B6E8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2C51D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4625A9CF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FC719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5B88A" w14:textId="77777777" w:rsidR="003745B6" w:rsidRDefault="003745B6" w:rsidP="003745B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IE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has a variable size that goes from 1 to 8 according to 3GPP TS 37.355 R16.</w:t>
            </w:r>
          </w:p>
          <w:p w14:paraId="47655149" w14:textId="77777777" w:rsidR="003745B6" w:rsidRDefault="003745B6" w:rsidP="003745B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4EC3E7B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Current TTCN implementation iterates through the values of  the </w:t>
            </w:r>
            <w:r w:rsidRPr="00A64D0F">
              <w:rPr>
                <w:rFonts w:cs="Arial"/>
                <w:lang w:eastAsia="en-GB"/>
              </w:rPr>
              <w:t>supported NR ECID measurement</w:t>
            </w:r>
            <w:r>
              <w:rPr>
                <w:rFonts w:cs="Arial"/>
                <w:lang w:eastAsia="en-GB"/>
              </w:rPr>
              <w:t xml:space="preserve"> with a fixed length of 4. This causes failure in case the UE reports less than 4 methods.</w:t>
            </w:r>
          </w:p>
        </w:tc>
      </w:tr>
      <w:tr w:rsidR="003745B6" w14:paraId="6EA370DC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03BB9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FF3A8" w14:textId="77777777"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17C6FB4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D9971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43EB8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Iterate through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</w:t>
            </w:r>
            <w:r>
              <w:t>based on its length instead of using a fixed value</w:t>
            </w:r>
          </w:p>
        </w:tc>
      </w:tr>
      <w:tr w:rsidR="003745B6" w14:paraId="702DB85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38660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66DCB3" w14:textId="77777777"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76B1FCD6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59801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53368" w14:textId="77777777"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3745B6" w14:paraId="7B212567" w14:textId="77777777" w:rsidTr="00FE78B7">
        <w:tc>
          <w:tcPr>
            <w:tcW w:w="2694" w:type="dxa"/>
            <w:gridSpan w:val="2"/>
          </w:tcPr>
          <w:p w14:paraId="253D98B4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17E7B7" w14:textId="77777777"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1E8E51D6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4DD06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00BB7" w14:textId="77777777"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9.3.1.1.NR5GC, 9.3.4.1.NR5GC, 9.3.4.2.NR5GC, 9.3.4.3.NR5GC, 9.3.4.4.NR5GC, 9.3.1.2.NR5GC</w:t>
            </w:r>
          </w:p>
        </w:tc>
      </w:tr>
      <w:tr w:rsidR="003745B6" w14:paraId="1307CBD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63703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957BE" w14:textId="77777777"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61E3ECA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403AC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DAE08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FA4CDC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637999" w14:textId="77777777" w:rsidR="003745B6" w:rsidRDefault="003745B6" w:rsidP="00374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3CCF28" w14:textId="77777777"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14:paraId="04C6A52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8234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2064B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83965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EC2D7" w14:textId="77777777" w:rsidR="003745B6" w:rsidRDefault="003745B6" w:rsidP="00374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5825A" w14:textId="77777777"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14:paraId="731DE01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25E0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BED60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E3E0A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EC805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C3F1B" w14:textId="77777777"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14:paraId="028D1BF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117F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B1D0F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C62F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DA4C3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67C58" w14:textId="77777777"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14:paraId="5807284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62D43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36A71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14:paraId="37071460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0DA40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19468" w14:textId="77777777"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45B6" w:rsidRPr="008863B9" w14:paraId="2A63D127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5825D" w14:textId="77777777" w:rsidR="003745B6" w:rsidRPr="008863B9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86FB4E" w14:textId="77777777" w:rsidR="003745B6" w:rsidRPr="008863B9" w:rsidRDefault="003745B6" w:rsidP="003745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45B6" w14:paraId="6E46425D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B9BA2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E8738" w14:textId="77777777"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6CCD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1511C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8BEF0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48855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7A1D262" w14:textId="77777777" w:rsidR="00245EE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5EEF" w:rsidRPr="003379E0">
        <w:rPr>
          <w:rFonts w:ascii="Arial" w:hAnsi="Arial" w:cs="Arial"/>
          <w:iCs/>
        </w:rPr>
        <w:t>Table of Contents</w:t>
      </w:r>
      <w:r w:rsidR="00245EEF">
        <w:tab/>
      </w:r>
      <w:r w:rsidR="00245EEF">
        <w:fldChar w:fldCharType="begin"/>
      </w:r>
      <w:r w:rsidR="00245EEF">
        <w:instrText xml:space="preserve"> PAGEREF _Toc90488559 \h </w:instrText>
      </w:r>
      <w:r w:rsidR="00245EEF">
        <w:fldChar w:fldCharType="separate"/>
      </w:r>
      <w:r w:rsidR="00245EEF">
        <w:t>2</w:t>
      </w:r>
      <w:r w:rsidR="00245EEF">
        <w:fldChar w:fldCharType="end"/>
      </w:r>
    </w:p>
    <w:p w14:paraId="0610C13D" w14:textId="77777777" w:rsidR="00245EEF" w:rsidRDefault="00245E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f_POS_NR_CheckCapabilities_NR_Ecid</w:t>
      </w:r>
      <w:r>
        <w:tab/>
      </w:r>
      <w:r>
        <w:fldChar w:fldCharType="begin"/>
      </w:r>
      <w:r>
        <w:instrText xml:space="preserve"> PAGEREF _Toc90488560 \h </w:instrText>
      </w:r>
      <w:r>
        <w:fldChar w:fldCharType="separate"/>
      </w:r>
      <w:r>
        <w:t>2</w:t>
      </w:r>
      <w:r>
        <w:fldChar w:fldCharType="end"/>
      </w:r>
    </w:p>
    <w:p w14:paraId="4BD1E726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E9D7A2A" w14:textId="77777777" w:rsidR="00365AD1" w:rsidRPr="009D0706" w:rsidRDefault="003E721B" w:rsidP="00E01387">
      <w:pPr>
        <w:pStyle w:val="Heading2"/>
        <w:ind w:left="0" w:firstLine="0"/>
      </w:pPr>
      <w:bookmarkStart w:id="2" w:name="_Toc90488560"/>
      <w:bookmarkStart w:id="3" w:name="_Toc122434493"/>
      <w:bookmarkStart w:id="4" w:name="_Toc295288970"/>
      <w:bookmarkStart w:id="5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A64D0F" w:rsidRPr="00A64D0F">
        <w:t>f_POS_NR_CheckCapabilities_NR_Ecid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4F32E5B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38A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649" w14:textId="77777777" w:rsidR="00365AD1" w:rsidRPr="00324DE3" w:rsidRDefault="00A64D0F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64D0F">
              <w:rPr>
                <w:rFonts w:ascii="Arial" w:hAnsi="Arial" w:cs="Arial"/>
              </w:rPr>
              <w:t>Correction to f_POS_NR_CheckCapabilities_NR_Ecid</w:t>
            </w:r>
          </w:p>
        </w:tc>
      </w:tr>
      <w:tr w:rsidR="002B0BE5" w14:paraId="0221F5A0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18C0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405D" w14:textId="77777777" w:rsidR="002B0BE5" w:rsidRPr="002B0BE5" w:rsidRDefault="003745B6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iterates through the values of  the </w:t>
            </w:r>
            <w:r w:rsidRPr="00A64D0F">
              <w:rPr>
                <w:rFonts w:cs="Arial"/>
                <w:lang w:eastAsia="en-GB"/>
              </w:rPr>
              <w:t>supported NR ECID measurement</w:t>
            </w:r>
            <w:r>
              <w:rPr>
                <w:rFonts w:cs="Arial"/>
                <w:lang w:eastAsia="en-GB"/>
              </w:rPr>
              <w:t xml:space="preserve"> with a fixed length of 4. This causes failure in case the UE reports less than 4 methods.</w:t>
            </w:r>
          </w:p>
        </w:tc>
      </w:tr>
      <w:tr w:rsidR="006D1E16" w14:paraId="2B7447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A1B6" w14:textId="77777777"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1DC" w14:textId="77777777" w:rsidR="006D1E16" w:rsidRDefault="00032A51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Iterate through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</w:t>
            </w:r>
            <w:r>
              <w:t>based on its length instead of using a fixed value</w:t>
            </w:r>
          </w:p>
        </w:tc>
      </w:tr>
      <w:tr w:rsidR="002B0BE5" w14:paraId="5D3CA602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9FA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6327" w14:textId="77777777" w:rsidR="002B0BE5" w:rsidRPr="00795A32" w:rsidRDefault="00497780" w:rsidP="002B0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</w:t>
            </w:r>
            <w:r w:rsidR="007F3EC0">
              <w:rPr>
                <w:rFonts w:ascii="Arial" w:hAnsi="Arial" w:cs="Arial"/>
                <w:bCs/>
              </w:rPr>
              <w:t>_Positioning_Functions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14:paraId="6D1F909A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891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2DD1" w14:textId="485A665D" w:rsidR="002B0BE5" w:rsidRPr="005A3C8E" w:rsidRDefault="005A3C8E" w:rsidP="002B0BE5">
            <w:pPr>
              <w:rPr>
                <w:rFonts w:ascii="Arial" w:hAnsi="Arial" w:cs="Arial"/>
                <w:highlight w:val="cyan"/>
              </w:rPr>
            </w:pPr>
            <w:r w:rsidRPr="005A3C8E">
              <w:rPr>
                <w:rFonts w:ascii="Arial" w:hAnsi="Arial" w:cs="Arial"/>
                <w:highlight w:val="cyan"/>
              </w:rPr>
              <w:t>Accepted.</w:t>
            </w:r>
          </w:p>
        </w:tc>
      </w:tr>
    </w:tbl>
    <w:p w14:paraId="6EFB5070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A49D97D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E29738A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57425AE2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27A58391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f_POS_NR_CheckCapabilities_NR_Ecid (NR_ECID_ProvideCapabilities_r16 p_NrEcidProvideCapabilities) runs on NR_BASE_PTC</w:t>
      </w:r>
    </w:p>
    <w:p w14:paraId="13B527FF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s-ES_tradnl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A64D0F">
        <w:rPr>
          <w:rFonts w:ascii="Courier New" w:hAnsi="Courier New" w:cs="Courier New"/>
          <w:b/>
          <w:sz w:val="16"/>
          <w:szCs w:val="16"/>
          <w:lang w:val="es-ES_tradnl" w:eastAsia="de-DE"/>
        </w:rPr>
        <w:t>{ //@sic POS Rel-16 R5-213638 sic@</w:t>
      </w:r>
    </w:p>
    <w:p w14:paraId="27CC1EB5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s-ES_tradnl" w:eastAsia="de-DE"/>
        </w:rPr>
        <w:t xml:space="preserve">    </w:t>
      </w: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var integer i;</w:t>
      </w:r>
    </w:p>
    <w:p w14:paraId="5CC2BAA7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v_Bitstring := f_ConvertBoolToBit(pc_NR_ECID_SSRsrp) &amp;</w:t>
      </w:r>
    </w:p>
    <w:p w14:paraId="357F7BA6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f_ConvertBoolToBit(pc_NR_ECID_SSRsrq) &amp;</w:t>
      </w:r>
    </w:p>
    <w:p w14:paraId="76B7671E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f_ConvertBoolToBit(pc_NR_ECID_CSIRsrp) &amp;</w:t>
      </w:r>
    </w:p>
    <w:p w14:paraId="74FBE59A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f_ConvertBoolToBit(pc_NR_ECID_CSIRsrq);</w:t>
      </w:r>
    </w:p>
    <w:p w14:paraId="7EA440F3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E5C9BCA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(i := 0; i &lt;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3</w:t>
      </w: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; i := i + 1) {</w:t>
      </w:r>
    </w:p>
    <w:p w14:paraId="41D19BC7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(v_Bitstring[i] == p_NrEcidProvideCapabilities.nr_ECID_MeasSupported_r16[i])) {</w:t>
      </w:r>
    </w:p>
    <w:p w14:paraId="215203D3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 (__FILE__, __LINE__, "PICS does not match reported capability for NR ECID measurements");</w:t>
      </w:r>
    </w:p>
    <w:p w14:paraId="62698A05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5E0CFE4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C940ACA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(pc_NR_ECID_periodicalReporting != ispresent(p_NrEcidProvideCapabilities.periodicalReporting_r16)) {</w:t>
      </w:r>
    </w:p>
    <w:p w14:paraId="766E9A42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ECID periodicalReporting");</w:t>
      </w:r>
    </w:p>
    <w:p w14:paraId="0C20BCA2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EF140A2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(pc_NR_ECID_triggeredReporting != ispresent(p_NrEcidProvideCapabilities.triggeredReporting_r16)) {</w:t>
      </w:r>
    </w:p>
    <w:p w14:paraId="68496004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ECID triggeredReporting");</w:t>
      </w:r>
    </w:p>
    <w:p w14:paraId="61F55923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C696BD5" w14:textId="77777777" w:rsidR="00E562F1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135A953C" w14:textId="77777777" w:rsidR="00324DE3" w:rsidRPr="00963DA4" w:rsidRDefault="00324DE3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51BE3E2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6A021AB5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6DC78823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14:paraId="1ABEA69F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1F0AD7A3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DFF52B1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f_POS_NR_CheckCapabilities_NR_Ecid (NR_ECID_ProvideCapabilities_r16 p_NrEcidProvideCapabilities) runs on NR_BASE_PTC</w:t>
      </w:r>
    </w:p>
    <w:p w14:paraId="47143F45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s-ES_tradnl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E562F1">
        <w:rPr>
          <w:rFonts w:ascii="Courier New" w:hAnsi="Courier New" w:cs="Courier New"/>
          <w:b/>
          <w:sz w:val="16"/>
          <w:szCs w:val="16"/>
          <w:lang w:val="es-ES_tradnl" w:eastAsia="de-DE"/>
        </w:rPr>
        <w:t>{ //@sic POS Rel-16 R5-213638 sic@</w:t>
      </w:r>
    </w:p>
    <w:p w14:paraId="6ECC145A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s-ES_tradnl" w:eastAsia="de-DE"/>
        </w:rPr>
        <w:t xml:space="preserve">    </w:t>
      </w: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var integer i;</w:t>
      </w:r>
    </w:p>
    <w:p w14:paraId="2635BC2E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v_Bitstring := f_ConvertBoolToBit(pc_NR_ECID_SSRsrp) &amp;</w:t>
      </w:r>
    </w:p>
    <w:p w14:paraId="7680F15F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f_ConvertBoolToBit(pc_NR_ECID_SSRsrq) &amp;</w:t>
      </w:r>
    </w:p>
    <w:p w14:paraId="4BB8C059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f_ConvertBoolToBit(pc_NR_ECID_CSIRsrp) &amp;</w:t>
      </w:r>
    </w:p>
    <w:p w14:paraId="09B7F379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f_ConvertBoolToBit(pc_NR_ECID_CSIRsrq);</w:t>
      </w:r>
    </w:p>
    <w:p w14:paraId="710413F7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47ECE9C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for (i := 0; i &lt; lengthof(p_NrEcidProvideCapabilities.nr_ECID_MeasSupported_r16)-1; i := i + 1)</w:t>
      </w: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4FC91575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(v_Bitstring[i] == p_NrEcidProvideCapabilities.nr_ECID_MeasSupported_r16[i])) {</w:t>
      </w:r>
    </w:p>
    <w:p w14:paraId="7048FAB9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 (__FILE__, __LINE__, "PICS does not match reported capability for NR ECID measurements");</w:t>
      </w:r>
    </w:p>
    <w:p w14:paraId="3AC78784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3A6939F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14:paraId="7879E4DE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(pc_NR_ECID_periodicalReporting != ispresent(p_NrEcidProvideCapabilities.periodicalReporting_r16)) {</w:t>
      </w:r>
    </w:p>
    <w:p w14:paraId="774E1BFF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ECID periodicalReporting");</w:t>
      </w:r>
    </w:p>
    <w:p w14:paraId="0A94EF84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EB54165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(pc_NR_ECID_triggeredReporting != ispresent(p_NrEcidProvideCapabilities.triggeredReporting_r16)) {</w:t>
      </w:r>
    </w:p>
    <w:p w14:paraId="5A9A7A22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ECID triggeredReporting");</w:t>
      </w:r>
    </w:p>
    <w:p w14:paraId="734C5E43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3C93077" w14:textId="77777777" w:rsid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68553672" w14:textId="77777777" w:rsidR="00E562F1" w:rsidRPr="007F3EC0" w:rsidRDefault="00E562F1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8169EDD" w14:textId="77777777" w:rsidR="00324DE3" w:rsidRPr="00A64D0F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324DE3"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6D949E6" w14:textId="77777777" w:rsidR="002B0BE5" w:rsidRPr="00A64D0F" w:rsidRDefault="002B0BE5" w:rsidP="002B0BE5">
      <w:pPr>
        <w:rPr>
          <w:lang w:val="en-US"/>
        </w:rPr>
      </w:pPr>
    </w:p>
    <w:p w14:paraId="58F4A637" w14:textId="77777777" w:rsidR="009305AB" w:rsidRPr="00324DE3" w:rsidRDefault="009305AB" w:rsidP="00A64D0F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3C996585" w14:textId="77777777" w:rsidR="00D716A9" w:rsidRDefault="00D716A9" w:rsidP="002B0BE5">
      <w:pPr>
        <w:rPr>
          <w:lang w:val="de-DE"/>
        </w:rPr>
      </w:pPr>
    </w:p>
    <w:sectPr w:rsidR="00D71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10869" w14:textId="77777777" w:rsidR="005E2A67" w:rsidRDefault="005E2A67">
      <w:r>
        <w:separator/>
      </w:r>
    </w:p>
  </w:endnote>
  <w:endnote w:type="continuationSeparator" w:id="0">
    <w:p w14:paraId="7FC72EE6" w14:textId="77777777" w:rsidR="005E2A67" w:rsidRDefault="005E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07EB7" w14:textId="77777777" w:rsidR="005E2A67" w:rsidRDefault="005E2A67">
      <w:r>
        <w:separator/>
      </w:r>
    </w:p>
  </w:footnote>
  <w:footnote w:type="continuationSeparator" w:id="0">
    <w:p w14:paraId="5FBF0DC3" w14:textId="77777777" w:rsidR="005E2A67" w:rsidRDefault="005E2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48E4" w14:textId="77777777" w:rsidR="000C71DD" w:rsidRDefault="000C7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C591A" w14:textId="77777777" w:rsidR="000C71DD" w:rsidRDefault="000C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8D361" w14:textId="77777777" w:rsidR="000C71DD" w:rsidRDefault="000C7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8B46B" w14:textId="77777777" w:rsidR="000C71DD" w:rsidRDefault="000C7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5EEF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5B6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3C8E"/>
    <w:rsid w:val="005A5302"/>
    <w:rsid w:val="005B197D"/>
    <w:rsid w:val="005C6231"/>
    <w:rsid w:val="005D7C1C"/>
    <w:rsid w:val="005E2A67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0731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C091F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562F1"/>
    <w:rsid w:val="00E67B27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D54F9C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EA2C3-CAF4-442F-8F01-03DD3158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919</Words>
  <Characters>5242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2021-12-16T14:22:00Z</dcterms:created>
  <dcterms:modified xsi:type="dcterms:W3CDTF">2021-12-16T14:29:00Z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