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F8A1D" w14:textId="77777777" w:rsidR="00A80EAB" w:rsidRDefault="00A80EAB" w:rsidP="00A80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R5s220030</w:t>
        </w:r>
      </w:fldSimple>
    </w:p>
    <w:p w14:paraId="6AC24131" w14:textId="77777777" w:rsidR="00A80EAB" w:rsidRDefault="00A80EAB" w:rsidP="00A80E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EAB" w14:paraId="2DE9C83E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BD9A8" w14:textId="77777777" w:rsidR="00A80EAB" w:rsidRDefault="00A80EA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80EAB" w14:paraId="1416729D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3AD90" w14:textId="77777777" w:rsidR="00A80EAB" w:rsidRDefault="00A80EA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EAB" w14:paraId="3E7DFDF3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7A9E8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27BC718C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028436DC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3958C3" w14:textId="77777777" w:rsidR="00A80EAB" w:rsidRPr="00410371" w:rsidRDefault="00A80EA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0EE538" w14:textId="77777777" w:rsidR="00A80EAB" w:rsidRDefault="00A80EA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7C5E8C" w14:textId="77777777" w:rsidR="00A80EAB" w:rsidRPr="00410371" w:rsidRDefault="00A80EAB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2261</w:t>
              </w:r>
            </w:fldSimple>
          </w:p>
        </w:tc>
        <w:tc>
          <w:tcPr>
            <w:tcW w:w="709" w:type="dxa"/>
          </w:tcPr>
          <w:p w14:paraId="40440C75" w14:textId="77777777" w:rsidR="00A80EAB" w:rsidRDefault="00A80EA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EB80D" w14:textId="77777777" w:rsidR="00A80EAB" w:rsidRPr="00410371" w:rsidRDefault="00A80EAB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079282" w14:textId="77777777" w:rsidR="00A80EAB" w:rsidRDefault="00A80EA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C3927" w14:textId="77777777" w:rsidR="00A80EAB" w:rsidRPr="00410371" w:rsidRDefault="00A80EA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9624A" w14:textId="77777777"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14:paraId="1BE411DE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CD856" w14:textId="77777777"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14:paraId="459752C0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8E3516" w14:textId="77777777" w:rsidR="00A80EAB" w:rsidRPr="00F25D98" w:rsidRDefault="00A80EA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EAB" w14:paraId="30D3B06A" w14:textId="77777777" w:rsidTr="00FE78B7">
        <w:tc>
          <w:tcPr>
            <w:tcW w:w="9641" w:type="dxa"/>
            <w:gridSpan w:val="9"/>
          </w:tcPr>
          <w:p w14:paraId="594E6DB5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23AF6B" w14:textId="77777777" w:rsidR="00A80EAB" w:rsidRDefault="00A80EAB" w:rsidP="00A80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EAB" w14:paraId="5BCDC209" w14:textId="77777777" w:rsidTr="00FE78B7">
        <w:tc>
          <w:tcPr>
            <w:tcW w:w="2835" w:type="dxa"/>
          </w:tcPr>
          <w:p w14:paraId="280D7EB4" w14:textId="77777777" w:rsidR="00A80EAB" w:rsidRDefault="00A80EA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C28946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18F9A7" w14:textId="77777777"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E507D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2968F" w14:textId="77777777"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E6F344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F79B4" w14:textId="77777777"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BCCDEC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C747" w14:textId="77777777" w:rsidR="00A80EAB" w:rsidRDefault="00A80EA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99CBE7" w14:textId="77777777" w:rsidR="00A80EAB" w:rsidRDefault="00A80EAB" w:rsidP="00A80E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EAB" w14:paraId="393B24FF" w14:textId="77777777" w:rsidTr="00FE78B7">
        <w:tc>
          <w:tcPr>
            <w:tcW w:w="9640" w:type="dxa"/>
            <w:gridSpan w:val="11"/>
          </w:tcPr>
          <w:p w14:paraId="4A3047B1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5E4382AD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07205B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151C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8.1.3.2.3</w:t>
              </w:r>
            </w:fldSimple>
          </w:p>
        </w:tc>
      </w:tr>
      <w:tr w:rsidR="00A80EAB" w14:paraId="02B5F21A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EF906D4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7E702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7EC45D4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9156FAB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9AAA5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80EAB" w14:paraId="10B43C87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E3B1E65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9EC1F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80EAB" w14:paraId="24F6A6F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D82C3A8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90236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2A24CD68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57000F0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0BB4C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C7E30B8" w14:textId="77777777" w:rsidR="00A80EAB" w:rsidRDefault="00A80EA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FE214" w14:textId="77777777"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0EDF0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2021-12-15</w:t>
              </w:r>
            </w:fldSimple>
          </w:p>
        </w:tc>
      </w:tr>
      <w:tr w:rsidR="00A80EAB" w14:paraId="3B221E3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0E8D19E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E8C23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31094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6FCCE4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141979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794AC7D0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EDBCA2" w14:textId="77777777"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6A637A" w14:textId="77777777" w:rsidR="00A80EAB" w:rsidRDefault="00A80EA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7703E1" w14:textId="77777777"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DCB04B" w14:textId="77777777" w:rsidR="00A80EAB" w:rsidRDefault="00A80EA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41A1D" w14:textId="77777777"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80EAB" w14:paraId="59B05092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E06B60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4229B" w14:textId="77777777" w:rsidR="00A80EAB" w:rsidRDefault="00A80EA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8142" w14:textId="77777777" w:rsidR="00A80EAB" w:rsidRDefault="00A80EA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B78A7" w14:textId="77777777" w:rsidR="00A80EAB" w:rsidRPr="007C2097" w:rsidRDefault="00A80EA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0EAB" w14:paraId="02082A12" w14:textId="77777777" w:rsidTr="00FE78B7">
        <w:tc>
          <w:tcPr>
            <w:tcW w:w="1843" w:type="dxa"/>
          </w:tcPr>
          <w:p w14:paraId="5C0FC9D4" w14:textId="77777777"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AD38" w14:textId="77777777"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414E719E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29729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DB03A" w14:textId="77777777" w:rsidR="00A80EAB" w:rsidRPr="00CD6101" w:rsidRDefault="00A80EAB" w:rsidP="00A80EAB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21wk49 Implementation at steps 1-2 of the function : </w:t>
            </w:r>
            <w:r w:rsidRPr="0071755D">
              <w:rPr>
                <w:noProof/>
              </w:rPr>
              <w:t xml:space="preserve">f_TC_8_1_3_2_3_TestBody </w:t>
            </w:r>
            <w:r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measurement </w:t>
            </w:r>
            <w:r>
              <w:rPr>
                <w:noProof/>
              </w:rPr>
              <w:t xml:space="preserve">interval </w:t>
            </w:r>
            <w:r w:rsidRPr="0071755D">
              <w:rPr>
                <w:noProof/>
              </w:rPr>
              <w:t xml:space="preserve"> is made as 120ms </w:t>
            </w:r>
            <w:r>
              <w:rPr>
                <w:noProof/>
              </w:rPr>
              <w:t xml:space="preserve">as proposed in </w:t>
            </w:r>
            <w:r w:rsidRPr="0071755D">
              <w:rPr>
                <w:noProof/>
              </w:rPr>
              <w:t xml:space="preserve">R5-218335 </w:t>
            </w:r>
            <w:r>
              <w:rPr>
                <w:noProof/>
              </w:rPr>
              <w:t>.B</w:t>
            </w:r>
            <w:r w:rsidRPr="0071755D">
              <w:rPr>
                <w:noProof/>
              </w:rPr>
              <w:t xml:space="preserve">ut the same is not taken care </w:t>
            </w:r>
            <w:r>
              <w:rPr>
                <w:noProof/>
              </w:rPr>
              <w:t xml:space="preserve">at step 5 </w:t>
            </w:r>
            <w:r w:rsidRPr="0071755D">
              <w:rPr>
                <w:noProof/>
              </w:rPr>
              <w:t>when receiving the measurement report to check for the measurement interval .. this has to be corrected</w:t>
            </w:r>
          </w:p>
        </w:tc>
      </w:tr>
      <w:tr w:rsidR="00A80EAB" w14:paraId="0DCFD11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99E59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CC85F" w14:textId="77777777" w:rsidR="00A80EAB" w:rsidRPr="00CF39F2" w:rsidRDefault="00A80EAB" w:rsidP="00A80E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80EAB" w14:paraId="3CA69620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4F408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2DC35" w14:textId="77777777" w:rsidR="00A80EAB" w:rsidRPr="006316B2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report interval check while receiving the measurement report is corrected at step 5</w:t>
            </w:r>
          </w:p>
        </w:tc>
      </w:tr>
      <w:tr w:rsidR="00A80EAB" w14:paraId="2217B5D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A1E4B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906D4" w14:textId="77777777" w:rsidR="00A80EAB" w:rsidRPr="00CF39F2" w:rsidRDefault="00A80EAB" w:rsidP="00A80E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80EAB" w14:paraId="40AC25A1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846F0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61765" w14:textId="77777777" w:rsidR="00A80EAB" w:rsidRPr="00CF39F2" w:rsidRDefault="00A80EAB" w:rsidP="00A80E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A80EAB" w14:paraId="5F23A575" w14:textId="77777777" w:rsidTr="00FE78B7">
        <w:tc>
          <w:tcPr>
            <w:tcW w:w="2694" w:type="dxa"/>
            <w:gridSpan w:val="2"/>
          </w:tcPr>
          <w:p w14:paraId="272C7B34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7F4FC1" w14:textId="77777777" w:rsidR="00A80EAB" w:rsidRDefault="00A80EAB" w:rsidP="00A8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1ED1BAB4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F6D91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3B61" w14:textId="77777777"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8.1.3.2.3.NR5GC</w:t>
            </w:r>
          </w:p>
        </w:tc>
      </w:tr>
      <w:tr w:rsidR="00A80EAB" w14:paraId="6DE036C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44349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34B1" w14:textId="77777777" w:rsidR="00A80EAB" w:rsidRDefault="00A80EAB" w:rsidP="00A8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14:paraId="205D544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341C5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F009B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6EC36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0AC68" w14:textId="77777777" w:rsidR="00A80EAB" w:rsidRDefault="00A80EAB" w:rsidP="00A80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62F4FC" w14:textId="77777777"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14:paraId="1EEB01D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A40C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0370D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CCDA2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98682" w14:textId="77777777" w:rsidR="00A80EAB" w:rsidRDefault="00A80EAB" w:rsidP="00A80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A0E15" w14:textId="77777777"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14:paraId="0254F880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5026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9A0BE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51D3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7B2FD" w14:textId="77777777"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A7B9D" w14:textId="77777777"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14:paraId="35A1932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DFE66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555DD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E2B7" w14:textId="77777777"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561BF" w14:textId="77777777"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39901" w14:textId="77777777"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14:paraId="2FB5502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8210F" w14:textId="77777777"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8EBA7" w14:textId="77777777" w:rsidR="00A80EAB" w:rsidRDefault="00A80EAB" w:rsidP="00A80EAB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14:paraId="18EF000C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05343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7178B" w14:textId="77777777" w:rsidR="00A80EAB" w:rsidRDefault="00A80EAB" w:rsidP="00A80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EAB" w:rsidRPr="008863B9" w14:paraId="330EC123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189F4" w14:textId="77777777" w:rsidR="00A80EAB" w:rsidRPr="008863B9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7614F5" w14:textId="77777777" w:rsidR="00A80EAB" w:rsidRPr="008863B9" w:rsidRDefault="00A80EAB" w:rsidP="00A80E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EAB" w14:paraId="1661BE7F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43627" w14:textId="77777777"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E593A" w14:textId="77777777" w:rsidR="00A80EAB" w:rsidRDefault="00A80EAB" w:rsidP="00A80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D5B8F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826E495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BE8B7" w14:textId="77777777" w:rsidR="009478EE" w:rsidRDefault="009478EE" w:rsidP="009478EE">
      <w:pPr>
        <w:rPr>
          <w:noProof/>
        </w:rPr>
      </w:pPr>
    </w:p>
    <w:p w14:paraId="04BBA45A" w14:textId="77777777"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90481354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14:paraId="2D9CCB84" w14:textId="77777777" w:rsidR="00526EF6" w:rsidRDefault="007A73E5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6EF6" w:rsidRPr="008674FD">
        <w:rPr>
          <w:rFonts w:ascii="Arial" w:hAnsi="Arial" w:cs="Arial"/>
          <w:iCs/>
        </w:rPr>
        <w:t>Table of Contents</w:t>
      </w:r>
      <w:r w:rsidR="00526EF6">
        <w:tab/>
      </w:r>
      <w:r w:rsidR="00526EF6">
        <w:fldChar w:fldCharType="begin"/>
      </w:r>
      <w:r w:rsidR="00526EF6">
        <w:instrText xml:space="preserve"> PAGEREF _Toc90481354 \h </w:instrText>
      </w:r>
      <w:r w:rsidR="00526EF6">
        <w:fldChar w:fldCharType="separate"/>
      </w:r>
      <w:r w:rsidR="00526EF6">
        <w:t>2</w:t>
      </w:r>
      <w:r w:rsidR="00526EF6">
        <w:fldChar w:fldCharType="end"/>
      </w:r>
    </w:p>
    <w:p w14:paraId="733850FB" w14:textId="77777777" w:rsidR="00526EF6" w:rsidRDefault="00526EF6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8674F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74F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_Toc90481355 \h </w:instrText>
      </w:r>
      <w:r>
        <w:fldChar w:fldCharType="separate"/>
      </w:r>
      <w:r>
        <w:t>2</w:t>
      </w:r>
      <w:r>
        <w:fldChar w:fldCharType="end"/>
      </w:r>
    </w:p>
    <w:p w14:paraId="528798B4" w14:textId="77777777" w:rsidR="00526EF6" w:rsidRDefault="00526EF6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74F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74FD">
        <w:rPr>
          <w:rFonts w:cs="Arial"/>
          <w:b/>
          <w:color w:val="000000"/>
          <w:lang w:eastAsia="en-GB"/>
        </w:rPr>
        <w:t xml:space="preserve">Correction to </w:t>
      </w:r>
      <w:r w:rsidRPr="008674FD">
        <w:rPr>
          <w:rFonts w:cs="Arial"/>
          <w:b/>
          <w:bCs/>
          <w:color w:val="000000"/>
          <w:lang w:val="en-US" w:eastAsia="en-GB"/>
        </w:rPr>
        <w:t>function f_TC_8_1_3_2_3_TestBody()</w:t>
      </w:r>
      <w:r>
        <w:tab/>
      </w:r>
      <w:r>
        <w:fldChar w:fldCharType="begin"/>
      </w:r>
      <w:r>
        <w:instrText xml:space="preserve"> PAGEREF _Toc90481356 \h </w:instrText>
      </w:r>
      <w:r>
        <w:fldChar w:fldCharType="separate"/>
      </w:r>
      <w:r>
        <w:t>2</w:t>
      </w:r>
      <w:r>
        <w:fldChar w:fldCharType="end"/>
      </w:r>
    </w:p>
    <w:p w14:paraId="36FA246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5537CA7" w14:textId="77777777"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481355"/>
      <w:r w:rsidRPr="00854C55">
        <w:rPr>
          <w:b/>
        </w:rPr>
        <w:t>Corrections required</w:t>
      </w:r>
      <w:bookmarkEnd w:id="1"/>
      <w:bookmarkEnd w:id="2"/>
      <w:bookmarkEnd w:id="3"/>
    </w:p>
    <w:p w14:paraId="5EE1E876" w14:textId="77777777" w:rsidR="005D27CA" w:rsidRDefault="005D27CA" w:rsidP="000F5876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4813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71D69" w:rsidRPr="00471D69">
        <w:rPr>
          <w:rFonts w:cs="Arial"/>
          <w:b/>
          <w:bCs/>
          <w:color w:val="000000"/>
          <w:lang w:val="en-US" w:eastAsia="en-GB"/>
        </w:rPr>
        <w:t>f_TC_8_1_3_2_3_TestBody()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6697F3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CFE2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E2D9" w14:textId="77777777" w:rsidR="005D27CA" w:rsidRPr="007F5C63" w:rsidRDefault="003E0DD2" w:rsidP="00426FCD">
            <w:pPr>
              <w:pStyle w:val="CRCoverPage"/>
              <w:spacing w:after="0"/>
              <w:rPr>
                <w:noProof/>
              </w:rPr>
            </w:pPr>
            <w:r w:rsidRPr="001B0C74">
              <w:rPr>
                <w:noProof/>
              </w:rPr>
              <w:t>f_TC_8_1_3_2_3_TestBody()</w:t>
            </w:r>
          </w:p>
        </w:tc>
      </w:tr>
      <w:tr w:rsidR="00FA485A" w14:paraId="0136389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44E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469" w14:textId="77777777" w:rsidR="00FA485A" w:rsidRPr="00AD4ADA" w:rsidRDefault="00E029A5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Implementation at steps 1-2 of the function : </w:t>
            </w:r>
            <w:r w:rsidRPr="0071755D">
              <w:rPr>
                <w:noProof/>
              </w:rPr>
              <w:t xml:space="preserve">f_TC_8_1_3_2_3_TestBody </w:t>
            </w:r>
            <w:r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measurement </w:t>
            </w:r>
            <w:r w:rsidR="00872554">
              <w:rPr>
                <w:noProof/>
              </w:rPr>
              <w:t xml:space="preserve">interval </w:t>
            </w:r>
            <w:r w:rsidR="00872554" w:rsidRPr="0071755D"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is made as 120ms </w:t>
            </w:r>
            <w:r>
              <w:rPr>
                <w:noProof/>
              </w:rPr>
              <w:t xml:space="preserve">as proposed in </w:t>
            </w:r>
            <w:r w:rsidRPr="0071755D">
              <w:rPr>
                <w:noProof/>
              </w:rPr>
              <w:t xml:space="preserve">R5-218335 </w:t>
            </w:r>
            <w:r>
              <w:rPr>
                <w:noProof/>
              </w:rPr>
              <w:t>.B</w:t>
            </w:r>
            <w:r w:rsidRPr="0071755D">
              <w:rPr>
                <w:noProof/>
              </w:rPr>
              <w:t xml:space="preserve">ut the same is not taken care </w:t>
            </w:r>
            <w:r>
              <w:rPr>
                <w:noProof/>
              </w:rPr>
              <w:t xml:space="preserve">at step 5 </w:t>
            </w:r>
            <w:r w:rsidRPr="0071755D">
              <w:rPr>
                <w:noProof/>
              </w:rPr>
              <w:t>when receiving the measurement report to check for the measurement interval .. this has to be corrected</w:t>
            </w:r>
          </w:p>
        </w:tc>
      </w:tr>
      <w:tr w:rsidR="00FA485A" w14:paraId="1394E9F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383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91B" w14:textId="77777777" w:rsidR="00FA485A" w:rsidRPr="001124B3" w:rsidRDefault="004D57D7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report interval check while receiving the measurement report is corrected at step 5</w:t>
            </w:r>
          </w:p>
        </w:tc>
      </w:tr>
      <w:tr w:rsidR="00FA485A" w14:paraId="559CF51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27F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5F3A" w14:textId="77777777" w:rsidR="00FA485A" w:rsidRPr="00CC39F9" w:rsidRDefault="006B629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6B6299">
              <w:rPr>
                <w:rFonts w:ascii="Arial" w:hAnsi="Arial" w:cs="Arial"/>
                <w:lang w:eastAsia="en-GB"/>
              </w:rPr>
              <w:t>NR5GC_IRAT\RRC_Measurement_NR5GC_NR.ttcn</w:t>
            </w:r>
          </w:p>
        </w:tc>
      </w:tr>
      <w:tr w:rsidR="00220349" w14:paraId="547BD60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0021" w14:textId="6A9B7B23" w:rsidR="00220349" w:rsidRDefault="0091133F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9401" w14:textId="2EC6865F" w:rsidR="00220349" w:rsidRDefault="0091133F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DCEFD40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8D63BE4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8C2A11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A2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function f_TC_8_1_3_2_3_TestBody() runs on NR_BASE_PTC</w:t>
            </w:r>
          </w:p>
          <w:p w14:paraId="07F4921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C94943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7B067CA8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42E93D3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v_CellPower_T0_FR1 := -88;</w:t>
            </w:r>
          </w:p>
          <w:p w14:paraId="08DDDD9E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v_CellPower_T1_FR1 := -88; //@sic R5s200725 sic@</w:t>
            </w:r>
          </w:p>
          <w:p w14:paraId="428BB530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nl-NL"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var integer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>v_Noc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 := -94;</w:t>
            </w:r>
          </w:p>
          <w:p w14:paraId="04B2D486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nl-NL"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    var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>PhysCellId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>v_PhysCellId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>;</w:t>
            </w:r>
          </w:p>
          <w:p w14:paraId="5B8FC33D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it-IT"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   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var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ARFCN_ValueEUTRA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v_ARFCN_ValueEUTRA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;</w:t>
            </w:r>
          </w:p>
          <w:p w14:paraId="3541DB98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it-IT"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  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var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EUTRA_PhysCellId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v_EUTRA_CellId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;</w:t>
            </w:r>
          </w:p>
          <w:p w14:paraId="3A92274B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   </w:t>
            </w: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v_MeasurementBandwidth_int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FA304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EUTRA_AllowedMeasBandwidth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19F67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Hysteresis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7F103C2A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EventTriggerConfigInterRAT.reportAmount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v_ReportAmount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r2; //@sic R5s200725 sic@</w:t>
            </w:r>
          </w:p>
          <w:p w14:paraId="2CE125C6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RSRQ_Range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v_B2_Threshold1 := 79; //@sic R5s200725 sic@</w:t>
            </w:r>
          </w:p>
          <w:p w14:paraId="5472F0A0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RSRQ_RangeEUTRA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v_B2_Threshold2EUTRA := 23; //@sic R5s200725 sic@</w:t>
            </w:r>
          </w:p>
          <w:p w14:paraId="5885FFD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B4D38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F2344D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140C4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MeasObjectParamsList_Type_EUTRA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27A70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40A4D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FFD2E0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4992E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3B954BE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98CFE2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8.1.3.2.3.3.2-1, Table 8.1.3.2.3.3.2-2</w:t>
            </w:r>
          </w:p>
          <w:p w14:paraId="60FE40CE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>/*         |    FR1     |    FR2</w:t>
            </w:r>
          </w:p>
          <w:p w14:paraId="1509129A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181B69C7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-88     |    FFS</w:t>
            </w:r>
          </w:p>
          <w:p w14:paraId="6EB5A3DF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495CA523" w14:textId="77777777" w:rsidR="006F6CE9" w:rsidRPr="0091133F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-94     |    FFS</w:t>
            </w:r>
          </w:p>
          <w:p w14:paraId="023804C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</w:p>
          <w:p w14:paraId="3A1B668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48396A5E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DB26566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f_EUTRA_NR_WaitForCoOrd_SysInfo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(EUTRA);</w:t>
            </w:r>
          </w:p>
          <w:p w14:paraId="1FE8DE50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Arfcn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A557E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bit2int 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297B7A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v_MeasurementBandwidth_int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DL_Bandwidth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72D34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f_NR5GC_IRAT_ConvertIntegerToEUTRA_AllowedMeasBandwidth(v_MeasurementBandwidth_int);</w:t>
            </w:r>
          </w:p>
          <w:p w14:paraId="5B1F5FF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B0A00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v_CellPower_T0_FR1,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5BF71F1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v_CellPower_T1_FR1,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32701E8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24F0558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7C8CC99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1DE69E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 Activate Noise Generator for NR Cell1</w:t>
            </w:r>
          </w:p>
          <w:p w14:paraId="5625098C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65EC2B0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03ABBD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8446E2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Cell1 including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to setup inter-RAT measurement and reporting for event B2</w:t>
            </w:r>
          </w:p>
          <w:p w14:paraId="5442F2E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RRCReconfigrationComplete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276EA51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5ABF931B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{cs_MeasObjectId1(nr_Cell1)};</w:t>
            </w:r>
          </w:p>
          <w:p w14:paraId="027B5E6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{cs_MeasObjectId2_EUTRA(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51E18F5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{cs_NR_ReportConfig_reportConfigInterRAT(tsc_NR_IdReportConfigId1, cs_NR_ReportConfigInterRAT_Trigger_eventB2_EUTRA_Rsrq(v_B2_Threshold1, v_B2_Threshold2EUTRA,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v_ReportAmount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, true, false, ms120))}; //@sic R5-218335, R5-203359, R5s201111 sic@</w:t>
            </w:r>
          </w:p>
          <w:p w14:paraId="5544514C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{cs_NR_MeasId_Config_id1_obj2_conf1};</w:t>
            </w:r>
          </w:p>
          <w:p w14:paraId="38EFC1E7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0EE86F8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f_NR_GenerateMeasurementConfigNR_EUTRA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true,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, cs_MeasGapConfig_FR1, cs_38508_QuantityConfig_EUTRA);</w:t>
            </w:r>
          </w:p>
          <w:p w14:paraId="39BCBFF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f_NR_GenerateMeasurementConfigNR_EUTRA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, cs_38508_MeasGapConfig_UE(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cs_NR_GapConfig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(0, ms6, ms40, ms0)), cs_38508_QuantityConfig_EUTRA);</w:t>
            </w:r>
          </w:p>
          <w:p w14:paraId="191C775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1A0E1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9B0330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3D60DE6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(nr_Cell1,-,-,-,-,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DFF2A4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(nr_Cell1,v_MeasConfig); //@sic R5-198871 sic@</w:t>
            </w:r>
          </w:p>
          <w:p w14:paraId="5B6C5F5C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9327D5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 3"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6C074D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the next 10s?</w:t>
            </w:r>
          </w:p>
          <w:p w14:paraId="3260BE2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f_NR_Check_NoMeasurementReport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(10.0, nr_Cell1,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cr_NR_MeasurementReport_Any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6CE72B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ED2B26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 4"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9D121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//SS re-adjusts the cell-specific reference signal level according to row "T1" in Table 8.1.3.2.3.3.2-1/2.</w:t>
            </w:r>
          </w:p>
          <w:p w14:paraId="35CAF808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 //@sic R5s200543 sic@</w:t>
            </w:r>
          </w:p>
          <w:p w14:paraId="469A2D49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(EUTRA); //@sic R5s200543 sic@</w:t>
            </w:r>
          </w:p>
          <w:p w14:paraId="23C8365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52D89160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4DE27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F50FB3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 to report event B2 with the measured RSRP and RSRQ values for E-UTRA Cell 1?</w:t>
            </w:r>
          </w:p>
          <w:p w14:paraId="2368092A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9346081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tsc_NR_MeasId1, 2, 48.0, cr_NR_MeasResults_MeasResultNeighCells_EUTRA({cr_NR_MeasResultEUTRA_CellResults(v_EUTRA_CellId,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cr_NR_MeasQuantityResultsEUTRA_Rsrp_Rsrq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)})); //@sic R5-204437, R5s201111, R5s200725, R5-201097, R5-211389 sic@</w:t>
            </w:r>
          </w:p>
          <w:p w14:paraId="1967234F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C25D80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 Deactivate Noise Generator for NR Cell1</w:t>
            </w:r>
          </w:p>
          <w:p w14:paraId="4F89BC22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f_NR_DeactivateVNG_MultipleCells(f_NR_GetCellIdListWithActiveVNG({cs_CellNoiseLevel(nr_Cell1,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14:paraId="72034CE0" w14:textId="77777777"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3A91621" w14:textId="77777777" w:rsidR="001127D4" w:rsidRPr="00722896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}//End of f_TC_8_1_3_2_3_TestBody()</w:t>
            </w:r>
          </w:p>
        </w:tc>
      </w:tr>
    </w:tbl>
    <w:p w14:paraId="2DA9E20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95183C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E7B60E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5E6F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function f_TC_8_1_3_2_3_TestBody() runs on NR_BASE_PTC</w:t>
            </w:r>
          </w:p>
          <w:p w14:paraId="1545B80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EB2513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14:paraId="09E389C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792A1B84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v_CellPower_T0_FR1 := -88;</w:t>
            </w:r>
          </w:p>
          <w:p w14:paraId="5F6E90EF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v_CellPower_T1_FR1 := -88; //@sic R5s200725 sic@</w:t>
            </w:r>
          </w:p>
          <w:p w14:paraId="2FBB15F0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nl-NL"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var integer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>v_Noc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 := -94;</w:t>
            </w:r>
          </w:p>
          <w:p w14:paraId="37456E5B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nl-NL"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    var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>PhysCellId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>v_PhysCellId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>;</w:t>
            </w:r>
          </w:p>
          <w:p w14:paraId="7DA76E8C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it-IT"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val="nl-NL" w:eastAsia="de-DE"/>
              </w:rPr>
              <w:t xml:space="preserve">   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var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ARFCN_ValueEUTRA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v_ARFCN_ValueEUTRA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;</w:t>
            </w:r>
          </w:p>
          <w:p w14:paraId="1B48FABB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it-IT"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  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var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EUTRA_PhysCellId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</w:t>
            </w:r>
            <w:proofErr w:type="spellStart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v_EUTRA_CellId</w:t>
            </w:r>
            <w:proofErr w:type="spellEnd"/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>;</w:t>
            </w:r>
          </w:p>
          <w:p w14:paraId="59C793C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val="it-IT" w:eastAsia="de-DE"/>
              </w:rPr>
              <w:t xml:space="preserve">    </w:t>
            </w: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v_MeasurementBandwidth_int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7DFE5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EUTRA_AllowedMeasBandwidth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92DB1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Hysteresis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40EB135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EventTriggerConfigInterRAT.reportAmount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v_ReportAmount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r2; //@sic R5s200725 sic@</w:t>
            </w:r>
          </w:p>
          <w:p w14:paraId="155297C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RSRQ_Range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v_B2_Threshold1 := 79; //@sic R5s200725 sic@</w:t>
            </w:r>
          </w:p>
          <w:p w14:paraId="1C9466B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RSRQ_RangeEUTRA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v_B2_Threshold2EUTRA := 23; //@sic R5s200725 sic@</w:t>
            </w:r>
          </w:p>
          <w:p w14:paraId="043606C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AFAB6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94F92D2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C03432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MeasObjectParamsList_Type_EUTRA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9F1498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E5C81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38D42B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3064F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019E2E6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C67C52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8.1.3.2.3.3.2-1, Table 8.1.3.2.3.3.2-2</w:t>
            </w:r>
          </w:p>
          <w:p w14:paraId="2402E31A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>/*         |    FR1     |    FR2</w:t>
            </w:r>
          </w:p>
          <w:p w14:paraId="1DCF2670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2F026B8C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-88     |    FFS</w:t>
            </w:r>
          </w:p>
          <w:p w14:paraId="0AE49552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14:paraId="7E411023" w14:textId="77777777" w:rsidR="00042706" w:rsidRPr="0091133F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-94     |    FFS</w:t>
            </w:r>
          </w:p>
          <w:p w14:paraId="211510C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133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</w:p>
          <w:p w14:paraId="40308BEA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217454A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6E0001B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f_EUTRA_NR_WaitForCoOrd_SysInfo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(EUTRA);</w:t>
            </w:r>
          </w:p>
          <w:p w14:paraId="5A70CE32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Arfcn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A32B7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bit2int 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C6F26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v_MeasurementBandwidth_int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DL_Bandwidth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4F586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f_NR5GC_IRAT_ConvertIntegerToEUTRA_AllowedMeasBandwidth(v_MeasurementBandwidth_int);</w:t>
            </w:r>
          </w:p>
          <w:p w14:paraId="5FFE42C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5589D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v_CellPower_T0_FR1,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4495CF0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v_CellPower_T1_FR1,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4233214B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E91227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60E448D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CAFB28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 Activate Noise Generator for NR Cell1</w:t>
            </w:r>
          </w:p>
          <w:p w14:paraId="7611F6F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2A3C1582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E11E37B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50DBEB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Cell1 including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to setup inter-RAT measurement and reporting for event B2</w:t>
            </w:r>
          </w:p>
          <w:p w14:paraId="0C11B85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RRCReconfigrationComplete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1ED99FB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D145F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{cs_MeasObjectId1(nr_Cell1)};</w:t>
            </w:r>
          </w:p>
          <w:p w14:paraId="0074D7D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{cs_MeasObjectId2_EUTRA(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D8909C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{cs_NR_ReportConfig_reportConfigInterRAT(tsc_NR_IdReportConfigId1, cs_NR_ReportConfigInterRAT_Trigger_eventB2_EUTRA_Rsrq(v_B2_Threshold1, v_B2_Threshold2EUTRA,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v_ReportAmount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, true, false, ms120))}; //@sic R5-218335, R5-203359, R5s201111 sic@</w:t>
            </w:r>
          </w:p>
          <w:p w14:paraId="2D49EE3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{cs_NR_MeasId_Config_id1_obj2_conf1};</w:t>
            </w:r>
          </w:p>
          <w:p w14:paraId="08458DAA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F58796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f_NR_GenerateMeasurementConfigNR_EUTRA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true,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, cs_MeasGapConfig_FR1, cs_38508_QuantityConfig_EUTRA);</w:t>
            </w:r>
          </w:p>
          <w:p w14:paraId="30354C6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f_NR_GenerateMeasurementConfigNR_EUTRA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, cs_38508_MeasGapConfig_UE(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cs_NR_GapConfig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(0, ms6, ms40, ms0)), cs_38508_QuantityConfig_EUTRA);</w:t>
            </w:r>
          </w:p>
          <w:p w14:paraId="07C1CD1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E59684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CC116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9C4994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(nr_Cell1,-,-,-,-,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37F768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(nr_Cell1,v_MeasConfig); //@sic R5-198871 sic@</w:t>
            </w:r>
          </w:p>
          <w:p w14:paraId="4C1B0B6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903D5D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 3"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8EEA4E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the next 10s?</w:t>
            </w:r>
          </w:p>
          <w:p w14:paraId="41BFA42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f_NR_Check_NoMeasurementReport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(10.0, nr_Cell1,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cr_NR_MeasurementReport_Any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</w:p>
          <w:p w14:paraId="700942B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51121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 4"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2FCB6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//SS re-adjusts the cell-specific reference signal level according to row "T1" in Table 8.1.3.2.3.3.2-1/2.</w:t>
            </w:r>
          </w:p>
          <w:p w14:paraId="7F9B2075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); //@sic R5s200543 sic@</w:t>
            </w:r>
          </w:p>
          <w:p w14:paraId="7D391406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(EUTRA); //@sic R5s200543 sic@</w:t>
            </w:r>
          </w:p>
          <w:p w14:paraId="11C21D33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5EE6DA1C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4A40EF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A9E5B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 to report event B2 with the measured RSRP and RSRQ values for E-UTRA Cell 1?</w:t>
            </w:r>
          </w:p>
          <w:p w14:paraId="60DE95F7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62C019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f_NR_ReceiveMeasurementReports</w:t>
            </w:r>
            <w:proofErr w:type="spellEnd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v_PhysCellId</w:t>
            </w:r>
            <w:proofErr w:type="spellEnd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tsc_NR_MeasId1, 2, </w:t>
            </w:r>
            <w:r w:rsidRPr="003A6DD8">
              <w:rPr>
                <w:rFonts w:ascii="Courier New" w:hAnsi="Courier New" w:cs="Courier New"/>
                <w:b/>
                <w:color w:val="002060"/>
                <w:highlight w:val="yellow"/>
                <w:lang w:eastAsia="de-DE"/>
              </w:rPr>
              <w:t>12.0,</w:t>
            </w:r>
            <w:r w:rsidRPr="003A6DD8">
              <w:rPr>
                <w:rFonts w:ascii="Courier New" w:hAnsi="Courier New" w:cs="Courier New"/>
                <w:color w:val="002060"/>
                <w:highlight w:val="yellow"/>
                <w:lang w:eastAsia="de-DE"/>
              </w:rPr>
              <w:t xml:space="preserve"> </w:t>
            </w:r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cr_NR_MeasResults_MeasResultNeighCells_EUTRA({cr_NR_MeasResultEUTRA_CellResults(v_EUTRA_CellId, </w:t>
            </w:r>
            <w:proofErr w:type="spellStart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cr_NR_MeasQuantityResultsEUTRA_Rsrp_Rsrq</w:t>
            </w:r>
            <w:proofErr w:type="spellEnd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)})); //@sic R5-204437, R5s201111, R5s200725, R5-201097, R5-211389 sic@ </w:t>
            </w:r>
          </w:p>
          <w:p w14:paraId="7144F389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3FC321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 Deactivate Noise Generator for NR Cell1</w:t>
            </w:r>
          </w:p>
          <w:p w14:paraId="122DCCA4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f_NR_DeactivateVNG_MultipleCells(f_NR_GetCellIdListWithActiveVNG({cs_CellNoiseLevel(nr_Cell1,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14:paraId="0210689A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A899830" w14:textId="77777777"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f_TC_8_1_3_2_3_TestBody()</w:t>
            </w:r>
          </w:p>
          <w:p w14:paraId="1BA044C8" w14:textId="77777777" w:rsidR="001127D4" w:rsidRPr="006D35E4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0E4088BC" w14:textId="77777777" w:rsidR="00F96833" w:rsidRDefault="00F96833" w:rsidP="005F5CEE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316CB" w14:textId="77777777" w:rsidR="004202F0" w:rsidRDefault="004202F0">
      <w:r>
        <w:separator/>
      </w:r>
    </w:p>
  </w:endnote>
  <w:endnote w:type="continuationSeparator" w:id="0">
    <w:p w14:paraId="2EC11610" w14:textId="77777777" w:rsidR="004202F0" w:rsidRDefault="0042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901B1" w14:textId="77777777" w:rsidR="004202F0" w:rsidRDefault="004202F0">
      <w:r>
        <w:separator/>
      </w:r>
    </w:p>
  </w:footnote>
  <w:footnote w:type="continuationSeparator" w:id="0">
    <w:p w14:paraId="4E33459C" w14:textId="77777777" w:rsidR="004202F0" w:rsidRDefault="0042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58B7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BE033" w14:textId="77777777" w:rsidR="007E643A" w:rsidRDefault="007E64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983A" w14:textId="77777777" w:rsidR="007E643A" w:rsidRDefault="007E643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1554D" w14:textId="77777777" w:rsidR="007E643A" w:rsidRDefault="007E64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5A7B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404A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02F0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133F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0EAB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F598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96AAF-AF32-4C3C-B4E7-9E59CBFCD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1933</Words>
  <Characters>12183</Characters>
  <Application>Microsoft Office Word</Application>
  <DocSecurity>0</DocSecurity>
  <Lines>101</Lines>
  <Paragraphs>28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14088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3</cp:revision>
  <cp:lastPrinted>1900-01-01T00:00:00Z</cp:lastPrinted>
  <dcterms:created xsi:type="dcterms:W3CDTF">2021-12-15T18:45:00Z</dcterms:created>
  <dcterms:modified xsi:type="dcterms:W3CDTF">2022-01-06T12:52:00Z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