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5780FE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53C51" w:rsidRPr="00A53C51">
        <w:rPr>
          <w:b/>
          <w:bCs/>
          <w:i/>
          <w:iCs/>
          <w:sz w:val="24"/>
          <w:szCs w:val="24"/>
        </w:rPr>
        <w:t>R5s220016</w:t>
      </w:r>
    </w:p>
    <w:p w14:paraId="5D6FC58C" w14:textId="1E5CEA7A" w:rsidR="001A09A3" w:rsidRDefault="003C5793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A7CB900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6A4438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B61953" w:rsidR="001E41F3" w:rsidRPr="005F0EEB" w:rsidRDefault="00A53C5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53C51">
              <w:rPr>
                <w:b/>
                <w:bCs/>
                <w:sz w:val="24"/>
                <w:szCs w:val="24"/>
              </w:rPr>
              <w:t>2250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C5B6CA9" w:rsidR="001E41F3" w:rsidRPr="00410371" w:rsidRDefault="003C57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D31865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D31865">
              <w:rPr>
                <w:b/>
                <w:noProof/>
                <w:sz w:val="28"/>
              </w:rPr>
              <w:t>0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F88181E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02AD" w:rsidRPr="009302AD">
              <w:t xml:space="preserve">NR5GC MDT </w:t>
            </w:r>
            <w:r w:rsidR="00E83762">
              <w:t xml:space="preserve">template </w:t>
            </w:r>
            <w:r w:rsidR="00E83762" w:rsidRPr="00E83762">
              <w:t>cr_NR_RLF_Report_r16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DB27F9E" w:rsidR="001E41F3" w:rsidRDefault="004F53EF">
            <w:pPr>
              <w:pStyle w:val="CRCoverPage"/>
              <w:spacing w:after="0"/>
              <w:ind w:left="100"/>
              <w:rPr>
                <w:noProof/>
              </w:rPr>
            </w:pPr>
            <w:r w:rsidRPr="00370835">
              <w:t>NR_SON_MDT-</w:t>
            </w:r>
            <w:proofErr w:type="spellStart"/>
            <w:r w:rsidRPr="00370835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8ACA882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</w:t>
            </w:r>
            <w:r w:rsidR="009302AD"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3340D1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A53C5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5CF504" w:rsidR="001E41F3" w:rsidRDefault="00715EBA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template </w:t>
            </w:r>
            <w:r w:rsidRPr="003B55AE">
              <w:rPr>
                <w:rFonts w:cs="Arial"/>
                <w:lang w:eastAsia="en-GB"/>
              </w:rPr>
              <w:t xml:space="preserve">cr_NR_MeasResult2NR_r16 have defined like first parameter </w:t>
            </w:r>
            <w:proofErr w:type="spellStart"/>
            <w:r w:rsidRPr="003B55AE">
              <w:rPr>
                <w:rFonts w:cs="Arial"/>
                <w:lang w:eastAsia="en-GB"/>
              </w:rPr>
              <w:t>ARFCN_ValueNR</w:t>
            </w:r>
            <w:proofErr w:type="spellEnd"/>
            <w:r w:rsidRPr="003B55AE">
              <w:rPr>
                <w:rFonts w:cs="Arial"/>
                <w:lang w:eastAsia="en-GB"/>
              </w:rPr>
              <w:t xml:space="preserve"> and second </w:t>
            </w:r>
            <w:proofErr w:type="spellStart"/>
            <w:r w:rsidRPr="003B55AE">
              <w:rPr>
                <w:rFonts w:cs="Arial"/>
                <w:lang w:eastAsia="en-GB"/>
              </w:rPr>
              <w:t>PhysCellId</w:t>
            </w:r>
            <w:proofErr w:type="spellEnd"/>
            <w:r w:rsidRPr="003B55AE">
              <w:rPr>
                <w:rFonts w:cs="Arial"/>
                <w:lang w:eastAsia="en-GB"/>
              </w:rPr>
              <w:t>. These 2 parameters are swapped in definition of template cr_NR_RLF_Report_r16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EBA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715EBA" w:rsidRDefault="00715EBA" w:rsidP="00715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66D20C" w:rsidR="00715EBA" w:rsidRDefault="00715EBA" w:rsidP="00715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Swap </w:t>
            </w:r>
            <w:proofErr w:type="spellStart"/>
            <w:r w:rsidRPr="003B55AE">
              <w:rPr>
                <w:rFonts w:cs="Arial"/>
                <w:lang w:eastAsia="en-GB"/>
              </w:rPr>
              <w:t>ARFCN_ValueNR</w:t>
            </w:r>
            <w:proofErr w:type="spellEnd"/>
            <w:r w:rsidRPr="003B55AE">
              <w:rPr>
                <w:rFonts w:cs="Arial"/>
                <w:lang w:eastAsia="en-GB"/>
              </w:rPr>
              <w:t xml:space="preserve"> and second </w:t>
            </w:r>
            <w:proofErr w:type="spellStart"/>
            <w:r w:rsidRPr="003B55AE">
              <w:rPr>
                <w:rFonts w:cs="Arial"/>
                <w:lang w:eastAsia="en-GB"/>
              </w:rPr>
              <w:t>PhysCellId</w:t>
            </w:r>
            <w:proofErr w:type="spellEnd"/>
            <w:r>
              <w:rPr>
                <w:rFonts w:cs="Arial"/>
                <w:lang w:eastAsia="en-GB"/>
              </w:rPr>
              <w:t xml:space="preserve"> inside </w:t>
            </w:r>
            <w:r w:rsidRPr="003B55AE">
              <w:rPr>
                <w:rFonts w:cs="Arial"/>
                <w:lang w:eastAsia="en-GB"/>
              </w:rPr>
              <w:t>cr_NR_MeasResult2NR_r16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AF5D32" w:rsidR="001E41F3" w:rsidRDefault="003B55AE" w:rsidP="003B55AE">
            <w:pPr>
              <w:pStyle w:val="CRCoverPage"/>
              <w:spacing w:after="0"/>
              <w:ind w:left="100"/>
            </w:pPr>
            <w:r>
              <w:t>8.1.6.1.3.1.NR5GC, 8.1.6.1.3.2.NR5GC, 8.1.6.1.3.5.NR5GC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9030941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238D59ED" w:rsidR="0067716D" w:rsidRPr="0067716D" w:rsidRDefault="0067716D" w:rsidP="0067716D">
      <w:pPr>
        <w:pStyle w:val="Listenabsatz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D92818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enabsatz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301E4" w:rsidRPr="007C0A48" w14:paraId="35981B62" w14:textId="77777777" w:rsidTr="00A3669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C328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8DA8" w14:textId="2D2B0C08" w:rsidR="002301E4" w:rsidRPr="002301E4" w:rsidRDefault="003B55AE" w:rsidP="00A36696">
            <w:pPr>
              <w:rPr>
                <w:rFonts w:ascii="Arial" w:hAnsi="Arial" w:cs="Arial"/>
                <w:lang w:val="en-US" w:eastAsia="ja-JP"/>
              </w:rPr>
            </w:pPr>
            <w:r w:rsidRPr="003B55AE">
              <w:rPr>
                <w:rFonts w:ascii="Arial" w:hAnsi="Arial" w:cs="Arial"/>
                <w:lang w:eastAsia="en-GB"/>
              </w:rPr>
              <w:t>cr_NR_RLF_Report_r16</w:t>
            </w:r>
          </w:p>
        </w:tc>
      </w:tr>
      <w:tr w:rsidR="002301E4" w:rsidRPr="007C0A48" w14:paraId="26AD2036" w14:textId="77777777" w:rsidTr="00A3669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3EAB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537" w14:textId="6A3623CE" w:rsidR="002301E4" w:rsidRPr="002237F4" w:rsidRDefault="003B55AE" w:rsidP="00A36696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en-GB"/>
              </w:rPr>
              <w:t xml:space="preserve">The template </w:t>
            </w:r>
            <w:r w:rsidRPr="003B55AE">
              <w:rPr>
                <w:rFonts w:cs="Arial"/>
                <w:lang w:eastAsia="en-GB"/>
              </w:rPr>
              <w:t xml:space="preserve">cr_NR_MeasResult2NR_r16 have defined like first parameter </w:t>
            </w:r>
            <w:proofErr w:type="spellStart"/>
            <w:r w:rsidRPr="003B55AE">
              <w:rPr>
                <w:rFonts w:cs="Arial"/>
                <w:lang w:eastAsia="en-GB"/>
              </w:rPr>
              <w:t>ARFCN_ValueNR</w:t>
            </w:r>
            <w:proofErr w:type="spellEnd"/>
            <w:r w:rsidRPr="003B55AE">
              <w:rPr>
                <w:rFonts w:cs="Arial"/>
                <w:lang w:eastAsia="en-GB"/>
              </w:rPr>
              <w:t xml:space="preserve"> and second </w:t>
            </w:r>
            <w:proofErr w:type="spellStart"/>
            <w:r w:rsidRPr="003B55AE">
              <w:rPr>
                <w:rFonts w:cs="Arial"/>
                <w:lang w:eastAsia="en-GB"/>
              </w:rPr>
              <w:t>PhysCellId</w:t>
            </w:r>
            <w:proofErr w:type="spellEnd"/>
            <w:r w:rsidRPr="003B55AE">
              <w:rPr>
                <w:rFonts w:cs="Arial"/>
                <w:lang w:eastAsia="en-GB"/>
              </w:rPr>
              <w:t>. These 2 parameters are swapped in definition of template cr_NR_RLF_Report_r16</w:t>
            </w: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2301E4" w:rsidRPr="007C0A48" w14:paraId="59F7E9CD" w14:textId="77777777" w:rsidTr="00A366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780E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9305" w14:textId="42E774AB" w:rsidR="002301E4" w:rsidRPr="002301E4" w:rsidRDefault="003B55AE" w:rsidP="00A36696">
            <w:pPr>
              <w:spacing w:after="0" w:line="259" w:lineRule="auto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Swap </w:t>
            </w:r>
            <w:proofErr w:type="spellStart"/>
            <w:r w:rsidRPr="003B55AE">
              <w:rPr>
                <w:rFonts w:ascii="Arial" w:hAnsi="Arial" w:cs="Arial"/>
                <w:lang w:eastAsia="en-GB"/>
              </w:rPr>
              <w:t>ARFCN_ValueNR</w:t>
            </w:r>
            <w:proofErr w:type="spellEnd"/>
            <w:r w:rsidRPr="003B55AE">
              <w:rPr>
                <w:rFonts w:ascii="Arial" w:hAnsi="Arial" w:cs="Arial"/>
                <w:lang w:eastAsia="en-GB"/>
              </w:rPr>
              <w:t xml:space="preserve"> and second </w:t>
            </w:r>
            <w:proofErr w:type="spellStart"/>
            <w:r w:rsidRPr="003B55AE">
              <w:rPr>
                <w:rFonts w:ascii="Arial" w:hAnsi="Arial" w:cs="Arial"/>
                <w:lang w:eastAsia="en-GB"/>
              </w:rPr>
              <w:t>PhysCellId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inside </w:t>
            </w:r>
            <w:r w:rsidRPr="003B55AE">
              <w:rPr>
                <w:rFonts w:ascii="Arial" w:hAnsi="Arial" w:cs="Arial"/>
                <w:lang w:eastAsia="en-GB"/>
              </w:rPr>
              <w:t>cr_NR_MeasResult2NR_r16</w:t>
            </w:r>
          </w:p>
        </w:tc>
      </w:tr>
      <w:tr w:rsidR="002301E4" w:rsidRPr="007C0A48" w14:paraId="5514F109" w14:textId="77777777" w:rsidTr="00A366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626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F020" w14:textId="6BB6B435" w:rsidR="002301E4" w:rsidRPr="007C0A48" w:rsidRDefault="003B55AE" w:rsidP="00A36696">
            <w:pPr>
              <w:spacing w:after="0"/>
              <w:rPr>
                <w:rFonts w:ascii="Arial" w:hAnsi="Arial" w:cs="Arial"/>
                <w:color w:val="000000"/>
              </w:rPr>
            </w:pPr>
            <w:r w:rsidRPr="003B55AE">
              <w:rPr>
                <w:rFonts w:ascii="Arial" w:hAnsi="Arial" w:cs="Arial"/>
                <w:color w:val="000000"/>
              </w:rPr>
              <w:t>NR5GC_MDT_Specific_Templates.ttcn</w:t>
            </w:r>
          </w:p>
        </w:tc>
      </w:tr>
      <w:tr w:rsidR="002301E4" w:rsidRPr="007C0A48" w14:paraId="7769136E" w14:textId="77777777" w:rsidTr="00A366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D863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19F2" w14:textId="4043F7BB" w:rsidR="002301E4" w:rsidRPr="00F50F11" w:rsidRDefault="00F50F11" w:rsidP="00A36696">
            <w:pPr>
              <w:rPr>
                <w:rFonts w:ascii="Arial" w:hAnsi="Arial" w:cs="Arial"/>
              </w:rPr>
            </w:pPr>
            <w:r w:rsidRPr="00F50F11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2D4784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template RLF_Report_r16 cr_NR_RLF_Report_r16 (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p_PhysCellId_New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179337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ARFCN_ValueNR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p_ARFCN_ValueNR_New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F7760C5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CellIdentity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p_CellIdentity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1C863D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RNTI_Value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p_RNTI_Val_OldServCell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FAA4BAE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template (present)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SSB_Index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p_SSB_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Index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1</w:t>
      </w:r>
    </w:p>
    <w:p w14:paraId="6326044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) :=</w:t>
      </w:r>
    </w:p>
    <w:p w14:paraId="447E651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{</w:t>
      </w:r>
      <w:bookmarkStart w:id="7" w:name="_GoBack"/>
      <w:bookmarkEnd w:id="7"/>
    </w:p>
    <w:p w14:paraId="3FF8182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nr_RLF_Report_r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</w:t>
      </w:r>
    </w:p>
    <w:p w14:paraId="2BC2E430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{</w:t>
      </w:r>
    </w:p>
    <w:p w14:paraId="6EB8C75F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measResultLastServCell_r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cr_MeasResultRLFNR_r16_1SSB(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p_SSB_Index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41C581B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measResultNeighCells_r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cr_NR_MeasResultNeighCells_r16_NRList ({cr_NR_MeasResult2NR_r16 (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p_PhysCellId_New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p_ARFCN_ValueNR_New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)}),</w:t>
      </w:r>
    </w:p>
    <w:p w14:paraId="510E539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c_RNTI_r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p_RNTI_Val_OldServCell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DA8FF2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previousPCellId_r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omit,</w:t>
      </w:r>
    </w:p>
    <w:p w14:paraId="475233D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failedPCellId_r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379BBEC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nrFailedPCellId_r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?  //@sic R5s211638 sic@</w:t>
      </w:r>
    </w:p>
    <w:p w14:paraId="6CF2EC46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},</w:t>
      </w:r>
    </w:p>
    <w:p w14:paraId="3E5F2FAB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reconnectCellId_r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omit,</w:t>
      </w:r>
    </w:p>
    <w:p w14:paraId="64B47EDF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timeUntilReconnection_r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omit,      /* @sic R5s211526 BASELINE MOVING 2021 sic@ */</w:t>
      </w:r>
    </w:p>
    <w:p w14:paraId="7B74235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reestablishmentCellId_r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cr_NR_CGI_Info_Logging_r16_Def(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p_CellIdentity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317D149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timeConnFailure_r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omit,</w:t>
      </w:r>
    </w:p>
    <w:p w14:paraId="268B465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timeSinceFailure_r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?,</w:t>
      </w:r>
    </w:p>
    <w:p w14:paraId="4817140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connectionFailureType_r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rlf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868643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rlf_Cause_r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t310_Expiry,</w:t>
      </w:r>
    </w:p>
    <w:p w14:paraId="17D9DF70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locationInfo_r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*,</w:t>
      </w:r>
    </w:p>
    <w:p w14:paraId="1C5D816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noSuitableCellFound_r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omit,</w:t>
      </w:r>
    </w:p>
    <w:p w14:paraId="4A3A7C0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ra_InformationCommon_r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omit,</w:t>
      </w:r>
    </w:p>
    <w:p w14:paraId="40B5CF9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csi_rsRLMConfigBitmap_v</w:t>
      </w:r>
      <w:proofErr w:type="gram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1650 :</w:t>
      </w:r>
      <w:proofErr w:type="gram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= omit /* @sic R5s211526 BASELINE MOVING 2021 FFS prose CR sic@ */</w:t>
      </w:r>
    </w:p>
    <w:p w14:paraId="19E8ED8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7369010" w14:textId="17EC430F" w:rsidR="00D46160" w:rsidRPr="00D46160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3C9B70CB" w14:textId="73417BA5" w:rsidR="0067716D" w:rsidRDefault="00D46160" w:rsidP="00D461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D4616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5819E817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template RLF_Report_r16 cr_NR_RLF_Report_r16 (PhysCellId p_PhysCellId_New,</w:t>
      </w:r>
    </w:p>
    <w:p w14:paraId="74E994DE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ARFCN_ValueNR p_ARFCN_ValueNR_New,</w:t>
      </w:r>
    </w:p>
    <w:p w14:paraId="4000F2AC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CellIdentity p_CellIdentity,</w:t>
      </w:r>
    </w:p>
    <w:p w14:paraId="7F6A8B3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RNTI_Value p_RNTI_Val_OldServCell,</w:t>
      </w:r>
    </w:p>
    <w:p w14:paraId="356BE246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template (present) SSB_Index p_SSB_Index := 1</w:t>
      </w:r>
    </w:p>
    <w:p w14:paraId="06D465E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) :=</w:t>
      </w:r>
    </w:p>
    <w:p w14:paraId="1D554966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{</w:t>
      </w:r>
    </w:p>
    <w:p w14:paraId="6BED8DAB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lastRenderedPageBreak/>
        <w:t xml:space="preserve">        nr_RLF_Report_r16 :=</w:t>
      </w:r>
    </w:p>
    <w:p w14:paraId="1360BB2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{</w:t>
      </w:r>
    </w:p>
    <w:p w14:paraId="00F7AAF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measResultLastServCell_r16 := cr_MeasResultRLFNR_r16_1SSB(p_SSB_Index),</w:t>
      </w:r>
    </w:p>
    <w:p w14:paraId="3865C41B" w14:textId="32895756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measResultNeighCells_r16 := cr_NR_MeasResultNeighCells_r16_NRList ({cr_NR_MeasResult2NR_r16 (</w:t>
      </w:r>
      <w:r w:rsidRPr="003B55AE">
        <w:rPr>
          <w:rFonts w:ascii="Courier New" w:hAnsi="Courier New"/>
          <w:noProof/>
          <w:sz w:val="16"/>
          <w:highlight w:val="yellow"/>
        </w:rPr>
        <w:t>p_ARFCN_ValueNR_New, p_PhysCellId_New</w:t>
      </w:r>
      <w:r w:rsidRPr="003B55AE">
        <w:rPr>
          <w:rFonts w:ascii="Courier New" w:hAnsi="Courier New"/>
          <w:noProof/>
          <w:sz w:val="16"/>
        </w:rPr>
        <w:t>)}),</w:t>
      </w:r>
    </w:p>
    <w:p w14:paraId="3321108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c_RNTI_r16 := p_RNTI_Val_OldServCell,</w:t>
      </w:r>
    </w:p>
    <w:p w14:paraId="1683223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previousPCellId_r16 := omit,</w:t>
      </w:r>
    </w:p>
    <w:p w14:paraId="3FC493C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failedPCellId_r16 := {</w:t>
      </w:r>
    </w:p>
    <w:p w14:paraId="73657C60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nrFailedPCellId_r16 := ?  //@sic R5s211638 sic@</w:t>
      </w:r>
    </w:p>
    <w:p w14:paraId="1761553B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},</w:t>
      </w:r>
    </w:p>
    <w:p w14:paraId="0C0F70B5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reconnectCellId_r16 := omit,</w:t>
      </w:r>
    </w:p>
    <w:p w14:paraId="4763930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timeUntilReconnection_r16 := omit,      /* @sic R5s211526 BASELINE MOVING 2021 sic@ */</w:t>
      </w:r>
    </w:p>
    <w:p w14:paraId="520CC4D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reestablishmentCellId_r16 := cr_NR_CGI_Info_Logging_r16_Def(p_CellIdentity),</w:t>
      </w:r>
    </w:p>
    <w:p w14:paraId="4EE76C2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timeConnFailure_r16 := omit,</w:t>
      </w:r>
    </w:p>
    <w:p w14:paraId="1F2BFE8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timeSinceFailure_r16 := ?,</w:t>
      </w:r>
    </w:p>
    <w:p w14:paraId="75D0B1B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connectionFailureType_r16 := rlf,</w:t>
      </w:r>
    </w:p>
    <w:p w14:paraId="623EEBE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rlf_Cause_r16 := t310_Expiry,</w:t>
      </w:r>
    </w:p>
    <w:p w14:paraId="22EC29A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locationInfo_r16 := *,</w:t>
      </w:r>
    </w:p>
    <w:p w14:paraId="59078CE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noSuitableCellFound_r16 := omit,</w:t>
      </w:r>
    </w:p>
    <w:p w14:paraId="11B4E5C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ra_InformationCommon_r16 := omit,</w:t>
      </w:r>
    </w:p>
    <w:p w14:paraId="63DF48FF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csi_rsRLMConfigBitmap_v1650 := omit /* @sic R5s211526 BASELINE MOVING 2021 FFS prose CR sic@ */</w:t>
      </w:r>
    </w:p>
    <w:p w14:paraId="080052B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}</w:t>
      </w:r>
    </w:p>
    <w:p w14:paraId="7EAEBED4" w14:textId="0F7184BB" w:rsidR="0067716D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};</w:t>
      </w:r>
      <w:r w:rsidR="00D46160" w:rsidRPr="00D46160">
        <w:rPr>
          <w:rFonts w:ascii="Courier New" w:hAnsi="Courier New"/>
          <w:noProof/>
          <w:sz w:val="16"/>
        </w:rPr>
        <w:t xml:space="preserve">    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17666" w14:textId="77777777" w:rsidR="003C5793" w:rsidRDefault="003C5793">
      <w:r>
        <w:separator/>
      </w:r>
    </w:p>
  </w:endnote>
  <w:endnote w:type="continuationSeparator" w:id="0">
    <w:p w14:paraId="2C5CA24A" w14:textId="77777777" w:rsidR="003C5793" w:rsidRDefault="003C5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FDC10" w14:textId="77777777" w:rsidR="003C5793" w:rsidRDefault="003C5793">
      <w:r>
        <w:separator/>
      </w:r>
    </w:p>
  </w:footnote>
  <w:footnote w:type="continuationSeparator" w:id="0">
    <w:p w14:paraId="564547B1" w14:textId="77777777" w:rsidR="003C5793" w:rsidRDefault="003C5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13A4"/>
    <w:rsid w:val="00145D43"/>
    <w:rsid w:val="00192C46"/>
    <w:rsid w:val="001A08B3"/>
    <w:rsid w:val="001A09A3"/>
    <w:rsid w:val="001A433F"/>
    <w:rsid w:val="001A6646"/>
    <w:rsid w:val="001A7B60"/>
    <w:rsid w:val="001B52F0"/>
    <w:rsid w:val="001B7A65"/>
    <w:rsid w:val="001E41F3"/>
    <w:rsid w:val="002118AB"/>
    <w:rsid w:val="002160BA"/>
    <w:rsid w:val="002301E4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B55AE"/>
    <w:rsid w:val="003C5793"/>
    <w:rsid w:val="003E1A36"/>
    <w:rsid w:val="003F03E6"/>
    <w:rsid w:val="00410371"/>
    <w:rsid w:val="004242F1"/>
    <w:rsid w:val="00462690"/>
    <w:rsid w:val="004B75B7"/>
    <w:rsid w:val="004F53EF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A4438"/>
    <w:rsid w:val="006B3C17"/>
    <w:rsid w:val="006B46FB"/>
    <w:rsid w:val="006E21FB"/>
    <w:rsid w:val="00715EBA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2AD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53C51"/>
    <w:rsid w:val="00A7671C"/>
    <w:rsid w:val="00AA2CBC"/>
    <w:rsid w:val="00AB1700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1865"/>
    <w:rsid w:val="00D46160"/>
    <w:rsid w:val="00D50255"/>
    <w:rsid w:val="00D66520"/>
    <w:rsid w:val="00D92818"/>
    <w:rsid w:val="00DC6827"/>
    <w:rsid w:val="00DE34CF"/>
    <w:rsid w:val="00DE7626"/>
    <w:rsid w:val="00E13F3D"/>
    <w:rsid w:val="00E259B2"/>
    <w:rsid w:val="00E34898"/>
    <w:rsid w:val="00E83762"/>
    <w:rsid w:val="00E86784"/>
    <w:rsid w:val="00EB09B7"/>
    <w:rsid w:val="00EE7D7C"/>
    <w:rsid w:val="00F25D98"/>
    <w:rsid w:val="00F26FAA"/>
    <w:rsid w:val="00F300FB"/>
    <w:rsid w:val="00F50F11"/>
    <w:rsid w:val="00FB6386"/>
    <w:rsid w:val="00FC79FD"/>
    <w:rsid w:val="00FF2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441AE-1F5F-4824-BF97-54A068221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847</Words>
  <Characters>5340</Characters>
  <Application>Microsoft Office Word</Application>
  <DocSecurity>0</DocSecurity>
  <Lines>44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6175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MB</cp:lastModifiedBy>
  <cp:revision>3</cp:revision>
  <cp:lastPrinted>1900-01-01T00:00:00Z</cp:lastPrinted>
  <dcterms:created xsi:type="dcterms:W3CDTF">2022-01-07T15:28:00Z</dcterms:created>
  <dcterms:modified xsi:type="dcterms:W3CDTF">2022-01-07T15:29:00Z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