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36D2B272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C3121" w:rsidRPr="00BC3121">
        <w:rPr>
          <w:b/>
          <w:i/>
          <w:noProof/>
          <w:sz w:val="28"/>
        </w:rPr>
        <w:t>R5s21</w:t>
      </w:r>
      <w:r w:rsidR="004B5B1A">
        <w:rPr>
          <w:b/>
          <w:i/>
          <w:noProof/>
          <w:sz w:val="28"/>
        </w:rPr>
        <w:t>1</w:t>
      </w:r>
      <w:r w:rsidR="00244500">
        <w:rPr>
          <w:b/>
          <w:i/>
          <w:noProof/>
          <w:sz w:val="28"/>
        </w:rPr>
        <w:t>713</w:t>
      </w:r>
    </w:p>
    <w:p w14:paraId="5D6FC58C" w14:textId="307A0302" w:rsidR="001A09A3" w:rsidRDefault="00F87C9A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 w:rsidR="00495B06">
        <w:fldChar w:fldCharType="begin"/>
      </w:r>
      <w:r w:rsidR="00495B06">
        <w:instrText xml:space="preserve"> DOCPROPERTY  StartDate  \* MERGEFORMAT </w:instrText>
      </w:r>
      <w:r w:rsidR="00495B06"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 w:rsidR="00495B06"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 w:rsidR="00495B06">
        <w:fldChar w:fldCharType="begin"/>
      </w:r>
      <w:r w:rsidR="00495B06">
        <w:instrText xml:space="preserve"> DOCPROPERTY  EndDate  \* MERGEFORMAT </w:instrText>
      </w:r>
      <w:r w:rsidR="00495B06"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 w:rsidR="00495B06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41CA0410" w:rsidR="001E41F3" w:rsidRPr="00410371" w:rsidRDefault="006673E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DF4C90">
              <w:rPr>
                <w:b/>
                <w:noProof/>
                <w:sz w:val="28"/>
              </w:rPr>
              <w:t>2</w:t>
            </w:r>
            <w:r w:rsidR="00F97E2E">
              <w:rPr>
                <w:b/>
                <w:noProof/>
                <w:sz w:val="28"/>
              </w:rPr>
              <w:t>26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E3E2CFC" w:rsidR="001E41F3" w:rsidRPr="00410371" w:rsidRDefault="006673E1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</w:t>
            </w:r>
            <w:r w:rsidR="00DF0CD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3035E65D" w:rsidR="001E41F3" w:rsidRDefault="00F97E2E" w:rsidP="00715499">
            <w:pPr>
              <w:pStyle w:val="CRCoverPage"/>
              <w:spacing w:after="0"/>
            </w:pPr>
            <w:r w:rsidRPr="00F97E2E">
              <w:t>Correction</w:t>
            </w:r>
            <w:r>
              <w:t xml:space="preserve"> </w:t>
            </w:r>
            <w:r w:rsidRPr="00F97E2E">
              <w:t>for NR MAC test case 7.1.1.3.2b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6CFF0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64436">
              <w:rPr>
                <w:noProof/>
              </w:rPr>
              <w:t>11-</w:t>
            </w:r>
            <w:r w:rsidR="00D35CD8">
              <w:rPr>
                <w:noProof/>
              </w:rPr>
              <w:t>30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2609881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673E1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D1DEFD" w14:textId="77777777" w:rsidR="003443CC" w:rsidRDefault="003443CC" w:rsidP="003443CC">
            <w:pPr>
              <w:pStyle w:val="CRCoverPage"/>
              <w:numPr>
                <w:ilvl w:val="0"/>
                <w:numId w:val="39"/>
              </w:numPr>
              <w:spacing w:after="0" w:line="259" w:lineRule="auto"/>
              <w:rPr>
                <w:noProof/>
              </w:rPr>
            </w:pPr>
            <w:r>
              <w:rPr>
                <w:noProof/>
              </w:rPr>
              <w:t>Current implementation is trying to reassign the parameter p_TimeDomainResourceAssignment instead of the variable v_TimeDomainResourceAssignment. In this case the variable v_TimeDomainResourceAssignment is left unitialised causing a run-time error later.</w:t>
            </w:r>
          </w:p>
          <w:p w14:paraId="5895213F" w14:textId="77777777" w:rsidR="003443CC" w:rsidRDefault="003443CC" w:rsidP="003443CC">
            <w:pPr>
              <w:pStyle w:val="CRCoverPage"/>
              <w:spacing w:after="0" w:line="259" w:lineRule="auto"/>
              <w:ind w:left="720"/>
              <w:rPr>
                <w:noProof/>
              </w:rPr>
            </w:pPr>
          </w:p>
          <w:p w14:paraId="34BC459E" w14:textId="116486D4" w:rsidR="003443CC" w:rsidRDefault="003443CC" w:rsidP="003443CC">
            <w:pPr>
              <w:pStyle w:val="CRCoverPage"/>
              <w:numPr>
                <w:ilvl w:val="0"/>
                <w:numId w:val="39"/>
              </w:numPr>
              <w:spacing w:after="0" w:line="259" w:lineRule="auto"/>
              <w:rPr>
                <w:noProof/>
              </w:rPr>
            </w:pPr>
            <w:r>
              <w:rPr>
                <w:noProof/>
              </w:rPr>
              <w:t>according step 2/7 in Table 7.1.1.3.2b.3.2-1, the UL grant is scheduled 150ms after the DL data trasnmsision.</w:t>
            </w:r>
          </w:p>
          <w:p w14:paraId="5CC9551D" w14:textId="53DA8BBA" w:rsidR="008D6A41" w:rsidRDefault="008D6A41" w:rsidP="003443CC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6408D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CEFFAE9" w14:textId="77777777" w:rsidTr="00CA742A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5AB065" w14:textId="7546AEBE" w:rsidR="003443CC" w:rsidRDefault="003443CC" w:rsidP="003443CC">
            <w:pPr>
              <w:pStyle w:val="CRCoverPage"/>
              <w:numPr>
                <w:ilvl w:val="0"/>
                <w:numId w:val="40"/>
              </w:numPr>
              <w:spacing w:after="0" w:line="259" w:lineRule="auto"/>
              <w:rPr>
                <w:noProof/>
              </w:rPr>
            </w:pPr>
            <w:r>
              <w:rPr>
                <w:noProof/>
              </w:rPr>
              <w:t>Replace p_TimeDomainResourceAssignment with v_TimeDomainResourceAssignment</w:t>
            </w:r>
          </w:p>
          <w:p w14:paraId="0DAF9F0B" w14:textId="77777777" w:rsidR="003443CC" w:rsidRDefault="003443CC" w:rsidP="003443CC">
            <w:pPr>
              <w:pStyle w:val="CRCoverPage"/>
              <w:spacing w:after="0" w:line="259" w:lineRule="auto"/>
              <w:rPr>
                <w:noProof/>
              </w:rPr>
            </w:pPr>
          </w:p>
          <w:p w14:paraId="171ADF2A" w14:textId="34E0C7D0" w:rsidR="00FB31DA" w:rsidRPr="00D3537B" w:rsidRDefault="003443CC" w:rsidP="003443CC">
            <w:pPr>
              <w:pStyle w:val="CRCoverPage"/>
              <w:numPr>
                <w:ilvl w:val="0"/>
                <w:numId w:val="40"/>
              </w:numPr>
              <w:spacing w:after="0" w:line="259" w:lineRule="auto"/>
              <w:rPr>
                <w:noProof/>
              </w:rPr>
            </w:pPr>
            <w:r>
              <w:rPr>
                <w:noProof/>
              </w:rPr>
              <w:t>Replace 300ms with 150ms</w:t>
            </w:r>
          </w:p>
        </w:tc>
      </w:tr>
      <w:tr w:rsidR="006408D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11C7ADC2" w:rsidR="006408D7" w:rsidRDefault="003443CC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case will not execute correctly</w:t>
            </w:r>
          </w:p>
        </w:tc>
      </w:tr>
      <w:tr w:rsidR="006408D7" w14:paraId="669F3506" w14:textId="77777777" w:rsidTr="00547111">
        <w:tc>
          <w:tcPr>
            <w:tcW w:w="2694" w:type="dxa"/>
            <w:gridSpan w:val="2"/>
          </w:tcPr>
          <w:p w14:paraId="3DFD20C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36DC2541" w:rsidR="006408D7" w:rsidRDefault="00086B5E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8.</w:t>
            </w:r>
          </w:p>
        </w:tc>
      </w:tr>
      <w:tr w:rsidR="006408D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47D4D9CB" w:rsidR="006408D7" w:rsidRDefault="005C2EAE" w:rsidP="006408D7">
            <w:pPr>
              <w:pStyle w:val="CRCoverPage"/>
              <w:spacing w:after="0"/>
              <w:rPr>
                <w:noProof/>
              </w:rPr>
            </w:pPr>
            <w:r w:rsidRPr="005C2EAE">
              <w:rPr>
                <w:noProof/>
              </w:rPr>
              <w:t>7.1.1.3.2b.NR5GC</w:t>
            </w:r>
          </w:p>
        </w:tc>
      </w:tr>
      <w:tr w:rsidR="006408D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08D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690C64C9" w:rsidR="006408D7" w:rsidRDefault="006408D7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AE61DA6" w:rsidR="006408D7" w:rsidRDefault="007707BB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653441EB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08D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6408D7" w:rsidRPr="008863B9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6408D7" w:rsidRPr="008863B9" w:rsidRDefault="006408D7" w:rsidP="00640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08D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89854238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07F58DC3" w14:textId="141A0086" w:rsidR="003443CC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443CC" w:rsidRPr="00E50483">
        <w:rPr>
          <w:rFonts w:cs="Arial"/>
          <w:iCs/>
        </w:rPr>
        <w:t>Table of Contents</w:t>
      </w:r>
      <w:r w:rsidR="003443CC">
        <w:tab/>
      </w:r>
      <w:r w:rsidR="003443CC">
        <w:fldChar w:fldCharType="begin"/>
      </w:r>
      <w:r w:rsidR="003443CC">
        <w:instrText xml:space="preserve"> PAGEREF _Toc89854238 \h </w:instrText>
      </w:r>
      <w:r w:rsidR="003443CC">
        <w:fldChar w:fldCharType="separate"/>
      </w:r>
      <w:r w:rsidR="003443CC">
        <w:t>2</w:t>
      </w:r>
      <w:r w:rsidR="003443CC">
        <w:fldChar w:fldCharType="end"/>
      </w:r>
    </w:p>
    <w:p w14:paraId="724C27A3" w14:textId="65F6034A" w:rsidR="003443CC" w:rsidRDefault="003443C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5048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5048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_Toc89854239 \h </w:instrText>
      </w:r>
      <w:r>
        <w:fldChar w:fldCharType="separate"/>
      </w:r>
      <w:r>
        <w:t>3</w:t>
      </w:r>
      <w:r>
        <w:fldChar w:fldCharType="end"/>
      </w:r>
    </w:p>
    <w:p w14:paraId="6E998216" w14:textId="2FE3882C" w:rsidR="003443CC" w:rsidRDefault="003443C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5048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5048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_Toc89854240 \h </w:instrText>
      </w:r>
      <w:r>
        <w:fldChar w:fldCharType="separate"/>
      </w:r>
      <w:r>
        <w:t>3</w:t>
      </w:r>
      <w:r>
        <w:fldChar w:fldCharType="end"/>
      </w:r>
    </w:p>
    <w:p w14:paraId="12207929" w14:textId="703BFD87" w:rsidR="003443CC" w:rsidRDefault="003443C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50483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50483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_Toc89854241 \h </w:instrText>
      </w:r>
      <w:r>
        <w:fldChar w:fldCharType="separate"/>
      </w:r>
      <w:r>
        <w:t>3</w:t>
      </w:r>
      <w:r>
        <w:fldChar w:fldCharType="end"/>
      </w:r>
    </w:p>
    <w:p w14:paraId="2E4D4796" w14:textId="02D4D46B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89854239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3F6C73F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981DD0">
        <w:rPr>
          <w:rFonts w:cs="Arial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7FB70DDD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89854240"/>
      <w:r w:rsidRPr="00B22104">
        <w:rPr>
          <w:b/>
        </w:rPr>
        <w:t>Corrections required</w:t>
      </w:r>
      <w:bookmarkEnd w:id="5"/>
      <w:bookmarkEnd w:id="6"/>
      <w:bookmarkEnd w:id="7"/>
    </w:p>
    <w:p w14:paraId="2C9BC462" w14:textId="6EC9A90F" w:rsidR="00F055F7" w:rsidRDefault="00F055F7" w:rsidP="00F055F7"/>
    <w:p w14:paraId="2495357D" w14:textId="77777777" w:rsidR="00F055F7" w:rsidRDefault="00F055F7" w:rsidP="00F055F7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bookmarkStart w:id="9" w:name="_Toc89854241"/>
      <w:r>
        <w:rPr>
          <w:b/>
          <w:lang w:val="pt-BR"/>
        </w:rPr>
        <w:t>Change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F055F7" w14:paraId="22FEDC79" w14:textId="77777777" w:rsidTr="005755AC">
        <w:trPr>
          <w:trHeight w:val="447"/>
        </w:trPr>
        <w:tc>
          <w:tcPr>
            <w:tcW w:w="1985" w:type="dxa"/>
          </w:tcPr>
          <w:p w14:paraId="0B31BF66" w14:textId="77777777" w:rsidR="00F055F7" w:rsidRDefault="00F055F7" w:rsidP="005755A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E886E5F" w14:textId="77777777" w:rsidR="00F055F7" w:rsidRDefault="00F055F7" w:rsidP="005755AC">
            <w:pPr>
              <w:spacing w:after="0"/>
            </w:pPr>
            <w:r w:rsidRPr="005F299A">
              <w:t>f_TC_7_1_1_3_2b_NR_TestBody_Loop</w:t>
            </w:r>
          </w:p>
        </w:tc>
      </w:tr>
      <w:tr w:rsidR="00F055F7" w14:paraId="6D4C0562" w14:textId="77777777" w:rsidTr="005755AC">
        <w:trPr>
          <w:trHeight w:val="452"/>
        </w:trPr>
        <w:tc>
          <w:tcPr>
            <w:tcW w:w="1985" w:type="dxa"/>
          </w:tcPr>
          <w:p w14:paraId="265CDD02" w14:textId="77777777" w:rsidR="00F055F7" w:rsidRDefault="00F055F7" w:rsidP="005755A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A7EFB74" w14:textId="77777777" w:rsidR="00F055F7" w:rsidRDefault="00F055F7" w:rsidP="00F055F7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Current implementation is trying to reassign the parameter </w:t>
            </w:r>
            <w:proofErr w:type="spellStart"/>
            <w:r w:rsidRPr="005F299A">
              <w:rPr>
                <w:rFonts w:ascii="Arial" w:hAnsi="Arial" w:cs="Arial"/>
              </w:rPr>
              <w:t>p_TimeDomainResourceAssignment</w:t>
            </w:r>
            <w:proofErr w:type="spellEnd"/>
            <w:r>
              <w:rPr>
                <w:rFonts w:ascii="Arial" w:hAnsi="Arial" w:cs="Arial"/>
              </w:rPr>
              <w:t xml:space="preserve"> instead of the variable </w:t>
            </w:r>
            <w:proofErr w:type="spellStart"/>
            <w:r>
              <w:rPr>
                <w:rFonts w:ascii="Arial" w:hAnsi="Arial" w:cs="Arial"/>
              </w:rPr>
              <w:t>v</w:t>
            </w:r>
            <w:r w:rsidRPr="005F299A">
              <w:rPr>
                <w:rFonts w:ascii="Arial" w:hAnsi="Arial" w:cs="Arial"/>
              </w:rPr>
              <w:t>_TimeDomainResourceAssignment</w:t>
            </w:r>
            <w:proofErr w:type="spellEnd"/>
            <w:r>
              <w:rPr>
                <w:rFonts w:ascii="Arial" w:hAnsi="Arial" w:cs="Arial"/>
              </w:rPr>
              <w:t xml:space="preserve">. In this case the variable </w:t>
            </w:r>
            <w:proofErr w:type="spellStart"/>
            <w:r>
              <w:rPr>
                <w:rFonts w:ascii="Arial" w:hAnsi="Arial" w:cs="Arial"/>
              </w:rPr>
              <w:t>v</w:t>
            </w:r>
            <w:r w:rsidRPr="005F299A">
              <w:rPr>
                <w:rFonts w:ascii="Arial" w:hAnsi="Arial" w:cs="Arial"/>
              </w:rPr>
              <w:t>_TimeDomainResourceAssignment</w:t>
            </w:r>
            <w:proofErr w:type="spellEnd"/>
            <w:r>
              <w:rPr>
                <w:rFonts w:ascii="Arial" w:hAnsi="Arial" w:cs="Arial"/>
              </w:rPr>
              <w:t xml:space="preserve"> is left </w:t>
            </w:r>
            <w:proofErr w:type="spellStart"/>
            <w:r>
              <w:rPr>
                <w:rFonts w:ascii="Arial" w:hAnsi="Arial" w:cs="Arial"/>
              </w:rPr>
              <w:t>unitialised</w:t>
            </w:r>
            <w:proofErr w:type="spellEnd"/>
            <w:r>
              <w:rPr>
                <w:rFonts w:ascii="Arial" w:hAnsi="Arial" w:cs="Arial"/>
              </w:rPr>
              <w:t xml:space="preserve"> causing a run-time error later.</w:t>
            </w:r>
          </w:p>
          <w:p w14:paraId="52FF0BC8" w14:textId="77777777" w:rsidR="00F055F7" w:rsidRDefault="00F055F7" w:rsidP="00F055F7">
            <w:pPr>
              <w:pStyle w:val="ListParagraph"/>
              <w:rPr>
                <w:rFonts w:ascii="Arial" w:hAnsi="Arial" w:cs="Arial"/>
              </w:rPr>
            </w:pPr>
          </w:p>
          <w:p w14:paraId="718097CA" w14:textId="402FD17B" w:rsidR="00F055F7" w:rsidRPr="00F055F7" w:rsidRDefault="00F055F7" w:rsidP="00F055F7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F055F7">
              <w:rPr>
                <w:rFonts w:ascii="Arial" w:hAnsi="Arial" w:cs="Arial"/>
              </w:rPr>
              <w:t>according step 2/7 in Table 7.1.1.3.2b.3.2-1, the UL grant</w:t>
            </w:r>
            <w:r w:rsidR="006550B6">
              <w:rPr>
                <w:rFonts w:ascii="Arial" w:hAnsi="Arial" w:cs="Arial"/>
              </w:rPr>
              <w:t xml:space="preserve"> is scheduled 150ms after the DL data </w:t>
            </w:r>
            <w:proofErr w:type="spellStart"/>
            <w:r w:rsidR="006550B6">
              <w:rPr>
                <w:rFonts w:ascii="Arial" w:hAnsi="Arial" w:cs="Arial"/>
              </w:rPr>
              <w:t>trasnmsision</w:t>
            </w:r>
            <w:proofErr w:type="spellEnd"/>
            <w:r w:rsidR="006550B6">
              <w:rPr>
                <w:rFonts w:ascii="Arial" w:hAnsi="Arial" w:cs="Arial"/>
              </w:rPr>
              <w:t>.</w:t>
            </w:r>
          </w:p>
        </w:tc>
      </w:tr>
      <w:tr w:rsidR="00F055F7" w14:paraId="28DE7632" w14:textId="77777777" w:rsidTr="005755AC">
        <w:tc>
          <w:tcPr>
            <w:tcW w:w="1985" w:type="dxa"/>
          </w:tcPr>
          <w:p w14:paraId="18777B1D" w14:textId="77777777" w:rsidR="00F055F7" w:rsidRDefault="00F055F7" w:rsidP="005755A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B5FA138" w14:textId="77777777" w:rsidR="00F055F7" w:rsidRDefault="00F055F7" w:rsidP="005755AC">
            <w:pPr>
              <w:pStyle w:val="CRCoverPage"/>
              <w:numPr>
                <w:ilvl w:val="0"/>
                <w:numId w:val="38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>R</w:t>
            </w:r>
            <w:r w:rsidRPr="00F055F7">
              <w:rPr>
                <w:lang w:val="en-SG"/>
              </w:rPr>
              <w:t xml:space="preserve">eplace </w:t>
            </w:r>
            <w:proofErr w:type="spellStart"/>
            <w:r w:rsidRPr="00F055F7">
              <w:rPr>
                <w:lang w:val="en-SG"/>
              </w:rPr>
              <w:t>p_TimeDomainResourceAssignment</w:t>
            </w:r>
            <w:proofErr w:type="spellEnd"/>
            <w:r w:rsidRPr="00F055F7">
              <w:rPr>
                <w:lang w:val="en-SG"/>
              </w:rPr>
              <w:t xml:space="preserve"> with </w:t>
            </w:r>
            <w:proofErr w:type="spellStart"/>
            <w:r w:rsidRPr="00F055F7">
              <w:rPr>
                <w:lang w:val="en-SG"/>
              </w:rPr>
              <w:t>v_TimeDomainResourceAssignment</w:t>
            </w:r>
            <w:proofErr w:type="spellEnd"/>
          </w:p>
          <w:p w14:paraId="5B2662F8" w14:textId="77777777" w:rsidR="00F055F7" w:rsidRDefault="00F055F7" w:rsidP="00F055F7">
            <w:pPr>
              <w:pStyle w:val="CRCoverPage"/>
              <w:spacing w:after="0"/>
              <w:ind w:left="720"/>
              <w:rPr>
                <w:lang w:val="en-SG"/>
              </w:rPr>
            </w:pPr>
          </w:p>
          <w:p w14:paraId="728C4A1A" w14:textId="6A465921" w:rsidR="00F055F7" w:rsidRPr="00F055F7" w:rsidRDefault="00F055F7" w:rsidP="005755AC">
            <w:pPr>
              <w:pStyle w:val="CRCoverPage"/>
              <w:numPr>
                <w:ilvl w:val="0"/>
                <w:numId w:val="38"/>
              </w:numPr>
              <w:spacing w:after="0"/>
              <w:rPr>
                <w:lang w:val="en-SG"/>
              </w:rPr>
            </w:pPr>
            <w:r w:rsidRPr="00F055F7">
              <w:rPr>
                <w:lang w:val="en-SG"/>
              </w:rPr>
              <w:t>replace 300</w:t>
            </w:r>
            <w:r w:rsidR="00493D30">
              <w:rPr>
                <w:lang w:val="en-SG"/>
              </w:rPr>
              <w:t>ms</w:t>
            </w:r>
            <w:r w:rsidRPr="00F055F7">
              <w:rPr>
                <w:lang w:val="en-SG"/>
              </w:rPr>
              <w:t xml:space="preserve"> with 150</w:t>
            </w:r>
            <w:r w:rsidR="00493D30">
              <w:rPr>
                <w:lang w:val="en-SG"/>
              </w:rPr>
              <w:t>ms</w:t>
            </w:r>
          </w:p>
          <w:p w14:paraId="0B03B90A" w14:textId="77777777" w:rsidR="00F055F7" w:rsidRDefault="00F055F7" w:rsidP="005755AC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F055F7" w14:paraId="6EFA0A57" w14:textId="77777777" w:rsidTr="005755AC">
        <w:tc>
          <w:tcPr>
            <w:tcW w:w="1985" w:type="dxa"/>
          </w:tcPr>
          <w:p w14:paraId="79693387" w14:textId="77777777" w:rsidR="00F055F7" w:rsidRDefault="00F055F7" w:rsidP="005755A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3EABA4D" w14:textId="77777777" w:rsidR="00F055F7" w:rsidRDefault="00F055F7" w:rsidP="005755AC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 w:rsidRPr="005F299A">
              <w:rPr>
                <w:rFonts w:ascii="Arial" w:hAnsi="Arial" w:cs="Arial"/>
                <w:lang w:val="en-US"/>
              </w:rPr>
              <w:t>MAC_TC_Common_NR</w:t>
            </w:r>
            <w:proofErr w:type="spellEnd"/>
          </w:p>
        </w:tc>
      </w:tr>
      <w:tr w:rsidR="00F055F7" w14:paraId="2B376039" w14:textId="77777777" w:rsidTr="005755AC">
        <w:tc>
          <w:tcPr>
            <w:tcW w:w="1985" w:type="dxa"/>
          </w:tcPr>
          <w:p w14:paraId="096B9ACD" w14:textId="77777777" w:rsidR="00F055F7" w:rsidRPr="00D857CB" w:rsidRDefault="00F055F7" w:rsidP="005755A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D857CB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5EF03C09" w14:textId="77777777" w:rsidR="00F055F7" w:rsidRPr="00D857CB" w:rsidRDefault="00D857CB" w:rsidP="00D857CB">
            <w:pPr>
              <w:pStyle w:val="ListParagraph"/>
              <w:numPr>
                <w:ilvl w:val="0"/>
                <w:numId w:val="41"/>
              </w:numPr>
              <w:rPr>
                <w:rFonts w:ascii="Arial" w:hAnsi="Arial"/>
                <w:highlight w:val="cyan"/>
              </w:rPr>
            </w:pPr>
            <w:r w:rsidRPr="00D857CB">
              <w:rPr>
                <w:rFonts w:ascii="Arial" w:hAnsi="Arial"/>
                <w:highlight w:val="cyan"/>
              </w:rPr>
              <w:t>TTCN already uses the variable.</w:t>
            </w:r>
          </w:p>
          <w:p w14:paraId="001E733B" w14:textId="3F9BD4FB" w:rsidR="00D857CB" w:rsidRPr="00D857CB" w:rsidRDefault="00D857CB" w:rsidP="00D857CB">
            <w:pPr>
              <w:pStyle w:val="ListParagraph"/>
              <w:numPr>
                <w:ilvl w:val="0"/>
                <w:numId w:val="41"/>
              </w:numPr>
              <w:rPr>
                <w:rFonts w:ascii="Arial" w:hAnsi="Arial"/>
                <w:highlight w:val="cyan"/>
              </w:rPr>
            </w:pPr>
            <w:r w:rsidRPr="00D857CB">
              <w:rPr>
                <w:rFonts w:ascii="Arial" w:hAnsi="Arial"/>
                <w:highlight w:val="cyan"/>
              </w:rPr>
              <w:t>Accepted as prose compliance.</w:t>
            </w:r>
          </w:p>
        </w:tc>
      </w:tr>
    </w:tbl>
    <w:p w14:paraId="0673309F" w14:textId="77777777" w:rsidR="00F055F7" w:rsidRDefault="00F055F7" w:rsidP="00F055F7">
      <w:pPr>
        <w:rPr>
          <w:lang w:val="en-US"/>
        </w:rPr>
      </w:pPr>
    </w:p>
    <w:p w14:paraId="0C1CF152" w14:textId="77777777" w:rsidR="00F055F7" w:rsidRDefault="00F055F7" w:rsidP="00F055F7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055F7" w14:paraId="2143AF4E" w14:textId="77777777" w:rsidTr="005755AC">
        <w:tc>
          <w:tcPr>
            <w:tcW w:w="9855" w:type="dxa"/>
          </w:tcPr>
          <w:p w14:paraId="4D629B0C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function f_TC_7_1_1_3_2b_NR_TestBody_Loop(</w:t>
            </w:r>
            <w:proofErr w:type="spellStart"/>
            <w:r w:rsidRPr="005F299A">
              <w:rPr>
                <w:lang w:val="en-US"/>
              </w:rPr>
              <w:t>DRB_Identity</w:t>
            </w:r>
            <w:proofErr w:type="spellEnd"/>
            <w:r w:rsidRPr="005F299A">
              <w:rPr>
                <w:lang w:val="en-US"/>
              </w:rPr>
              <w:t xml:space="preserve"> p_NR_DRB_Id1,</w:t>
            </w:r>
          </w:p>
          <w:p w14:paraId="5AE30768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           </w:t>
            </w:r>
            <w:proofErr w:type="spellStart"/>
            <w:r w:rsidRPr="005F299A">
              <w:rPr>
                <w:lang w:val="en-US"/>
              </w:rPr>
              <w:t>DRB_Identity</w:t>
            </w:r>
            <w:proofErr w:type="spellEnd"/>
            <w:r w:rsidRPr="005F299A">
              <w:rPr>
                <w:lang w:val="en-US"/>
              </w:rPr>
              <w:t xml:space="preserve"> p_NR_DRB_Id2,</w:t>
            </w:r>
          </w:p>
          <w:p w14:paraId="529FF7C6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           </w:t>
            </w:r>
            <w:proofErr w:type="spellStart"/>
            <w:r w:rsidRPr="005F299A">
              <w:rPr>
                <w:lang w:val="en-US"/>
              </w:rPr>
              <w:t>DRB_Identity</w:t>
            </w:r>
            <w:proofErr w:type="spellEnd"/>
            <w:r w:rsidRPr="005F299A">
              <w:rPr>
                <w:lang w:val="en-US"/>
              </w:rPr>
              <w:t xml:space="preserve"> p_NR_DRB_Id3,</w:t>
            </w:r>
          </w:p>
          <w:p w14:paraId="5DF13C59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           integer p_N1, //Number of SDUs for each run</w:t>
            </w:r>
          </w:p>
          <w:p w14:paraId="0AA4FEDF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           integer p_N2,</w:t>
            </w:r>
          </w:p>
          <w:p w14:paraId="76D270FF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           integer p_N3,</w:t>
            </w:r>
          </w:p>
          <w:p w14:paraId="0245EB7D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           integer p_T1,// Time period and total duration</w:t>
            </w:r>
          </w:p>
          <w:p w14:paraId="4F67CFD5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           integer p_T2,</w:t>
            </w:r>
          </w:p>
          <w:p w14:paraId="5C9D0BC6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           integer p_D1, //Amount of data to compare with (octets)</w:t>
            </w:r>
          </w:p>
          <w:p w14:paraId="0FD9A345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           integer p_D2,</w:t>
            </w:r>
          </w:p>
          <w:p w14:paraId="2B59369B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           integer p_D3,</w:t>
            </w:r>
          </w:p>
          <w:p w14:paraId="1890960D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lastRenderedPageBreak/>
              <w:t xml:space="preserve">                                      template (omit) </w:t>
            </w:r>
            <w:proofErr w:type="spellStart"/>
            <w:r w:rsidRPr="005F299A">
              <w:rPr>
                <w:lang w:val="en-US"/>
              </w:rPr>
              <w:t>NR_DciCommon_TimeDomainResourceAssignment_Type</w:t>
            </w:r>
            <w:proofErr w:type="spellEnd"/>
            <w:r w:rsidRPr="005F299A">
              <w:rPr>
                <w:lang w:val="en-US"/>
              </w:rPr>
              <w:t xml:space="preserve"> </w:t>
            </w:r>
            <w:proofErr w:type="spellStart"/>
            <w:r w:rsidRPr="005F299A">
              <w:rPr>
                <w:lang w:val="en-US"/>
              </w:rPr>
              <w:t>p_TimeDomainResourceAssignment</w:t>
            </w:r>
            <w:proofErr w:type="spellEnd"/>
            <w:r w:rsidRPr="005F299A">
              <w:rPr>
                <w:lang w:val="en-US"/>
              </w:rPr>
              <w:t xml:space="preserve"> := omit) runs on NR_BASE_PTC</w:t>
            </w:r>
          </w:p>
          <w:p w14:paraId="7DD93DF8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{</w:t>
            </w:r>
          </w:p>
          <w:p w14:paraId="122B5DB7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</w:t>
            </w:r>
          </w:p>
          <w:p w14:paraId="24B6EA75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var template (value) </w:t>
            </w:r>
            <w:proofErr w:type="spellStart"/>
            <w:r w:rsidRPr="005F299A">
              <w:rPr>
                <w:lang w:val="en-US"/>
              </w:rPr>
              <w:t>NR_ResourceAllocation_Type</w:t>
            </w:r>
            <w:proofErr w:type="spellEnd"/>
            <w:r w:rsidRPr="005F299A">
              <w:rPr>
                <w:lang w:val="en-US"/>
              </w:rPr>
              <w:t xml:space="preserve"> </w:t>
            </w:r>
            <w:proofErr w:type="spellStart"/>
            <w:r w:rsidRPr="005F299A">
              <w:rPr>
                <w:lang w:val="en-US"/>
              </w:rPr>
              <w:t>v_NR_</w:t>
            </w:r>
            <w:proofErr w:type="gramStart"/>
            <w:r w:rsidRPr="005F299A">
              <w:rPr>
                <w:lang w:val="en-US"/>
              </w:rPr>
              <w:t>ResourceAllocation</w:t>
            </w:r>
            <w:proofErr w:type="spellEnd"/>
            <w:r w:rsidRPr="005F299A">
              <w:rPr>
                <w:lang w:val="en-US"/>
              </w:rPr>
              <w:t>;</w:t>
            </w:r>
            <w:proofErr w:type="gramEnd"/>
          </w:p>
          <w:p w14:paraId="184D4E18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var </w:t>
            </w:r>
            <w:proofErr w:type="spellStart"/>
            <w:r w:rsidRPr="005F299A">
              <w:rPr>
                <w:lang w:val="en-US"/>
              </w:rPr>
              <w:t>NR_UplinkBWP_Type</w:t>
            </w:r>
            <w:proofErr w:type="spellEnd"/>
            <w:r w:rsidRPr="005F299A">
              <w:rPr>
                <w:lang w:val="en-US"/>
              </w:rPr>
              <w:t xml:space="preserve"> </w:t>
            </w:r>
            <w:proofErr w:type="spellStart"/>
            <w:r w:rsidRPr="005F299A">
              <w:rPr>
                <w:lang w:val="en-US"/>
              </w:rPr>
              <w:t>v_NR_UplinkBWP</w:t>
            </w:r>
            <w:proofErr w:type="spellEnd"/>
            <w:r w:rsidRPr="005F299A">
              <w:rPr>
                <w:lang w:val="en-US"/>
              </w:rPr>
              <w:t xml:space="preserve"> := </w:t>
            </w:r>
            <w:proofErr w:type="spellStart"/>
            <w:r w:rsidRPr="005F299A">
              <w:rPr>
                <w:lang w:val="en-US"/>
              </w:rPr>
              <w:t>f_NR_CellInfo_GetUplinkBWP</w:t>
            </w:r>
            <w:proofErr w:type="spellEnd"/>
            <w:r w:rsidRPr="005F299A">
              <w:rPr>
                <w:lang w:val="en-US"/>
              </w:rPr>
              <w:t xml:space="preserve">(nr_Cell1, </w:t>
            </w:r>
            <w:proofErr w:type="spellStart"/>
            <w:r w:rsidRPr="005F299A">
              <w:rPr>
                <w:lang w:val="en-US"/>
              </w:rPr>
              <w:t>tsc_NR_BWP_Id</w:t>
            </w:r>
            <w:proofErr w:type="spellEnd"/>
            <w:proofErr w:type="gramStart"/>
            <w:r w:rsidRPr="005F299A">
              <w:rPr>
                <w:lang w:val="en-US"/>
              </w:rPr>
              <w:t>);</w:t>
            </w:r>
            <w:proofErr w:type="gramEnd"/>
          </w:p>
          <w:p w14:paraId="68B99C0C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var </w:t>
            </w:r>
            <w:proofErr w:type="spellStart"/>
            <w:r w:rsidRPr="005F299A">
              <w:rPr>
                <w:lang w:val="en-US"/>
              </w:rPr>
              <w:t>SubFrameTiming_Type</w:t>
            </w:r>
            <w:proofErr w:type="spellEnd"/>
            <w:r w:rsidRPr="005F299A">
              <w:rPr>
                <w:lang w:val="en-US"/>
              </w:rPr>
              <w:t xml:space="preserve"> </w:t>
            </w:r>
            <w:proofErr w:type="spellStart"/>
            <w:r w:rsidRPr="005F299A">
              <w:rPr>
                <w:lang w:val="en-US"/>
              </w:rPr>
              <w:t>v_</w:t>
            </w:r>
            <w:proofErr w:type="gramStart"/>
            <w:r w:rsidRPr="005F299A">
              <w:rPr>
                <w:lang w:val="en-US"/>
              </w:rPr>
              <w:t>Timing</w:t>
            </w:r>
            <w:proofErr w:type="spellEnd"/>
            <w:r w:rsidRPr="005F299A">
              <w:rPr>
                <w:lang w:val="en-US"/>
              </w:rPr>
              <w:t>;</w:t>
            </w:r>
            <w:proofErr w:type="gramEnd"/>
          </w:p>
          <w:p w14:paraId="33A47471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var template (value) </w:t>
            </w:r>
            <w:proofErr w:type="spellStart"/>
            <w:r w:rsidRPr="005F299A">
              <w:rPr>
                <w:lang w:val="en-US"/>
              </w:rPr>
              <w:t>NR_PDCP_SDU_Type</w:t>
            </w:r>
            <w:proofErr w:type="spellEnd"/>
            <w:r w:rsidRPr="005F299A">
              <w:rPr>
                <w:lang w:val="en-US"/>
              </w:rPr>
              <w:t xml:space="preserve"> </w:t>
            </w:r>
            <w:proofErr w:type="spellStart"/>
            <w:r w:rsidRPr="005F299A">
              <w:rPr>
                <w:lang w:val="en-US"/>
              </w:rPr>
              <w:t>v_NR_PDCP_SDU</w:t>
            </w:r>
            <w:proofErr w:type="spellEnd"/>
            <w:r w:rsidRPr="005F299A">
              <w:rPr>
                <w:lang w:val="en-US"/>
              </w:rPr>
              <w:t xml:space="preserve"> := crs_NR_PDCP_SDU_</w:t>
            </w:r>
            <w:proofErr w:type="gramStart"/>
            <w:r w:rsidRPr="005F299A">
              <w:rPr>
                <w:lang w:val="en-US"/>
              </w:rPr>
              <w:t>317B ;</w:t>
            </w:r>
            <w:proofErr w:type="gramEnd"/>
          </w:p>
          <w:p w14:paraId="4713E519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var template (value) </w:t>
            </w:r>
            <w:proofErr w:type="spellStart"/>
            <w:r w:rsidRPr="005F299A">
              <w:rPr>
                <w:lang w:val="en-US"/>
              </w:rPr>
              <w:t>NR_DRB_DataPerSlotList_DL_Type</w:t>
            </w:r>
            <w:proofErr w:type="spellEnd"/>
            <w:r w:rsidRPr="005F299A">
              <w:rPr>
                <w:lang w:val="en-US"/>
              </w:rPr>
              <w:t xml:space="preserve"> v_DRB_</w:t>
            </w:r>
            <w:proofErr w:type="gramStart"/>
            <w:r w:rsidRPr="005F299A">
              <w:rPr>
                <w:lang w:val="en-US"/>
              </w:rPr>
              <w:t>DataPerSlotList1;</w:t>
            </w:r>
            <w:proofErr w:type="gramEnd"/>
          </w:p>
          <w:p w14:paraId="6148C5F3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var template (value) </w:t>
            </w:r>
            <w:proofErr w:type="spellStart"/>
            <w:r w:rsidRPr="005F299A">
              <w:rPr>
                <w:lang w:val="en-US"/>
              </w:rPr>
              <w:t>NR_DRB_DataPerSlotList_DL_Type</w:t>
            </w:r>
            <w:proofErr w:type="spellEnd"/>
            <w:r w:rsidRPr="005F299A">
              <w:rPr>
                <w:lang w:val="en-US"/>
              </w:rPr>
              <w:t xml:space="preserve"> v_DRB_</w:t>
            </w:r>
            <w:proofErr w:type="gramStart"/>
            <w:r w:rsidRPr="005F299A">
              <w:rPr>
                <w:lang w:val="en-US"/>
              </w:rPr>
              <w:t>DataPerSlotList2;</w:t>
            </w:r>
            <w:proofErr w:type="gramEnd"/>
          </w:p>
          <w:p w14:paraId="3FDEDB43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var template (value) </w:t>
            </w:r>
            <w:proofErr w:type="spellStart"/>
            <w:r w:rsidRPr="005F299A">
              <w:rPr>
                <w:lang w:val="en-US"/>
              </w:rPr>
              <w:t>NR_DRB_DataPerSlotList_DL_Type</w:t>
            </w:r>
            <w:proofErr w:type="spellEnd"/>
            <w:r w:rsidRPr="005F299A">
              <w:rPr>
                <w:lang w:val="en-US"/>
              </w:rPr>
              <w:t xml:space="preserve"> v_DRB_</w:t>
            </w:r>
            <w:proofErr w:type="gramStart"/>
            <w:r w:rsidRPr="005F299A">
              <w:rPr>
                <w:lang w:val="en-US"/>
              </w:rPr>
              <w:t>DataPerSlotList3;</w:t>
            </w:r>
            <w:proofErr w:type="gramEnd"/>
          </w:p>
          <w:p w14:paraId="638E66F7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var template (omit) </w:t>
            </w:r>
            <w:proofErr w:type="spellStart"/>
            <w:r w:rsidRPr="005F299A">
              <w:rPr>
                <w:lang w:val="en-US"/>
              </w:rPr>
              <w:t>NR_DciCommon_TimeDomainResourceAssignment_Type</w:t>
            </w:r>
            <w:proofErr w:type="spellEnd"/>
            <w:r w:rsidRPr="005F299A">
              <w:rPr>
                <w:lang w:val="en-US"/>
              </w:rPr>
              <w:t xml:space="preserve"> </w:t>
            </w:r>
            <w:proofErr w:type="spellStart"/>
            <w:r w:rsidRPr="005F299A">
              <w:rPr>
                <w:lang w:val="en-US"/>
              </w:rPr>
              <w:t>v_</w:t>
            </w:r>
            <w:proofErr w:type="gramStart"/>
            <w:r w:rsidRPr="005F299A">
              <w:rPr>
                <w:lang w:val="en-US"/>
              </w:rPr>
              <w:t>TimeDomainResourceAssignment</w:t>
            </w:r>
            <w:proofErr w:type="spellEnd"/>
            <w:r w:rsidRPr="005F299A">
              <w:rPr>
                <w:lang w:val="en-US"/>
              </w:rPr>
              <w:t>;</w:t>
            </w:r>
            <w:proofErr w:type="gramEnd"/>
          </w:p>
          <w:p w14:paraId="6910F276" w14:textId="77777777" w:rsidR="00F055F7" w:rsidRPr="005F299A" w:rsidRDefault="00F055F7" w:rsidP="005755AC">
            <w:pPr>
              <w:rPr>
                <w:lang w:val="en-US"/>
              </w:rPr>
            </w:pPr>
          </w:p>
          <w:p w14:paraId="4A3285D0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timer </w:t>
            </w:r>
            <w:proofErr w:type="spellStart"/>
            <w:r w:rsidRPr="005F299A">
              <w:rPr>
                <w:lang w:val="en-US"/>
              </w:rPr>
              <w:t>t_WatchDog</w:t>
            </w:r>
            <w:proofErr w:type="spellEnd"/>
            <w:r w:rsidRPr="005F299A">
              <w:rPr>
                <w:lang w:val="en-US"/>
              </w:rPr>
              <w:t xml:space="preserve"> := 1.0;              // Local wait Timer</w:t>
            </w:r>
          </w:p>
          <w:p w14:paraId="0F445A73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if (</w:t>
            </w:r>
            <w:proofErr w:type="spellStart"/>
            <w:r w:rsidRPr="005F299A">
              <w:rPr>
                <w:lang w:val="en-US"/>
              </w:rPr>
              <w:t>isvalue</w:t>
            </w:r>
            <w:proofErr w:type="spellEnd"/>
            <w:r w:rsidRPr="005F299A">
              <w:rPr>
                <w:lang w:val="en-US"/>
              </w:rPr>
              <w:t xml:space="preserve"> (</w:t>
            </w:r>
            <w:proofErr w:type="spellStart"/>
            <w:r w:rsidRPr="005F299A">
              <w:rPr>
                <w:lang w:val="en-US"/>
              </w:rPr>
              <w:t>p_TimeDomainResourceAssignment</w:t>
            </w:r>
            <w:proofErr w:type="spellEnd"/>
            <w:r w:rsidRPr="005F299A">
              <w:rPr>
                <w:lang w:val="en-US"/>
              </w:rPr>
              <w:t>)) //Loop 2</w:t>
            </w:r>
          </w:p>
          <w:p w14:paraId="4C4EB81B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{</w:t>
            </w:r>
          </w:p>
          <w:p w14:paraId="02F9C4D8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// </w:t>
            </w:r>
            <w:proofErr w:type="spellStart"/>
            <w:r w:rsidRPr="005F299A">
              <w:rPr>
                <w:lang w:val="en-US"/>
              </w:rPr>
              <w:t>v_NR_PDCP_SDU</w:t>
            </w:r>
            <w:proofErr w:type="spellEnd"/>
            <w:r w:rsidRPr="005F299A">
              <w:rPr>
                <w:lang w:val="en-US"/>
              </w:rPr>
              <w:t xml:space="preserve"> := crs_NR_PDCP_SDU_</w:t>
            </w:r>
            <w:proofErr w:type="gramStart"/>
            <w:r w:rsidRPr="005F299A">
              <w:rPr>
                <w:lang w:val="en-US"/>
              </w:rPr>
              <w:t>157B ;</w:t>
            </w:r>
            <w:proofErr w:type="gramEnd"/>
          </w:p>
          <w:p w14:paraId="43014E90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</w:t>
            </w:r>
            <w:proofErr w:type="spellStart"/>
            <w:r w:rsidRPr="005F299A">
              <w:rPr>
                <w:lang w:val="en-US"/>
              </w:rPr>
              <w:t>v_NR_ResourceAllocation</w:t>
            </w:r>
            <w:proofErr w:type="spellEnd"/>
            <w:r w:rsidRPr="005F299A">
              <w:rPr>
                <w:lang w:val="en-US"/>
              </w:rPr>
              <w:t xml:space="preserve"> := </w:t>
            </w:r>
            <w:proofErr w:type="spellStart"/>
            <w:r w:rsidRPr="005F299A">
              <w:rPr>
                <w:lang w:val="en-US"/>
              </w:rPr>
              <w:t>f_NR_ResourceAllocation_UplinkGrant</w:t>
            </w:r>
            <w:proofErr w:type="spellEnd"/>
            <w:r w:rsidRPr="005F299A">
              <w:rPr>
                <w:lang w:val="en-US"/>
              </w:rPr>
              <w:t xml:space="preserve">(9224, </w:t>
            </w:r>
            <w:proofErr w:type="spellStart"/>
            <w:r w:rsidRPr="005F299A">
              <w:rPr>
                <w:lang w:val="en-US"/>
              </w:rPr>
              <w:t>v_NR_UplinkBWP</w:t>
            </w:r>
            <w:proofErr w:type="spellEnd"/>
            <w:proofErr w:type="gramStart"/>
            <w:r w:rsidRPr="005F299A">
              <w:rPr>
                <w:lang w:val="en-US"/>
              </w:rPr>
              <w:t>);</w:t>
            </w:r>
            <w:proofErr w:type="gramEnd"/>
          </w:p>
          <w:p w14:paraId="242FB7B8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</w:t>
            </w:r>
            <w:proofErr w:type="spellStart"/>
            <w:r w:rsidRPr="005F299A">
              <w:rPr>
                <w:lang w:val="en-US"/>
              </w:rPr>
              <w:t>v_TimeDomainResourceAssignment</w:t>
            </w:r>
            <w:proofErr w:type="spellEnd"/>
            <w:r w:rsidRPr="005F299A">
              <w:rPr>
                <w:lang w:val="en-US"/>
              </w:rPr>
              <w:t xml:space="preserve"> := </w:t>
            </w:r>
            <w:proofErr w:type="spellStart"/>
            <w:r w:rsidRPr="005F299A">
              <w:rPr>
                <w:lang w:val="en-US"/>
              </w:rPr>
              <w:t>p_</w:t>
            </w:r>
            <w:proofErr w:type="gramStart"/>
            <w:r w:rsidRPr="005F299A">
              <w:rPr>
                <w:lang w:val="en-US"/>
              </w:rPr>
              <w:t>TimeDomainResourceAssignment</w:t>
            </w:r>
            <w:proofErr w:type="spellEnd"/>
            <w:r w:rsidRPr="005F299A">
              <w:rPr>
                <w:lang w:val="en-US"/>
              </w:rPr>
              <w:t>;</w:t>
            </w:r>
            <w:proofErr w:type="gramEnd"/>
          </w:p>
          <w:p w14:paraId="55A7CA4F" w14:textId="77777777" w:rsidR="00F055F7" w:rsidRPr="005F299A" w:rsidRDefault="00F055F7" w:rsidP="005755AC">
            <w:pPr>
              <w:rPr>
                <w:lang w:val="en-US"/>
              </w:rPr>
            </w:pPr>
          </w:p>
          <w:p w14:paraId="210928F2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}else {</w:t>
            </w:r>
          </w:p>
          <w:p w14:paraId="77748322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</w:t>
            </w:r>
            <w:proofErr w:type="spellStart"/>
            <w:r w:rsidRPr="005F299A">
              <w:rPr>
                <w:lang w:val="en-US"/>
              </w:rPr>
              <w:t>v_NR_ResourceAllocation</w:t>
            </w:r>
            <w:proofErr w:type="spellEnd"/>
            <w:r w:rsidRPr="005F299A">
              <w:rPr>
                <w:lang w:val="en-US"/>
              </w:rPr>
              <w:t xml:space="preserve"> := </w:t>
            </w:r>
            <w:proofErr w:type="spellStart"/>
            <w:r w:rsidRPr="005F299A">
              <w:rPr>
                <w:lang w:val="en-US"/>
              </w:rPr>
              <w:t>cs_NR_ResourceAllocation</w:t>
            </w:r>
            <w:proofErr w:type="spellEnd"/>
            <w:r w:rsidRPr="005F299A">
              <w:rPr>
                <w:lang w:val="en-US"/>
              </w:rPr>
              <w:t>(23,25</w:t>
            </w:r>
            <w:proofErr w:type="gramStart"/>
            <w:r w:rsidRPr="005F299A">
              <w:rPr>
                <w:lang w:val="en-US"/>
              </w:rPr>
              <w:t>) ;</w:t>
            </w:r>
            <w:proofErr w:type="gramEnd"/>
          </w:p>
          <w:p w14:paraId="4BD7AA89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//PUSCH FR1: MCS Index table = 5.1.3.1-1, Mapping type = </w:t>
            </w:r>
            <w:proofErr w:type="spellStart"/>
            <w:r w:rsidRPr="005F299A">
              <w:rPr>
                <w:lang w:val="en-US"/>
              </w:rPr>
              <w:t>TypeA</w:t>
            </w:r>
            <w:proofErr w:type="spellEnd"/>
            <w:r w:rsidRPr="005F299A">
              <w:rPr>
                <w:lang w:val="en-US"/>
              </w:rPr>
              <w:t xml:space="preserve">, </w:t>
            </w:r>
            <w:proofErr w:type="spellStart"/>
            <w:r w:rsidRPr="005F299A">
              <w:rPr>
                <w:lang w:val="en-US"/>
              </w:rPr>
              <w:t>dmrs-AdditionalPosition</w:t>
            </w:r>
            <w:proofErr w:type="spellEnd"/>
            <w:r w:rsidRPr="005F299A">
              <w:rPr>
                <w:lang w:val="en-US"/>
              </w:rPr>
              <w:t xml:space="preserve"> = 0, number of CDM groups = 1, modulation order &lt;= 6, PUSCH-duration = 4</w:t>
            </w:r>
          </w:p>
          <w:p w14:paraId="2BB614ED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//PUSCH FR2: MCS Index table = 5.1.3.1-1, Mapping type = </w:t>
            </w:r>
            <w:proofErr w:type="spellStart"/>
            <w:r w:rsidRPr="005F299A">
              <w:rPr>
                <w:lang w:val="en-US"/>
              </w:rPr>
              <w:t>TypeA</w:t>
            </w:r>
            <w:proofErr w:type="spellEnd"/>
            <w:r w:rsidRPr="005F299A">
              <w:rPr>
                <w:lang w:val="en-US"/>
              </w:rPr>
              <w:t xml:space="preserve">, </w:t>
            </w:r>
            <w:proofErr w:type="spellStart"/>
            <w:r w:rsidRPr="005F299A">
              <w:rPr>
                <w:lang w:val="en-US"/>
              </w:rPr>
              <w:t>dmrs-AdditionalPosition</w:t>
            </w:r>
            <w:proofErr w:type="spellEnd"/>
            <w:r w:rsidRPr="005F299A">
              <w:rPr>
                <w:lang w:val="en-US"/>
              </w:rPr>
              <w:t xml:space="preserve"> = 1, number of CDM groups = 1, modulation order &lt;= 6, PUSCH-duration = 4</w:t>
            </w:r>
          </w:p>
          <w:p w14:paraId="034D82B2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//--TBS-----L_RBs-----I_MCS-</w:t>
            </w:r>
          </w:p>
          <w:p w14:paraId="4F9B9BCA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// 4608      23        25</w:t>
            </w:r>
          </w:p>
          <w:p w14:paraId="1FB465E9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</w:t>
            </w:r>
            <w:proofErr w:type="spellStart"/>
            <w:r w:rsidRPr="005F299A">
              <w:rPr>
                <w:highlight w:val="yellow"/>
                <w:lang w:val="en-US"/>
              </w:rPr>
              <w:t>p_TimeDomainResourceAssignment</w:t>
            </w:r>
            <w:proofErr w:type="spellEnd"/>
            <w:r w:rsidRPr="005F299A">
              <w:rPr>
                <w:lang w:val="en-US"/>
              </w:rPr>
              <w:t xml:space="preserve"> := </w:t>
            </w:r>
            <w:proofErr w:type="spellStart"/>
            <w:r w:rsidRPr="005F299A">
              <w:rPr>
                <w:lang w:val="en-US"/>
              </w:rPr>
              <w:t>cs_NR_DciCommon_TimeDomainResourceAssignment</w:t>
            </w:r>
            <w:proofErr w:type="spellEnd"/>
            <w:r w:rsidRPr="005F299A">
              <w:rPr>
                <w:lang w:val="en-US"/>
              </w:rPr>
              <w:t>('0'B</w:t>
            </w:r>
            <w:proofErr w:type="gramStart"/>
            <w:r w:rsidRPr="005F299A">
              <w:rPr>
                <w:lang w:val="en-US"/>
              </w:rPr>
              <w:t>);</w:t>
            </w:r>
            <w:proofErr w:type="gramEnd"/>
          </w:p>
          <w:p w14:paraId="66B657BC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</w:t>
            </w:r>
          </w:p>
          <w:p w14:paraId="7C50BB0F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}</w:t>
            </w:r>
          </w:p>
          <w:p w14:paraId="402520A4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</w:t>
            </w:r>
            <w:proofErr w:type="spellStart"/>
            <w:r w:rsidRPr="005F299A">
              <w:rPr>
                <w:lang w:val="en-US"/>
              </w:rPr>
              <w:t>f_NR_ULGrantConfiguration_Stop</w:t>
            </w:r>
            <w:proofErr w:type="spellEnd"/>
            <w:r w:rsidRPr="005F299A">
              <w:rPr>
                <w:lang w:val="en-US"/>
              </w:rPr>
              <w:t xml:space="preserve">(nr_Cell1, -, </w:t>
            </w:r>
            <w:proofErr w:type="spellStart"/>
            <w:r w:rsidRPr="005F299A">
              <w:rPr>
                <w:lang w:val="en-US"/>
              </w:rPr>
              <w:t>cs_NR_UplinkTimeAlignment_Keep</w:t>
            </w:r>
            <w:proofErr w:type="spellEnd"/>
            <w:proofErr w:type="gramStart"/>
            <w:r w:rsidRPr="005F299A">
              <w:rPr>
                <w:lang w:val="en-US"/>
              </w:rPr>
              <w:t>);</w:t>
            </w:r>
            <w:proofErr w:type="gramEnd"/>
          </w:p>
          <w:p w14:paraId="6B620685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// runs 1 to 4</w:t>
            </w:r>
          </w:p>
          <w:p w14:paraId="2AA11F71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</w:t>
            </w:r>
            <w:proofErr w:type="spellStart"/>
            <w:r w:rsidRPr="005F299A">
              <w:rPr>
                <w:lang w:val="en-US"/>
              </w:rPr>
              <w:t>f_NR_HarqErrorHandling_Set</w:t>
            </w:r>
            <w:proofErr w:type="spellEnd"/>
            <w:r w:rsidRPr="005F299A">
              <w:rPr>
                <w:lang w:val="en-US"/>
              </w:rPr>
              <w:t>(</w:t>
            </w:r>
            <w:proofErr w:type="spellStart"/>
            <w:r w:rsidRPr="005F299A">
              <w:rPr>
                <w:lang w:val="en-US"/>
              </w:rPr>
              <w:t>raiseInconc</w:t>
            </w:r>
            <w:proofErr w:type="spellEnd"/>
            <w:r w:rsidRPr="005F299A">
              <w:rPr>
                <w:lang w:val="en-US"/>
              </w:rPr>
              <w:t>); // Start '</w:t>
            </w:r>
            <w:proofErr w:type="spellStart"/>
            <w:r w:rsidRPr="005F299A">
              <w:rPr>
                <w:lang w:val="en-US"/>
              </w:rPr>
              <w:t>Harq</w:t>
            </w:r>
            <w:proofErr w:type="spellEnd"/>
            <w:r w:rsidRPr="005F299A">
              <w:rPr>
                <w:lang w:val="en-US"/>
              </w:rPr>
              <w:t xml:space="preserve"> Errors not tolerant'</w:t>
            </w:r>
          </w:p>
          <w:p w14:paraId="02400719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//@siclog "Step 1" </w:t>
            </w:r>
            <w:proofErr w:type="spellStart"/>
            <w:r w:rsidRPr="005F299A">
              <w:rPr>
                <w:lang w:val="en-US"/>
              </w:rPr>
              <w:t>siclog</w:t>
            </w:r>
            <w:proofErr w:type="spellEnd"/>
            <w:r w:rsidRPr="005F299A">
              <w:rPr>
                <w:lang w:val="en-US"/>
              </w:rPr>
              <w:t>@</w:t>
            </w:r>
          </w:p>
          <w:p w14:paraId="6D5D03C6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lastRenderedPageBreak/>
              <w:t xml:space="preserve">      // SS sends:</w:t>
            </w:r>
          </w:p>
          <w:p w14:paraId="2466BDE4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//          N1 320-octet RLC SDUs on DRB1</w:t>
            </w:r>
          </w:p>
          <w:p w14:paraId="148FA115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//          N2 320-octet RLC SDUs on DRB2</w:t>
            </w:r>
          </w:p>
          <w:p w14:paraId="65236085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//          N3 320-octet RLC SDUs on DRB3</w:t>
            </w:r>
          </w:p>
          <w:p w14:paraId="193AA982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v_DRB_DataPerSlotList1:= </w:t>
            </w:r>
            <w:proofErr w:type="spellStart"/>
            <w:r w:rsidRPr="005F299A">
              <w:rPr>
                <w:lang w:val="en-US"/>
              </w:rPr>
              <w:t>f_NR_BuildPDCPSDUsToBeSentInConsecutiveFrames</w:t>
            </w:r>
            <w:proofErr w:type="spellEnd"/>
            <w:r w:rsidRPr="005F299A">
              <w:rPr>
                <w:lang w:val="en-US"/>
              </w:rPr>
              <w:t>(</w:t>
            </w:r>
            <w:proofErr w:type="spellStart"/>
            <w:r w:rsidRPr="005F299A">
              <w:rPr>
                <w:lang w:val="en-US"/>
              </w:rPr>
              <w:t>v_NR_PDCP_SDU</w:t>
            </w:r>
            <w:proofErr w:type="spellEnd"/>
            <w:r w:rsidRPr="005F299A">
              <w:rPr>
                <w:lang w:val="en-US"/>
              </w:rPr>
              <w:t>, p_N1</w:t>
            </w:r>
            <w:proofErr w:type="gramStart"/>
            <w:r w:rsidRPr="005F299A">
              <w:rPr>
                <w:lang w:val="en-US"/>
              </w:rPr>
              <w:t>);</w:t>
            </w:r>
            <w:proofErr w:type="gramEnd"/>
          </w:p>
          <w:p w14:paraId="7A8595DF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v_DRB_DataPerSlotList2:= </w:t>
            </w:r>
            <w:proofErr w:type="spellStart"/>
            <w:r w:rsidRPr="005F299A">
              <w:rPr>
                <w:lang w:val="en-US"/>
              </w:rPr>
              <w:t>f_NR_BuildPDCPSDUsToBeSentInConsecutiveFrames</w:t>
            </w:r>
            <w:proofErr w:type="spellEnd"/>
            <w:r w:rsidRPr="005F299A">
              <w:rPr>
                <w:lang w:val="en-US"/>
              </w:rPr>
              <w:t>(</w:t>
            </w:r>
            <w:proofErr w:type="spellStart"/>
            <w:r w:rsidRPr="005F299A">
              <w:rPr>
                <w:lang w:val="en-US"/>
              </w:rPr>
              <w:t>v_NR_PDCP_SDU</w:t>
            </w:r>
            <w:proofErr w:type="spellEnd"/>
            <w:r w:rsidRPr="005F299A">
              <w:rPr>
                <w:lang w:val="en-US"/>
              </w:rPr>
              <w:t>, p_N2</w:t>
            </w:r>
            <w:proofErr w:type="gramStart"/>
            <w:r w:rsidRPr="005F299A">
              <w:rPr>
                <w:lang w:val="en-US"/>
              </w:rPr>
              <w:t>);</w:t>
            </w:r>
            <w:proofErr w:type="gramEnd"/>
          </w:p>
          <w:p w14:paraId="71D38E4F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v_DRB_DataPerSlotList3:= </w:t>
            </w:r>
            <w:proofErr w:type="spellStart"/>
            <w:r w:rsidRPr="005F299A">
              <w:rPr>
                <w:lang w:val="en-US"/>
              </w:rPr>
              <w:t>f_NR_BuildPDCPSDUsToBeSentInConsecutiveFrames</w:t>
            </w:r>
            <w:proofErr w:type="spellEnd"/>
            <w:r w:rsidRPr="005F299A">
              <w:rPr>
                <w:lang w:val="en-US"/>
              </w:rPr>
              <w:t>(</w:t>
            </w:r>
            <w:proofErr w:type="spellStart"/>
            <w:r w:rsidRPr="005F299A">
              <w:rPr>
                <w:lang w:val="en-US"/>
              </w:rPr>
              <w:t>v_NR_PDCP_SDU</w:t>
            </w:r>
            <w:proofErr w:type="spellEnd"/>
            <w:r w:rsidRPr="005F299A">
              <w:rPr>
                <w:lang w:val="en-US"/>
              </w:rPr>
              <w:t>, p_N3</w:t>
            </w:r>
            <w:proofErr w:type="gramStart"/>
            <w:r w:rsidRPr="005F299A">
              <w:rPr>
                <w:lang w:val="en-US"/>
              </w:rPr>
              <w:t>);</w:t>
            </w:r>
            <w:proofErr w:type="gramEnd"/>
          </w:p>
          <w:p w14:paraId="5C07681B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</w:t>
            </w:r>
            <w:proofErr w:type="spellStart"/>
            <w:r w:rsidRPr="005F299A">
              <w:rPr>
                <w:lang w:val="en-US"/>
              </w:rPr>
              <w:t>v_Timing</w:t>
            </w:r>
            <w:proofErr w:type="spellEnd"/>
            <w:r w:rsidRPr="005F299A">
              <w:rPr>
                <w:lang w:val="en-US"/>
              </w:rPr>
              <w:t xml:space="preserve"> := </w:t>
            </w:r>
            <w:proofErr w:type="spellStart"/>
            <w:r w:rsidRPr="005F299A">
              <w:rPr>
                <w:lang w:val="en-US"/>
              </w:rPr>
              <w:t>f_NR_GetNextSendOccasion_DL</w:t>
            </w:r>
            <w:proofErr w:type="spellEnd"/>
            <w:r w:rsidRPr="005F299A">
              <w:rPr>
                <w:lang w:val="en-US"/>
              </w:rPr>
              <w:t xml:space="preserve">(nr_Cell1, 300); //300 </w:t>
            </w:r>
            <w:proofErr w:type="spellStart"/>
            <w:r w:rsidRPr="005F299A">
              <w:rPr>
                <w:lang w:val="en-US"/>
              </w:rPr>
              <w:t>ms</w:t>
            </w:r>
            <w:proofErr w:type="spellEnd"/>
            <w:r w:rsidRPr="005F299A">
              <w:rPr>
                <w:lang w:val="en-US"/>
              </w:rPr>
              <w:t xml:space="preserve"> in future</w:t>
            </w:r>
          </w:p>
          <w:p w14:paraId="2331B3F2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//Exceptionally the time is extended to 300 as in loop 4, 179 PDCP SDU's each of 317 bytes  get </w:t>
            </w:r>
            <w:proofErr w:type="gramStart"/>
            <w:r w:rsidRPr="005F299A">
              <w:rPr>
                <w:lang w:val="en-US"/>
              </w:rPr>
              <w:t>scheduled;</w:t>
            </w:r>
            <w:proofErr w:type="gramEnd"/>
          </w:p>
          <w:p w14:paraId="44D1001D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f_TC_7_1_1_3_2_Step1(v_DRB_DataPerSlotList1,</w:t>
            </w:r>
          </w:p>
          <w:p w14:paraId="20FE3107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v_DRB_DataPerSlotList2,</w:t>
            </w:r>
          </w:p>
          <w:p w14:paraId="52ABA0E0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v_DRB_DataPerSlotList3,</w:t>
            </w:r>
          </w:p>
          <w:p w14:paraId="1D478838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p_NR_DRB_Id1,</w:t>
            </w:r>
          </w:p>
          <w:p w14:paraId="5C4193D3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p_NR_DRB_Id2,</w:t>
            </w:r>
          </w:p>
          <w:p w14:paraId="5AD0EA6E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p_NR_DRB_Id3,</w:t>
            </w:r>
          </w:p>
          <w:p w14:paraId="1BBE6391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</w:t>
            </w:r>
            <w:proofErr w:type="spellStart"/>
            <w:r w:rsidRPr="005F299A">
              <w:rPr>
                <w:lang w:val="en-US"/>
              </w:rPr>
              <w:t>v_Timing</w:t>
            </w:r>
            <w:proofErr w:type="spellEnd"/>
            <w:proofErr w:type="gramStart"/>
            <w:r w:rsidRPr="005F299A">
              <w:rPr>
                <w:lang w:val="en-US"/>
              </w:rPr>
              <w:t>);</w:t>
            </w:r>
            <w:proofErr w:type="gramEnd"/>
          </w:p>
          <w:p w14:paraId="71FE70D6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</w:t>
            </w:r>
          </w:p>
          <w:p w14:paraId="493BC6AA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//@siclog "Step 2" </w:t>
            </w:r>
            <w:proofErr w:type="spellStart"/>
            <w:r w:rsidRPr="005F299A">
              <w:rPr>
                <w:lang w:val="en-US"/>
              </w:rPr>
              <w:t>siclog</w:t>
            </w:r>
            <w:proofErr w:type="spellEnd"/>
            <w:r w:rsidRPr="005F299A">
              <w:rPr>
                <w:lang w:val="en-US"/>
              </w:rPr>
              <w:t>@</w:t>
            </w:r>
          </w:p>
          <w:p w14:paraId="15414A97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// UL Grant of D[j] every T1ms for a duration of T2ms</w:t>
            </w:r>
          </w:p>
          <w:p w14:paraId="04D74CBD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if (p_T2 != 0)</w:t>
            </w:r>
          </w:p>
          <w:p w14:paraId="52A7A5E2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{</w:t>
            </w:r>
          </w:p>
          <w:p w14:paraId="0493A3ED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</w:t>
            </w:r>
            <w:proofErr w:type="spellStart"/>
            <w:r w:rsidRPr="005F299A">
              <w:rPr>
                <w:lang w:val="en-US"/>
              </w:rPr>
              <w:t>v_Timing</w:t>
            </w:r>
            <w:proofErr w:type="spellEnd"/>
            <w:r w:rsidRPr="005F299A">
              <w:rPr>
                <w:lang w:val="en-US"/>
              </w:rPr>
              <w:t xml:space="preserve"> := </w:t>
            </w:r>
            <w:proofErr w:type="spellStart"/>
            <w:r w:rsidRPr="005F299A">
              <w:rPr>
                <w:lang w:val="en-US"/>
              </w:rPr>
              <w:t>f_NR_GetNextSendOccasion_ULafterDL</w:t>
            </w:r>
            <w:proofErr w:type="spellEnd"/>
            <w:r w:rsidRPr="005F299A">
              <w:rPr>
                <w:lang w:val="en-US"/>
              </w:rPr>
              <w:t xml:space="preserve">(nr_Cell1, </w:t>
            </w:r>
            <w:proofErr w:type="spellStart"/>
            <w:r w:rsidRPr="005F299A">
              <w:rPr>
                <w:lang w:val="en-US"/>
              </w:rPr>
              <w:t>v_Timing</w:t>
            </w:r>
            <w:proofErr w:type="spellEnd"/>
            <w:r w:rsidRPr="005F299A">
              <w:rPr>
                <w:lang w:val="en-US"/>
              </w:rPr>
              <w:t xml:space="preserve">, </w:t>
            </w:r>
            <w:r w:rsidRPr="005F299A">
              <w:rPr>
                <w:highlight w:val="green"/>
                <w:lang w:val="en-US"/>
              </w:rPr>
              <w:t>300</w:t>
            </w:r>
            <w:proofErr w:type="gramStart"/>
            <w:r w:rsidRPr="005F299A">
              <w:rPr>
                <w:lang w:val="en-US"/>
              </w:rPr>
              <w:t>);</w:t>
            </w:r>
            <w:proofErr w:type="gramEnd"/>
          </w:p>
          <w:p w14:paraId="2F045FE4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</w:t>
            </w:r>
            <w:proofErr w:type="spellStart"/>
            <w:r w:rsidRPr="005F299A">
              <w:rPr>
                <w:lang w:val="en-US"/>
              </w:rPr>
              <w:t>f_NR_ULGrantConfiguration_StartPeriodicCyclicGrant</w:t>
            </w:r>
            <w:proofErr w:type="spellEnd"/>
            <w:r w:rsidRPr="005F299A">
              <w:rPr>
                <w:lang w:val="en-US"/>
              </w:rPr>
              <w:t>(nr_Cell1,</w:t>
            </w:r>
          </w:p>
          <w:p w14:paraId="55DF686C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                              </w:t>
            </w:r>
            <w:proofErr w:type="spellStart"/>
            <w:r w:rsidRPr="005F299A">
              <w:rPr>
                <w:lang w:val="en-US"/>
              </w:rPr>
              <w:t>cs_TimingInfo_NR</w:t>
            </w:r>
            <w:proofErr w:type="spellEnd"/>
            <w:r w:rsidRPr="005F299A">
              <w:rPr>
                <w:lang w:val="en-US"/>
              </w:rPr>
              <w:t>(</w:t>
            </w:r>
            <w:proofErr w:type="spellStart"/>
            <w:r w:rsidRPr="005F299A">
              <w:rPr>
                <w:lang w:val="en-US"/>
              </w:rPr>
              <w:t>v_Timing</w:t>
            </w:r>
            <w:proofErr w:type="spellEnd"/>
            <w:r w:rsidRPr="005F299A">
              <w:rPr>
                <w:lang w:val="en-US"/>
              </w:rPr>
              <w:t>),</w:t>
            </w:r>
          </w:p>
          <w:p w14:paraId="76B5D2B8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                              </w:t>
            </w:r>
            <w:proofErr w:type="spellStart"/>
            <w:r w:rsidRPr="005F299A">
              <w:rPr>
                <w:lang w:val="en-US"/>
              </w:rPr>
              <w:t>v_NR_ResourceAllocation</w:t>
            </w:r>
            <w:proofErr w:type="spellEnd"/>
            <w:r w:rsidRPr="005F299A">
              <w:rPr>
                <w:lang w:val="en-US"/>
              </w:rPr>
              <w:t>,</w:t>
            </w:r>
          </w:p>
          <w:p w14:paraId="3861D4BB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                              p_T1,</w:t>
            </w:r>
          </w:p>
          <w:p w14:paraId="1C2AD564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                              (p_T2 / p_T1),</w:t>
            </w:r>
          </w:p>
          <w:p w14:paraId="32490D6F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                              </w:t>
            </w:r>
            <w:proofErr w:type="spellStart"/>
            <w:r w:rsidRPr="005F299A">
              <w:rPr>
                <w:lang w:val="en-US"/>
              </w:rPr>
              <w:t>v_TimeDomainResourceAssignment</w:t>
            </w:r>
            <w:proofErr w:type="spellEnd"/>
            <w:proofErr w:type="gramStart"/>
            <w:r w:rsidRPr="005F299A">
              <w:rPr>
                <w:lang w:val="en-US"/>
              </w:rPr>
              <w:t>);</w:t>
            </w:r>
            <w:proofErr w:type="gramEnd"/>
          </w:p>
          <w:p w14:paraId="37952654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};</w:t>
            </w:r>
          </w:p>
          <w:p w14:paraId="6FEC3789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</w:t>
            </w:r>
          </w:p>
          <w:p w14:paraId="541B6680" w14:textId="77777777" w:rsidR="00F055F7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//@siclog "Step 3" </w:t>
            </w:r>
            <w:proofErr w:type="spellStart"/>
            <w:r w:rsidRPr="005F299A">
              <w:rPr>
                <w:lang w:val="en-US"/>
              </w:rPr>
              <w:t>siclog</w:t>
            </w:r>
            <w:proofErr w:type="spellEnd"/>
            <w:r w:rsidRPr="005F299A">
              <w:rPr>
                <w:lang w:val="en-US"/>
              </w:rPr>
              <w:t>@</w:t>
            </w:r>
          </w:p>
          <w:p w14:paraId="3A380D59" w14:textId="77777777" w:rsidR="00F055F7" w:rsidRDefault="00F055F7" w:rsidP="005755AC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……….</w:t>
            </w:r>
          </w:p>
          <w:p w14:paraId="1364E8CD" w14:textId="77777777" w:rsidR="00F055F7" w:rsidRDefault="00F055F7" w:rsidP="005755AC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}</w:t>
            </w:r>
          </w:p>
        </w:tc>
      </w:tr>
    </w:tbl>
    <w:p w14:paraId="3CA90AF8" w14:textId="77777777" w:rsidR="00F055F7" w:rsidRDefault="00F055F7" w:rsidP="00F055F7">
      <w:pPr>
        <w:rPr>
          <w:lang w:val="en-US"/>
        </w:rPr>
      </w:pPr>
    </w:p>
    <w:p w14:paraId="3C169872" w14:textId="77777777" w:rsidR="00F055F7" w:rsidRDefault="00F055F7" w:rsidP="00F055F7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055F7" w14:paraId="1B0A2C6F" w14:textId="77777777" w:rsidTr="005755AC">
        <w:tc>
          <w:tcPr>
            <w:tcW w:w="9855" w:type="dxa"/>
          </w:tcPr>
          <w:p w14:paraId="49E32AC6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>function f_TC_7_1_1_3_2b_NR_TestBody_Loop(</w:t>
            </w:r>
            <w:proofErr w:type="spellStart"/>
            <w:r w:rsidRPr="005F299A">
              <w:rPr>
                <w:lang w:val="en-US"/>
              </w:rPr>
              <w:t>DRB_Identity</w:t>
            </w:r>
            <w:proofErr w:type="spellEnd"/>
            <w:r w:rsidRPr="005F299A">
              <w:rPr>
                <w:lang w:val="en-US"/>
              </w:rPr>
              <w:t xml:space="preserve"> p_NR_DRB_Id1,</w:t>
            </w:r>
          </w:p>
          <w:p w14:paraId="2AECD435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           </w:t>
            </w:r>
            <w:proofErr w:type="spellStart"/>
            <w:r w:rsidRPr="005F299A">
              <w:rPr>
                <w:lang w:val="en-US"/>
              </w:rPr>
              <w:t>DRB_Identity</w:t>
            </w:r>
            <w:proofErr w:type="spellEnd"/>
            <w:r w:rsidRPr="005F299A">
              <w:rPr>
                <w:lang w:val="en-US"/>
              </w:rPr>
              <w:t xml:space="preserve"> p_NR_DRB_Id2,</w:t>
            </w:r>
          </w:p>
          <w:p w14:paraId="5A95CCC5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           </w:t>
            </w:r>
            <w:proofErr w:type="spellStart"/>
            <w:r w:rsidRPr="005F299A">
              <w:rPr>
                <w:lang w:val="en-US"/>
              </w:rPr>
              <w:t>DRB_Identity</w:t>
            </w:r>
            <w:proofErr w:type="spellEnd"/>
            <w:r w:rsidRPr="005F299A">
              <w:rPr>
                <w:lang w:val="en-US"/>
              </w:rPr>
              <w:t xml:space="preserve"> p_NR_DRB_Id3,</w:t>
            </w:r>
          </w:p>
          <w:p w14:paraId="3FDD8166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           integer p_N1, //Number of SDUs for each run</w:t>
            </w:r>
          </w:p>
          <w:p w14:paraId="2FBA0C1C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           integer p_N2,</w:t>
            </w:r>
          </w:p>
          <w:p w14:paraId="0F6F50C9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           integer p_N3,</w:t>
            </w:r>
          </w:p>
          <w:p w14:paraId="3C7AF4DA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           integer p_T1,// Time period and total duration</w:t>
            </w:r>
          </w:p>
          <w:p w14:paraId="5410341F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           integer p_T2,</w:t>
            </w:r>
          </w:p>
          <w:p w14:paraId="0CAC7CCE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           integer p_D1, //Amount of data to compare with (octets)</w:t>
            </w:r>
          </w:p>
          <w:p w14:paraId="503CA1C2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           integer p_D2,</w:t>
            </w:r>
          </w:p>
          <w:p w14:paraId="41166EC9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           integer p_D3,</w:t>
            </w:r>
          </w:p>
          <w:p w14:paraId="14A4F0A9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           template (omit) </w:t>
            </w:r>
            <w:proofErr w:type="spellStart"/>
            <w:r w:rsidRPr="005F299A">
              <w:rPr>
                <w:lang w:val="en-US"/>
              </w:rPr>
              <w:t>NR_DciCommon_TimeDomainResourceAssignment_Type</w:t>
            </w:r>
            <w:proofErr w:type="spellEnd"/>
            <w:r w:rsidRPr="005F299A">
              <w:rPr>
                <w:lang w:val="en-US"/>
              </w:rPr>
              <w:t xml:space="preserve"> </w:t>
            </w:r>
            <w:proofErr w:type="spellStart"/>
            <w:r w:rsidRPr="005F299A">
              <w:rPr>
                <w:lang w:val="en-US"/>
              </w:rPr>
              <w:t>p_TimeDomainResourceAssignment</w:t>
            </w:r>
            <w:proofErr w:type="spellEnd"/>
            <w:r w:rsidRPr="005F299A">
              <w:rPr>
                <w:lang w:val="en-US"/>
              </w:rPr>
              <w:t xml:space="preserve"> := omit) runs on NR_BASE_PTC</w:t>
            </w:r>
          </w:p>
          <w:p w14:paraId="16B13C7E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{</w:t>
            </w:r>
          </w:p>
          <w:p w14:paraId="286A70FC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</w:t>
            </w:r>
          </w:p>
          <w:p w14:paraId="167D4AC4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var template (value) </w:t>
            </w:r>
            <w:proofErr w:type="spellStart"/>
            <w:r w:rsidRPr="005F299A">
              <w:rPr>
                <w:lang w:val="en-US"/>
              </w:rPr>
              <w:t>NR_ResourceAllocation_Type</w:t>
            </w:r>
            <w:proofErr w:type="spellEnd"/>
            <w:r w:rsidRPr="005F299A">
              <w:rPr>
                <w:lang w:val="en-US"/>
              </w:rPr>
              <w:t xml:space="preserve"> </w:t>
            </w:r>
            <w:proofErr w:type="spellStart"/>
            <w:r w:rsidRPr="005F299A">
              <w:rPr>
                <w:lang w:val="en-US"/>
              </w:rPr>
              <w:t>v_NR_</w:t>
            </w:r>
            <w:proofErr w:type="gramStart"/>
            <w:r w:rsidRPr="005F299A">
              <w:rPr>
                <w:lang w:val="en-US"/>
              </w:rPr>
              <w:t>ResourceAllocation</w:t>
            </w:r>
            <w:proofErr w:type="spellEnd"/>
            <w:r w:rsidRPr="005F299A">
              <w:rPr>
                <w:lang w:val="en-US"/>
              </w:rPr>
              <w:t>;</w:t>
            </w:r>
            <w:proofErr w:type="gramEnd"/>
          </w:p>
          <w:p w14:paraId="5FAA0529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var </w:t>
            </w:r>
            <w:proofErr w:type="spellStart"/>
            <w:r w:rsidRPr="005F299A">
              <w:rPr>
                <w:lang w:val="en-US"/>
              </w:rPr>
              <w:t>NR_UplinkBWP_Type</w:t>
            </w:r>
            <w:proofErr w:type="spellEnd"/>
            <w:r w:rsidRPr="005F299A">
              <w:rPr>
                <w:lang w:val="en-US"/>
              </w:rPr>
              <w:t xml:space="preserve"> </w:t>
            </w:r>
            <w:proofErr w:type="spellStart"/>
            <w:r w:rsidRPr="005F299A">
              <w:rPr>
                <w:lang w:val="en-US"/>
              </w:rPr>
              <w:t>v_NR_UplinkBWP</w:t>
            </w:r>
            <w:proofErr w:type="spellEnd"/>
            <w:r w:rsidRPr="005F299A">
              <w:rPr>
                <w:lang w:val="en-US"/>
              </w:rPr>
              <w:t xml:space="preserve"> := </w:t>
            </w:r>
            <w:proofErr w:type="spellStart"/>
            <w:r w:rsidRPr="005F299A">
              <w:rPr>
                <w:lang w:val="en-US"/>
              </w:rPr>
              <w:t>f_NR_CellInfo_GetUplinkBWP</w:t>
            </w:r>
            <w:proofErr w:type="spellEnd"/>
            <w:r w:rsidRPr="005F299A">
              <w:rPr>
                <w:lang w:val="en-US"/>
              </w:rPr>
              <w:t xml:space="preserve">(nr_Cell1, </w:t>
            </w:r>
            <w:proofErr w:type="spellStart"/>
            <w:r w:rsidRPr="005F299A">
              <w:rPr>
                <w:lang w:val="en-US"/>
              </w:rPr>
              <w:t>tsc_NR_BWP_Id</w:t>
            </w:r>
            <w:proofErr w:type="spellEnd"/>
            <w:proofErr w:type="gramStart"/>
            <w:r w:rsidRPr="005F299A">
              <w:rPr>
                <w:lang w:val="en-US"/>
              </w:rPr>
              <w:t>);</w:t>
            </w:r>
            <w:proofErr w:type="gramEnd"/>
          </w:p>
          <w:p w14:paraId="1894EC6F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var </w:t>
            </w:r>
            <w:proofErr w:type="spellStart"/>
            <w:r w:rsidRPr="005F299A">
              <w:rPr>
                <w:lang w:val="en-US"/>
              </w:rPr>
              <w:t>SubFrameTiming_Type</w:t>
            </w:r>
            <w:proofErr w:type="spellEnd"/>
            <w:r w:rsidRPr="005F299A">
              <w:rPr>
                <w:lang w:val="en-US"/>
              </w:rPr>
              <w:t xml:space="preserve"> </w:t>
            </w:r>
            <w:proofErr w:type="spellStart"/>
            <w:r w:rsidRPr="005F299A">
              <w:rPr>
                <w:lang w:val="en-US"/>
              </w:rPr>
              <w:t>v_</w:t>
            </w:r>
            <w:proofErr w:type="gramStart"/>
            <w:r w:rsidRPr="005F299A">
              <w:rPr>
                <w:lang w:val="en-US"/>
              </w:rPr>
              <w:t>Timing</w:t>
            </w:r>
            <w:proofErr w:type="spellEnd"/>
            <w:r w:rsidRPr="005F299A">
              <w:rPr>
                <w:lang w:val="en-US"/>
              </w:rPr>
              <w:t>;</w:t>
            </w:r>
            <w:proofErr w:type="gramEnd"/>
          </w:p>
          <w:p w14:paraId="243F1F70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var template (value) </w:t>
            </w:r>
            <w:proofErr w:type="spellStart"/>
            <w:r w:rsidRPr="005F299A">
              <w:rPr>
                <w:lang w:val="en-US"/>
              </w:rPr>
              <w:t>NR_PDCP_SDU_Type</w:t>
            </w:r>
            <w:proofErr w:type="spellEnd"/>
            <w:r w:rsidRPr="005F299A">
              <w:rPr>
                <w:lang w:val="en-US"/>
              </w:rPr>
              <w:t xml:space="preserve"> </w:t>
            </w:r>
            <w:proofErr w:type="spellStart"/>
            <w:r w:rsidRPr="005F299A">
              <w:rPr>
                <w:lang w:val="en-US"/>
              </w:rPr>
              <w:t>v_NR_PDCP_SDU</w:t>
            </w:r>
            <w:proofErr w:type="spellEnd"/>
            <w:r w:rsidRPr="005F299A">
              <w:rPr>
                <w:lang w:val="en-US"/>
              </w:rPr>
              <w:t xml:space="preserve"> := crs_NR_PDCP_SDU_</w:t>
            </w:r>
            <w:proofErr w:type="gramStart"/>
            <w:r w:rsidRPr="005F299A">
              <w:rPr>
                <w:lang w:val="en-US"/>
              </w:rPr>
              <w:t>317B ;</w:t>
            </w:r>
            <w:proofErr w:type="gramEnd"/>
          </w:p>
          <w:p w14:paraId="24A5DF9C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var template (value) </w:t>
            </w:r>
            <w:proofErr w:type="spellStart"/>
            <w:r w:rsidRPr="005F299A">
              <w:rPr>
                <w:lang w:val="en-US"/>
              </w:rPr>
              <w:t>NR_DRB_DataPerSlotList_DL_Type</w:t>
            </w:r>
            <w:proofErr w:type="spellEnd"/>
            <w:r w:rsidRPr="005F299A">
              <w:rPr>
                <w:lang w:val="en-US"/>
              </w:rPr>
              <w:t xml:space="preserve"> v_DRB_</w:t>
            </w:r>
            <w:proofErr w:type="gramStart"/>
            <w:r w:rsidRPr="005F299A">
              <w:rPr>
                <w:lang w:val="en-US"/>
              </w:rPr>
              <w:t>DataPerSlotList1;</w:t>
            </w:r>
            <w:proofErr w:type="gramEnd"/>
          </w:p>
          <w:p w14:paraId="0A8027EF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var template (value) </w:t>
            </w:r>
            <w:proofErr w:type="spellStart"/>
            <w:r w:rsidRPr="005F299A">
              <w:rPr>
                <w:lang w:val="en-US"/>
              </w:rPr>
              <w:t>NR_DRB_DataPerSlotList_DL_Type</w:t>
            </w:r>
            <w:proofErr w:type="spellEnd"/>
            <w:r w:rsidRPr="005F299A">
              <w:rPr>
                <w:lang w:val="en-US"/>
              </w:rPr>
              <w:t xml:space="preserve"> v_DRB_</w:t>
            </w:r>
            <w:proofErr w:type="gramStart"/>
            <w:r w:rsidRPr="005F299A">
              <w:rPr>
                <w:lang w:val="en-US"/>
              </w:rPr>
              <w:t>DataPerSlotList2;</w:t>
            </w:r>
            <w:proofErr w:type="gramEnd"/>
          </w:p>
          <w:p w14:paraId="7188C181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var template (value) </w:t>
            </w:r>
            <w:proofErr w:type="spellStart"/>
            <w:r w:rsidRPr="005F299A">
              <w:rPr>
                <w:lang w:val="en-US"/>
              </w:rPr>
              <w:t>NR_DRB_DataPerSlotList_DL_Type</w:t>
            </w:r>
            <w:proofErr w:type="spellEnd"/>
            <w:r w:rsidRPr="005F299A">
              <w:rPr>
                <w:lang w:val="en-US"/>
              </w:rPr>
              <w:t xml:space="preserve"> v_DRB_</w:t>
            </w:r>
            <w:proofErr w:type="gramStart"/>
            <w:r w:rsidRPr="005F299A">
              <w:rPr>
                <w:lang w:val="en-US"/>
              </w:rPr>
              <w:t>DataPerSlotList3;</w:t>
            </w:r>
            <w:proofErr w:type="gramEnd"/>
          </w:p>
          <w:p w14:paraId="26746F38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var template (omit) </w:t>
            </w:r>
            <w:proofErr w:type="spellStart"/>
            <w:r w:rsidRPr="005F299A">
              <w:rPr>
                <w:lang w:val="en-US"/>
              </w:rPr>
              <w:t>NR_DciCommon_TimeDomainResourceAssignment_Type</w:t>
            </w:r>
            <w:proofErr w:type="spellEnd"/>
            <w:r w:rsidRPr="005F299A">
              <w:rPr>
                <w:lang w:val="en-US"/>
              </w:rPr>
              <w:t xml:space="preserve"> </w:t>
            </w:r>
            <w:proofErr w:type="spellStart"/>
            <w:r w:rsidRPr="005F299A">
              <w:rPr>
                <w:lang w:val="en-US"/>
              </w:rPr>
              <w:t>v_</w:t>
            </w:r>
            <w:proofErr w:type="gramStart"/>
            <w:r w:rsidRPr="005F299A">
              <w:rPr>
                <w:lang w:val="en-US"/>
              </w:rPr>
              <w:t>TimeDomainResourceAssignment</w:t>
            </w:r>
            <w:proofErr w:type="spellEnd"/>
            <w:r w:rsidRPr="005F299A">
              <w:rPr>
                <w:lang w:val="en-US"/>
              </w:rPr>
              <w:t>;</w:t>
            </w:r>
            <w:proofErr w:type="gramEnd"/>
          </w:p>
          <w:p w14:paraId="5BDB8CD6" w14:textId="77777777" w:rsidR="00F055F7" w:rsidRPr="005F299A" w:rsidRDefault="00F055F7" w:rsidP="005755AC">
            <w:pPr>
              <w:rPr>
                <w:lang w:val="en-US"/>
              </w:rPr>
            </w:pPr>
          </w:p>
          <w:p w14:paraId="10B6D140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timer </w:t>
            </w:r>
            <w:proofErr w:type="spellStart"/>
            <w:r w:rsidRPr="005F299A">
              <w:rPr>
                <w:lang w:val="en-US"/>
              </w:rPr>
              <w:t>t_WatchDog</w:t>
            </w:r>
            <w:proofErr w:type="spellEnd"/>
            <w:r w:rsidRPr="005F299A">
              <w:rPr>
                <w:lang w:val="en-US"/>
              </w:rPr>
              <w:t xml:space="preserve"> := 1.0;              // Local wait Timer</w:t>
            </w:r>
          </w:p>
          <w:p w14:paraId="5086401E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if (</w:t>
            </w:r>
            <w:proofErr w:type="spellStart"/>
            <w:r w:rsidRPr="005F299A">
              <w:rPr>
                <w:lang w:val="en-US"/>
              </w:rPr>
              <w:t>isvalue</w:t>
            </w:r>
            <w:proofErr w:type="spellEnd"/>
            <w:r w:rsidRPr="005F299A">
              <w:rPr>
                <w:lang w:val="en-US"/>
              </w:rPr>
              <w:t xml:space="preserve"> (</w:t>
            </w:r>
            <w:proofErr w:type="spellStart"/>
            <w:r w:rsidRPr="005F299A">
              <w:rPr>
                <w:lang w:val="en-US"/>
              </w:rPr>
              <w:t>p_TimeDomainResourceAssignment</w:t>
            </w:r>
            <w:proofErr w:type="spellEnd"/>
            <w:r w:rsidRPr="005F299A">
              <w:rPr>
                <w:lang w:val="en-US"/>
              </w:rPr>
              <w:t>)) //Loop 2</w:t>
            </w:r>
          </w:p>
          <w:p w14:paraId="49569DC2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{</w:t>
            </w:r>
          </w:p>
          <w:p w14:paraId="1AEEF3AB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// </w:t>
            </w:r>
            <w:proofErr w:type="spellStart"/>
            <w:r w:rsidRPr="005F299A">
              <w:rPr>
                <w:lang w:val="en-US"/>
              </w:rPr>
              <w:t>v_NR_PDCP_SDU</w:t>
            </w:r>
            <w:proofErr w:type="spellEnd"/>
            <w:r w:rsidRPr="005F299A">
              <w:rPr>
                <w:lang w:val="en-US"/>
              </w:rPr>
              <w:t xml:space="preserve"> := crs_NR_PDCP_SDU_</w:t>
            </w:r>
            <w:proofErr w:type="gramStart"/>
            <w:r w:rsidRPr="005F299A">
              <w:rPr>
                <w:lang w:val="en-US"/>
              </w:rPr>
              <w:t>157B ;</w:t>
            </w:r>
            <w:proofErr w:type="gramEnd"/>
          </w:p>
          <w:p w14:paraId="5C06B8F1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</w:t>
            </w:r>
            <w:proofErr w:type="spellStart"/>
            <w:r w:rsidRPr="005F299A">
              <w:rPr>
                <w:lang w:val="en-US"/>
              </w:rPr>
              <w:t>v_NR_ResourceAllocation</w:t>
            </w:r>
            <w:proofErr w:type="spellEnd"/>
            <w:r w:rsidRPr="005F299A">
              <w:rPr>
                <w:lang w:val="en-US"/>
              </w:rPr>
              <w:t xml:space="preserve"> := </w:t>
            </w:r>
            <w:proofErr w:type="spellStart"/>
            <w:r w:rsidRPr="005F299A">
              <w:rPr>
                <w:lang w:val="en-US"/>
              </w:rPr>
              <w:t>f_NR_ResourceAllocation_UplinkGrant</w:t>
            </w:r>
            <w:proofErr w:type="spellEnd"/>
            <w:r w:rsidRPr="005F299A">
              <w:rPr>
                <w:lang w:val="en-US"/>
              </w:rPr>
              <w:t xml:space="preserve">(9224, </w:t>
            </w:r>
            <w:proofErr w:type="spellStart"/>
            <w:r w:rsidRPr="005F299A">
              <w:rPr>
                <w:lang w:val="en-US"/>
              </w:rPr>
              <w:t>v_NR_UplinkBWP</w:t>
            </w:r>
            <w:proofErr w:type="spellEnd"/>
            <w:proofErr w:type="gramStart"/>
            <w:r w:rsidRPr="005F299A">
              <w:rPr>
                <w:lang w:val="en-US"/>
              </w:rPr>
              <w:t>);</w:t>
            </w:r>
            <w:proofErr w:type="gramEnd"/>
          </w:p>
          <w:p w14:paraId="08F1DCE1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</w:t>
            </w:r>
            <w:proofErr w:type="spellStart"/>
            <w:r w:rsidRPr="005F299A">
              <w:rPr>
                <w:lang w:val="en-US"/>
              </w:rPr>
              <w:t>v_TimeDomainResourceAssignment</w:t>
            </w:r>
            <w:proofErr w:type="spellEnd"/>
            <w:r w:rsidRPr="005F299A">
              <w:rPr>
                <w:lang w:val="en-US"/>
              </w:rPr>
              <w:t xml:space="preserve"> := </w:t>
            </w:r>
            <w:proofErr w:type="spellStart"/>
            <w:r w:rsidRPr="005F299A">
              <w:rPr>
                <w:lang w:val="en-US"/>
              </w:rPr>
              <w:t>p_</w:t>
            </w:r>
            <w:proofErr w:type="gramStart"/>
            <w:r w:rsidRPr="005F299A">
              <w:rPr>
                <w:lang w:val="en-US"/>
              </w:rPr>
              <w:t>TimeDomainResourceAssignment</w:t>
            </w:r>
            <w:proofErr w:type="spellEnd"/>
            <w:r w:rsidRPr="005F299A">
              <w:rPr>
                <w:lang w:val="en-US"/>
              </w:rPr>
              <w:t>;</w:t>
            </w:r>
            <w:proofErr w:type="gramEnd"/>
          </w:p>
          <w:p w14:paraId="41B369B9" w14:textId="77777777" w:rsidR="00F055F7" w:rsidRPr="005F299A" w:rsidRDefault="00F055F7" w:rsidP="005755AC">
            <w:pPr>
              <w:rPr>
                <w:lang w:val="en-US"/>
              </w:rPr>
            </w:pPr>
          </w:p>
          <w:p w14:paraId="1AEBAAB6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}else {</w:t>
            </w:r>
          </w:p>
          <w:p w14:paraId="5E00CD0D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lastRenderedPageBreak/>
              <w:t xml:space="preserve">        </w:t>
            </w:r>
            <w:proofErr w:type="spellStart"/>
            <w:r w:rsidRPr="005F299A">
              <w:rPr>
                <w:lang w:val="en-US"/>
              </w:rPr>
              <w:t>v_NR_ResourceAllocation</w:t>
            </w:r>
            <w:proofErr w:type="spellEnd"/>
            <w:r w:rsidRPr="005F299A">
              <w:rPr>
                <w:lang w:val="en-US"/>
              </w:rPr>
              <w:t xml:space="preserve"> := </w:t>
            </w:r>
            <w:proofErr w:type="spellStart"/>
            <w:r w:rsidRPr="005F299A">
              <w:rPr>
                <w:lang w:val="en-US"/>
              </w:rPr>
              <w:t>cs_NR_ResourceAllocation</w:t>
            </w:r>
            <w:proofErr w:type="spellEnd"/>
            <w:r w:rsidRPr="005F299A">
              <w:rPr>
                <w:lang w:val="en-US"/>
              </w:rPr>
              <w:t>(23,25</w:t>
            </w:r>
            <w:proofErr w:type="gramStart"/>
            <w:r w:rsidRPr="005F299A">
              <w:rPr>
                <w:lang w:val="en-US"/>
              </w:rPr>
              <w:t>) ;</w:t>
            </w:r>
            <w:proofErr w:type="gramEnd"/>
          </w:p>
          <w:p w14:paraId="5FC749C2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//PUSCH FR1: MCS Index table = 5.1.3.1-1, Mapping type = </w:t>
            </w:r>
            <w:proofErr w:type="spellStart"/>
            <w:r w:rsidRPr="005F299A">
              <w:rPr>
                <w:lang w:val="en-US"/>
              </w:rPr>
              <w:t>TypeA</w:t>
            </w:r>
            <w:proofErr w:type="spellEnd"/>
            <w:r w:rsidRPr="005F299A">
              <w:rPr>
                <w:lang w:val="en-US"/>
              </w:rPr>
              <w:t xml:space="preserve">, </w:t>
            </w:r>
            <w:proofErr w:type="spellStart"/>
            <w:r w:rsidRPr="005F299A">
              <w:rPr>
                <w:lang w:val="en-US"/>
              </w:rPr>
              <w:t>dmrs-AdditionalPosition</w:t>
            </w:r>
            <w:proofErr w:type="spellEnd"/>
            <w:r w:rsidRPr="005F299A">
              <w:rPr>
                <w:lang w:val="en-US"/>
              </w:rPr>
              <w:t xml:space="preserve"> = 0, number of CDM groups = 1, modulation order &lt;= 6, PUSCH-duration = 4</w:t>
            </w:r>
          </w:p>
          <w:p w14:paraId="7B656FBD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//PUSCH FR2: MCS Index table = 5.1.3.1-1, Mapping type = </w:t>
            </w:r>
            <w:proofErr w:type="spellStart"/>
            <w:r w:rsidRPr="005F299A">
              <w:rPr>
                <w:lang w:val="en-US"/>
              </w:rPr>
              <w:t>TypeA</w:t>
            </w:r>
            <w:proofErr w:type="spellEnd"/>
            <w:r w:rsidRPr="005F299A">
              <w:rPr>
                <w:lang w:val="en-US"/>
              </w:rPr>
              <w:t xml:space="preserve">, </w:t>
            </w:r>
            <w:proofErr w:type="spellStart"/>
            <w:r w:rsidRPr="005F299A">
              <w:rPr>
                <w:lang w:val="en-US"/>
              </w:rPr>
              <w:t>dmrs-AdditionalPosition</w:t>
            </w:r>
            <w:proofErr w:type="spellEnd"/>
            <w:r w:rsidRPr="005F299A">
              <w:rPr>
                <w:lang w:val="en-US"/>
              </w:rPr>
              <w:t xml:space="preserve"> = 1, number of CDM groups = 1, modulation order &lt;= 6, PUSCH-duration = 4</w:t>
            </w:r>
          </w:p>
          <w:p w14:paraId="7D7CA4CF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//--TBS-----L_RBs-----I_MCS-</w:t>
            </w:r>
          </w:p>
          <w:p w14:paraId="31CBA2D8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// 4608      23        25</w:t>
            </w:r>
          </w:p>
          <w:p w14:paraId="6C3305DE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</w:t>
            </w:r>
            <w:proofErr w:type="spellStart"/>
            <w:r w:rsidRPr="005F299A">
              <w:rPr>
                <w:highlight w:val="yellow"/>
                <w:lang w:val="en-US"/>
              </w:rPr>
              <w:t>v_TimeDomainResourceAssignment</w:t>
            </w:r>
            <w:proofErr w:type="spellEnd"/>
            <w:r w:rsidRPr="005F299A">
              <w:rPr>
                <w:lang w:val="en-US"/>
              </w:rPr>
              <w:t xml:space="preserve"> := </w:t>
            </w:r>
            <w:proofErr w:type="spellStart"/>
            <w:r w:rsidRPr="005F299A">
              <w:rPr>
                <w:lang w:val="en-US"/>
              </w:rPr>
              <w:t>cs_NR_DciCommon_TimeDomainResourceAssignment</w:t>
            </w:r>
            <w:proofErr w:type="spellEnd"/>
            <w:r w:rsidRPr="005F299A">
              <w:rPr>
                <w:lang w:val="en-US"/>
              </w:rPr>
              <w:t>('0'B</w:t>
            </w:r>
            <w:proofErr w:type="gramStart"/>
            <w:r w:rsidRPr="005F299A">
              <w:rPr>
                <w:lang w:val="en-US"/>
              </w:rPr>
              <w:t>);</w:t>
            </w:r>
            <w:proofErr w:type="gramEnd"/>
            <w:r w:rsidRPr="005F299A">
              <w:rPr>
                <w:lang w:val="en-US"/>
              </w:rPr>
              <w:t xml:space="preserve"> </w:t>
            </w:r>
          </w:p>
          <w:p w14:paraId="7C7507D6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</w:t>
            </w:r>
          </w:p>
          <w:p w14:paraId="30BA960D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}</w:t>
            </w:r>
          </w:p>
          <w:p w14:paraId="011B4D90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</w:t>
            </w:r>
            <w:proofErr w:type="spellStart"/>
            <w:r w:rsidRPr="005F299A">
              <w:rPr>
                <w:lang w:val="en-US"/>
              </w:rPr>
              <w:t>f_NR_ULGrantConfiguration_Stop</w:t>
            </w:r>
            <w:proofErr w:type="spellEnd"/>
            <w:r w:rsidRPr="005F299A">
              <w:rPr>
                <w:lang w:val="en-US"/>
              </w:rPr>
              <w:t xml:space="preserve">(nr_Cell1, -, </w:t>
            </w:r>
            <w:proofErr w:type="spellStart"/>
            <w:r w:rsidRPr="005F299A">
              <w:rPr>
                <w:lang w:val="en-US"/>
              </w:rPr>
              <w:t>cs_NR_UplinkTimeAlignment_Keep</w:t>
            </w:r>
            <w:proofErr w:type="spellEnd"/>
            <w:proofErr w:type="gramStart"/>
            <w:r w:rsidRPr="005F299A">
              <w:rPr>
                <w:lang w:val="en-US"/>
              </w:rPr>
              <w:t>);</w:t>
            </w:r>
            <w:proofErr w:type="gramEnd"/>
          </w:p>
          <w:p w14:paraId="0F7B42D1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// runs 1 to 4</w:t>
            </w:r>
          </w:p>
          <w:p w14:paraId="06BEF391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</w:t>
            </w:r>
            <w:proofErr w:type="spellStart"/>
            <w:r w:rsidRPr="005F299A">
              <w:rPr>
                <w:lang w:val="en-US"/>
              </w:rPr>
              <w:t>f_NR_HarqErrorHandling_Set</w:t>
            </w:r>
            <w:proofErr w:type="spellEnd"/>
            <w:r w:rsidRPr="005F299A">
              <w:rPr>
                <w:lang w:val="en-US"/>
              </w:rPr>
              <w:t>(</w:t>
            </w:r>
            <w:proofErr w:type="spellStart"/>
            <w:r w:rsidRPr="005F299A">
              <w:rPr>
                <w:lang w:val="en-US"/>
              </w:rPr>
              <w:t>raiseInconc</w:t>
            </w:r>
            <w:proofErr w:type="spellEnd"/>
            <w:r w:rsidRPr="005F299A">
              <w:rPr>
                <w:lang w:val="en-US"/>
              </w:rPr>
              <w:t>); // Start '</w:t>
            </w:r>
            <w:proofErr w:type="spellStart"/>
            <w:r w:rsidRPr="005F299A">
              <w:rPr>
                <w:lang w:val="en-US"/>
              </w:rPr>
              <w:t>Harq</w:t>
            </w:r>
            <w:proofErr w:type="spellEnd"/>
            <w:r w:rsidRPr="005F299A">
              <w:rPr>
                <w:lang w:val="en-US"/>
              </w:rPr>
              <w:t xml:space="preserve"> Errors not tolerant'</w:t>
            </w:r>
          </w:p>
          <w:p w14:paraId="6692C406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//@siclog "Step 1" </w:t>
            </w:r>
            <w:proofErr w:type="spellStart"/>
            <w:r w:rsidRPr="005F299A">
              <w:rPr>
                <w:lang w:val="en-US"/>
              </w:rPr>
              <w:t>siclog</w:t>
            </w:r>
            <w:proofErr w:type="spellEnd"/>
            <w:r w:rsidRPr="005F299A">
              <w:rPr>
                <w:lang w:val="en-US"/>
              </w:rPr>
              <w:t>@</w:t>
            </w:r>
          </w:p>
          <w:p w14:paraId="2777012C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// SS sends:</w:t>
            </w:r>
          </w:p>
          <w:p w14:paraId="1B74AED5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//          N1 320-octet RLC SDUs on DRB1</w:t>
            </w:r>
          </w:p>
          <w:p w14:paraId="6663DD8B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//          N2 320-octet RLC SDUs on DRB2</w:t>
            </w:r>
          </w:p>
          <w:p w14:paraId="2037183B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//          N3 320-octet RLC SDUs on DRB3</w:t>
            </w:r>
          </w:p>
          <w:p w14:paraId="7CA95723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v_DRB_DataPerSlotList1:= </w:t>
            </w:r>
            <w:proofErr w:type="spellStart"/>
            <w:r w:rsidRPr="005F299A">
              <w:rPr>
                <w:lang w:val="en-US"/>
              </w:rPr>
              <w:t>f_NR_BuildPDCPSDUsToBeSentInConsecutiveFrames</w:t>
            </w:r>
            <w:proofErr w:type="spellEnd"/>
            <w:r w:rsidRPr="005F299A">
              <w:rPr>
                <w:lang w:val="en-US"/>
              </w:rPr>
              <w:t>(</w:t>
            </w:r>
            <w:proofErr w:type="spellStart"/>
            <w:r w:rsidRPr="005F299A">
              <w:rPr>
                <w:lang w:val="en-US"/>
              </w:rPr>
              <w:t>v_NR_PDCP_SDU</w:t>
            </w:r>
            <w:proofErr w:type="spellEnd"/>
            <w:r w:rsidRPr="005F299A">
              <w:rPr>
                <w:lang w:val="en-US"/>
              </w:rPr>
              <w:t>, p_N1</w:t>
            </w:r>
            <w:proofErr w:type="gramStart"/>
            <w:r w:rsidRPr="005F299A">
              <w:rPr>
                <w:lang w:val="en-US"/>
              </w:rPr>
              <w:t>);</w:t>
            </w:r>
            <w:proofErr w:type="gramEnd"/>
          </w:p>
          <w:p w14:paraId="0780D367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v_DRB_DataPerSlotList2:= </w:t>
            </w:r>
            <w:proofErr w:type="spellStart"/>
            <w:r w:rsidRPr="005F299A">
              <w:rPr>
                <w:lang w:val="en-US"/>
              </w:rPr>
              <w:t>f_NR_BuildPDCPSDUsToBeSentInConsecutiveFrames</w:t>
            </w:r>
            <w:proofErr w:type="spellEnd"/>
            <w:r w:rsidRPr="005F299A">
              <w:rPr>
                <w:lang w:val="en-US"/>
              </w:rPr>
              <w:t>(</w:t>
            </w:r>
            <w:proofErr w:type="spellStart"/>
            <w:r w:rsidRPr="005F299A">
              <w:rPr>
                <w:lang w:val="en-US"/>
              </w:rPr>
              <w:t>v_NR_PDCP_SDU</w:t>
            </w:r>
            <w:proofErr w:type="spellEnd"/>
            <w:r w:rsidRPr="005F299A">
              <w:rPr>
                <w:lang w:val="en-US"/>
              </w:rPr>
              <w:t>, p_N2</w:t>
            </w:r>
            <w:proofErr w:type="gramStart"/>
            <w:r w:rsidRPr="005F299A">
              <w:rPr>
                <w:lang w:val="en-US"/>
              </w:rPr>
              <w:t>);</w:t>
            </w:r>
            <w:proofErr w:type="gramEnd"/>
          </w:p>
          <w:p w14:paraId="743AC94B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v_DRB_DataPerSlotList3:= </w:t>
            </w:r>
            <w:proofErr w:type="spellStart"/>
            <w:r w:rsidRPr="005F299A">
              <w:rPr>
                <w:lang w:val="en-US"/>
              </w:rPr>
              <w:t>f_NR_BuildPDCPSDUsToBeSentInConsecutiveFrames</w:t>
            </w:r>
            <w:proofErr w:type="spellEnd"/>
            <w:r w:rsidRPr="005F299A">
              <w:rPr>
                <w:lang w:val="en-US"/>
              </w:rPr>
              <w:t>(</w:t>
            </w:r>
            <w:proofErr w:type="spellStart"/>
            <w:r w:rsidRPr="005F299A">
              <w:rPr>
                <w:lang w:val="en-US"/>
              </w:rPr>
              <w:t>v_NR_PDCP_SDU</w:t>
            </w:r>
            <w:proofErr w:type="spellEnd"/>
            <w:r w:rsidRPr="005F299A">
              <w:rPr>
                <w:lang w:val="en-US"/>
              </w:rPr>
              <w:t>, p_N3</w:t>
            </w:r>
            <w:proofErr w:type="gramStart"/>
            <w:r w:rsidRPr="005F299A">
              <w:rPr>
                <w:lang w:val="en-US"/>
              </w:rPr>
              <w:t>);</w:t>
            </w:r>
            <w:proofErr w:type="gramEnd"/>
          </w:p>
          <w:p w14:paraId="0E4928E7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</w:t>
            </w:r>
            <w:proofErr w:type="spellStart"/>
            <w:r w:rsidRPr="005F299A">
              <w:rPr>
                <w:lang w:val="en-US"/>
              </w:rPr>
              <w:t>v_Timing</w:t>
            </w:r>
            <w:proofErr w:type="spellEnd"/>
            <w:r w:rsidRPr="005F299A">
              <w:rPr>
                <w:lang w:val="en-US"/>
              </w:rPr>
              <w:t xml:space="preserve"> := </w:t>
            </w:r>
            <w:proofErr w:type="spellStart"/>
            <w:r w:rsidRPr="005F299A">
              <w:rPr>
                <w:lang w:val="en-US"/>
              </w:rPr>
              <w:t>f_NR_GetNextSendOccasion_DL</w:t>
            </w:r>
            <w:proofErr w:type="spellEnd"/>
            <w:r w:rsidRPr="005F299A">
              <w:rPr>
                <w:lang w:val="en-US"/>
              </w:rPr>
              <w:t xml:space="preserve">(nr_Cell1, 300); //300 </w:t>
            </w:r>
            <w:proofErr w:type="spellStart"/>
            <w:r w:rsidRPr="005F299A">
              <w:rPr>
                <w:lang w:val="en-US"/>
              </w:rPr>
              <w:t>ms</w:t>
            </w:r>
            <w:proofErr w:type="spellEnd"/>
            <w:r w:rsidRPr="005F299A">
              <w:rPr>
                <w:lang w:val="en-US"/>
              </w:rPr>
              <w:t xml:space="preserve"> in future</w:t>
            </w:r>
          </w:p>
          <w:p w14:paraId="27B2D3B3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//Exceptionally the time is extended to 300 as in loop 4, 179 PDCP SDU's each of 317 bytes  get </w:t>
            </w:r>
            <w:proofErr w:type="gramStart"/>
            <w:r w:rsidRPr="005F299A">
              <w:rPr>
                <w:lang w:val="en-US"/>
              </w:rPr>
              <w:t>scheduled;</w:t>
            </w:r>
            <w:proofErr w:type="gramEnd"/>
          </w:p>
          <w:p w14:paraId="12705332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f_TC_7_1_1_3_2_Step1(v_DRB_DataPerSlotList1,</w:t>
            </w:r>
          </w:p>
          <w:p w14:paraId="7A345E7B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v_DRB_DataPerSlotList2,</w:t>
            </w:r>
          </w:p>
          <w:p w14:paraId="4619932A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v_DRB_DataPerSlotList3,</w:t>
            </w:r>
          </w:p>
          <w:p w14:paraId="5E2F7D1C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p_NR_DRB_Id1,</w:t>
            </w:r>
          </w:p>
          <w:p w14:paraId="5EDF869E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p_NR_DRB_Id2,</w:t>
            </w:r>
          </w:p>
          <w:p w14:paraId="403C475F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p_NR_DRB_Id3,</w:t>
            </w:r>
          </w:p>
          <w:p w14:paraId="638AD789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</w:t>
            </w:r>
            <w:proofErr w:type="spellStart"/>
            <w:r w:rsidRPr="005F299A">
              <w:rPr>
                <w:lang w:val="en-US"/>
              </w:rPr>
              <w:t>v_Timing</w:t>
            </w:r>
            <w:proofErr w:type="spellEnd"/>
            <w:proofErr w:type="gramStart"/>
            <w:r w:rsidRPr="005F299A">
              <w:rPr>
                <w:lang w:val="en-US"/>
              </w:rPr>
              <w:t>);</w:t>
            </w:r>
            <w:proofErr w:type="gramEnd"/>
          </w:p>
          <w:p w14:paraId="607B7C4F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</w:t>
            </w:r>
          </w:p>
          <w:p w14:paraId="7C5CBEDC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//@siclog "Step 2" </w:t>
            </w:r>
            <w:proofErr w:type="spellStart"/>
            <w:r w:rsidRPr="005F299A">
              <w:rPr>
                <w:lang w:val="en-US"/>
              </w:rPr>
              <w:t>siclog</w:t>
            </w:r>
            <w:proofErr w:type="spellEnd"/>
            <w:r w:rsidRPr="005F299A">
              <w:rPr>
                <w:lang w:val="en-US"/>
              </w:rPr>
              <w:t>@</w:t>
            </w:r>
          </w:p>
          <w:p w14:paraId="0D12E7CD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// UL Grant of D[j] every T1ms for a duration of T2ms</w:t>
            </w:r>
          </w:p>
          <w:p w14:paraId="295349EA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lastRenderedPageBreak/>
              <w:t xml:space="preserve">      if (p_T2 != 0)</w:t>
            </w:r>
          </w:p>
          <w:p w14:paraId="7B475073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{</w:t>
            </w:r>
          </w:p>
          <w:p w14:paraId="79E63FB0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</w:t>
            </w:r>
            <w:proofErr w:type="spellStart"/>
            <w:r w:rsidRPr="005F299A">
              <w:rPr>
                <w:lang w:val="en-US"/>
              </w:rPr>
              <w:t>v_Timing</w:t>
            </w:r>
            <w:proofErr w:type="spellEnd"/>
            <w:r w:rsidRPr="005F299A">
              <w:rPr>
                <w:lang w:val="en-US"/>
              </w:rPr>
              <w:t xml:space="preserve"> := </w:t>
            </w:r>
            <w:proofErr w:type="spellStart"/>
            <w:r w:rsidRPr="005F299A">
              <w:rPr>
                <w:lang w:val="en-US"/>
              </w:rPr>
              <w:t>f_NR_GetNextSendOccasion_ULafterDL</w:t>
            </w:r>
            <w:proofErr w:type="spellEnd"/>
            <w:r w:rsidRPr="005F299A">
              <w:rPr>
                <w:lang w:val="en-US"/>
              </w:rPr>
              <w:t xml:space="preserve">(nr_Cell1, </w:t>
            </w:r>
            <w:proofErr w:type="spellStart"/>
            <w:r w:rsidRPr="005F299A">
              <w:rPr>
                <w:lang w:val="en-US"/>
              </w:rPr>
              <w:t>v_Timing</w:t>
            </w:r>
            <w:proofErr w:type="spellEnd"/>
            <w:r w:rsidRPr="005F299A">
              <w:rPr>
                <w:lang w:val="en-US"/>
              </w:rPr>
              <w:t xml:space="preserve">, </w:t>
            </w:r>
            <w:r w:rsidRPr="005F299A">
              <w:rPr>
                <w:highlight w:val="green"/>
                <w:lang w:val="en-US"/>
              </w:rPr>
              <w:t>150</w:t>
            </w:r>
            <w:proofErr w:type="gramStart"/>
            <w:r w:rsidRPr="005F299A">
              <w:rPr>
                <w:lang w:val="en-US"/>
              </w:rPr>
              <w:t>);</w:t>
            </w:r>
            <w:proofErr w:type="gramEnd"/>
            <w:r w:rsidRPr="005F299A">
              <w:rPr>
                <w:lang w:val="en-US"/>
              </w:rPr>
              <w:t xml:space="preserve">  </w:t>
            </w:r>
          </w:p>
          <w:p w14:paraId="11264325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</w:t>
            </w:r>
            <w:proofErr w:type="spellStart"/>
            <w:r w:rsidRPr="005F299A">
              <w:rPr>
                <w:lang w:val="en-US"/>
              </w:rPr>
              <w:t>f_NR_ULGrantConfiguration_StartPeriodicCyclicGrant</w:t>
            </w:r>
            <w:proofErr w:type="spellEnd"/>
            <w:r w:rsidRPr="005F299A">
              <w:rPr>
                <w:lang w:val="en-US"/>
              </w:rPr>
              <w:t>(nr_Cell1,</w:t>
            </w:r>
          </w:p>
          <w:p w14:paraId="03EA8DD4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                              </w:t>
            </w:r>
            <w:proofErr w:type="spellStart"/>
            <w:r w:rsidRPr="005F299A">
              <w:rPr>
                <w:lang w:val="en-US"/>
              </w:rPr>
              <w:t>cs_TimingInfo_NR</w:t>
            </w:r>
            <w:proofErr w:type="spellEnd"/>
            <w:r w:rsidRPr="005F299A">
              <w:rPr>
                <w:lang w:val="en-US"/>
              </w:rPr>
              <w:t>(</w:t>
            </w:r>
            <w:proofErr w:type="spellStart"/>
            <w:r w:rsidRPr="005F299A">
              <w:rPr>
                <w:lang w:val="en-US"/>
              </w:rPr>
              <w:t>v_Timing</w:t>
            </w:r>
            <w:proofErr w:type="spellEnd"/>
            <w:r w:rsidRPr="005F299A">
              <w:rPr>
                <w:lang w:val="en-US"/>
              </w:rPr>
              <w:t>),</w:t>
            </w:r>
          </w:p>
          <w:p w14:paraId="584FB802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                              </w:t>
            </w:r>
            <w:proofErr w:type="spellStart"/>
            <w:r w:rsidRPr="005F299A">
              <w:rPr>
                <w:lang w:val="en-US"/>
              </w:rPr>
              <w:t>v_NR_ResourceAllocation</w:t>
            </w:r>
            <w:proofErr w:type="spellEnd"/>
            <w:r w:rsidRPr="005F299A">
              <w:rPr>
                <w:lang w:val="en-US"/>
              </w:rPr>
              <w:t>,</w:t>
            </w:r>
          </w:p>
          <w:p w14:paraId="05531533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                              p_T1,</w:t>
            </w:r>
          </w:p>
          <w:p w14:paraId="5F60EB4A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                              (p_T2 / p_T1),</w:t>
            </w:r>
          </w:p>
          <w:p w14:paraId="242F64B4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                              </w:t>
            </w:r>
            <w:proofErr w:type="spellStart"/>
            <w:r w:rsidRPr="005F299A">
              <w:rPr>
                <w:lang w:val="en-US"/>
              </w:rPr>
              <w:t>v_TimeDomainResourceAssignment</w:t>
            </w:r>
            <w:proofErr w:type="spellEnd"/>
            <w:proofErr w:type="gramStart"/>
            <w:r w:rsidRPr="005F299A">
              <w:rPr>
                <w:lang w:val="en-US"/>
              </w:rPr>
              <w:t>);</w:t>
            </w:r>
            <w:proofErr w:type="gramEnd"/>
          </w:p>
          <w:p w14:paraId="493719AB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};</w:t>
            </w:r>
          </w:p>
          <w:p w14:paraId="61E08B83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</w:t>
            </w:r>
          </w:p>
          <w:p w14:paraId="7E550AFC" w14:textId="77777777" w:rsidR="00F055F7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//@siclog "Step 3" </w:t>
            </w:r>
            <w:proofErr w:type="spellStart"/>
            <w:r w:rsidRPr="005F299A">
              <w:rPr>
                <w:lang w:val="en-US"/>
              </w:rPr>
              <w:t>siclog</w:t>
            </w:r>
            <w:proofErr w:type="spellEnd"/>
            <w:r w:rsidRPr="005F299A">
              <w:rPr>
                <w:lang w:val="en-US"/>
              </w:rPr>
              <w:t>@</w:t>
            </w:r>
          </w:p>
          <w:p w14:paraId="1F93630E" w14:textId="77777777" w:rsidR="00F055F7" w:rsidRDefault="00F055F7" w:rsidP="005755AC">
            <w:pPr>
              <w:rPr>
                <w:lang w:val="en-US"/>
              </w:rPr>
            </w:pPr>
            <w:r>
              <w:rPr>
                <w:lang w:val="en-US"/>
              </w:rPr>
              <w:t>…….</w:t>
            </w:r>
          </w:p>
          <w:p w14:paraId="744BCD26" w14:textId="77777777" w:rsidR="00F055F7" w:rsidRDefault="00F055F7" w:rsidP="005755AC">
            <w:pPr>
              <w:rPr>
                <w:lang w:val="en-US"/>
              </w:rPr>
            </w:pPr>
            <w:r>
              <w:rPr>
                <w:lang w:val="en-US"/>
              </w:rPr>
              <w:t>}</w:t>
            </w:r>
          </w:p>
        </w:tc>
      </w:tr>
    </w:tbl>
    <w:p w14:paraId="70575B17" w14:textId="77777777" w:rsidR="00F055F7" w:rsidRDefault="00F055F7" w:rsidP="00F055F7">
      <w:pPr>
        <w:rPr>
          <w:lang w:val="en-US"/>
        </w:rPr>
      </w:pPr>
    </w:p>
    <w:p w14:paraId="49678CE6" w14:textId="77777777" w:rsidR="00F055F7" w:rsidRPr="00F055F7" w:rsidRDefault="00F055F7" w:rsidP="00F055F7"/>
    <w:sectPr w:rsidR="00F055F7" w:rsidRPr="00F055F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E9A4B7" w14:textId="77777777" w:rsidR="00495B06" w:rsidRDefault="00495B06">
      <w:r>
        <w:separator/>
      </w:r>
    </w:p>
  </w:endnote>
  <w:endnote w:type="continuationSeparator" w:id="0">
    <w:p w14:paraId="0E29B816" w14:textId="77777777" w:rsidR="00495B06" w:rsidRDefault="00495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12309B" w14:textId="77777777" w:rsidR="00495B06" w:rsidRDefault="00495B06">
      <w:r>
        <w:separator/>
      </w:r>
    </w:p>
  </w:footnote>
  <w:footnote w:type="continuationSeparator" w:id="0">
    <w:p w14:paraId="37AD47B7" w14:textId="77777777" w:rsidR="00495B06" w:rsidRDefault="00495B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D97FDC" w:rsidRDefault="00D97F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D97FDC" w:rsidRDefault="00D97F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D97FDC" w:rsidRDefault="00D97FD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D97FDC" w:rsidRDefault="00D97F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0F29464"/>
    <w:multiLevelType w:val="singleLevel"/>
    <w:tmpl w:val="F0F29464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00171160"/>
    <w:multiLevelType w:val="hybridMultilevel"/>
    <w:tmpl w:val="F5E262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06AD2"/>
    <w:multiLevelType w:val="hybridMultilevel"/>
    <w:tmpl w:val="93E4F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0F441E"/>
    <w:multiLevelType w:val="hybridMultilevel"/>
    <w:tmpl w:val="B074F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C7065"/>
    <w:multiLevelType w:val="singleLevel"/>
    <w:tmpl w:val="110C7065"/>
    <w:lvl w:ilvl="0">
      <w:start w:val="1"/>
      <w:numFmt w:val="decimal"/>
      <w:suff w:val="space"/>
      <w:lvlText w:val="%1."/>
      <w:lvlJc w:val="left"/>
    </w:lvl>
  </w:abstractNum>
  <w:abstractNum w:abstractNumId="6" w15:restartNumberingAfterBreak="0">
    <w:nsid w:val="116176B4"/>
    <w:multiLevelType w:val="hybridMultilevel"/>
    <w:tmpl w:val="378EA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557516"/>
    <w:multiLevelType w:val="hybridMultilevel"/>
    <w:tmpl w:val="17EC3B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F77F31"/>
    <w:multiLevelType w:val="hybridMultilevel"/>
    <w:tmpl w:val="63BCC3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A523B1"/>
    <w:multiLevelType w:val="hybridMultilevel"/>
    <w:tmpl w:val="568A4E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2ABE033A"/>
    <w:multiLevelType w:val="multilevel"/>
    <w:tmpl w:val="F59E7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14" w15:restartNumberingAfterBreak="0">
    <w:nsid w:val="2F1A3832"/>
    <w:multiLevelType w:val="hybridMultilevel"/>
    <w:tmpl w:val="256E5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165394"/>
    <w:multiLevelType w:val="hybridMultilevel"/>
    <w:tmpl w:val="47F4C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342D44"/>
    <w:multiLevelType w:val="hybridMultilevel"/>
    <w:tmpl w:val="78526A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AA34BD"/>
    <w:multiLevelType w:val="hybridMultilevel"/>
    <w:tmpl w:val="C92A0B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B5B546F"/>
    <w:multiLevelType w:val="hybridMultilevel"/>
    <w:tmpl w:val="D3EE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357C22"/>
    <w:multiLevelType w:val="hybridMultilevel"/>
    <w:tmpl w:val="2494CE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790FA6"/>
    <w:multiLevelType w:val="multilevel"/>
    <w:tmpl w:val="089231E0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  <w:b w:val="0"/>
        <w:color w:val="000000"/>
        <w:sz w:val="32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  <w:b w:val="0"/>
        <w:color w:val="000000"/>
        <w:sz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000000"/>
        <w:sz w:val="32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color w:val="000000"/>
        <w:sz w:val="32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  <w:color w:val="000000"/>
        <w:sz w:val="32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color w:val="000000"/>
        <w:sz w:val="32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color w:val="000000"/>
        <w:sz w:val="32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color w:val="000000"/>
        <w:sz w:val="32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color w:val="000000"/>
        <w:sz w:val="32"/>
      </w:rPr>
    </w:lvl>
  </w:abstractNum>
  <w:abstractNum w:abstractNumId="22" w15:restartNumberingAfterBreak="0">
    <w:nsid w:val="4C871A93"/>
    <w:multiLevelType w:val="hybridMultilevel"/>
    <w:tmpl w:val="2E0268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86479B"/>
    <w:multiLevelType w:val="hybridMultilevel"/>
    <w:tmpl w:val="F6AEFD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B546D9"/>
    <w:multiLevelType w:val="hybridMultilevel"/>
    <w:tmpl w:val="092633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7E3CD2"/>
    <w:multiLevelType w:val="hybridMultilevel"/>
    <w:tmpl w:val="CE94AD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E62F46"/>
    <w:multiLevelType w:val="hybridMultilevel"/>
    <w:tmpl w:val="FAE6C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4E4ECA"/>
    <w:multiLevelType w:val="hybridMultilevel"/>
    <w:tmpl w:val="45E6F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CE6014"/>
    <w:multiLevelType w:val="hybridMultilevel"/>
    <w:tmpl w:val="1262A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015352"/>
    <w:multiLevelType w:val="multilevel"/>
    <w:tmpl w:val="64FA2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8403AE7"/>
    <w:multiLevelType w:val="hybridMultilevel"/>
    <w:tmpl w:val="F0AECA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1C5CEC"/>
    <w:multiLevelType w:val="hybridMultilevel"/>
    <w:tmpl w:val="7040ADB8"/>
    <w:lvl w:ilvl="0" w:tplc="4B1CF91C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C2595A"/>
    <w:multiLevelType w:val="hybridMultilevel"/>
    <w:tmpl w:val="68FAC06A"/>
    <w:lvl w:ilvl="0" w:tplc="A558BEC0">
      <w:start w:val="38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5" w15:restartNumberingAfterBreak="0">
    <w:nsid w:val="775B1DA9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6E41EB"/>
    <w:multiLevelType w:val="hybridMultilevel"/>
    <w:tmpl w:val="74FA3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D46990"/>
    <w:multiLevelType w:val="hybridMultilevel"/>
    <w:tmpl w:val="B352C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802511"/>
    <w:multiLevelType w:val="hybridMultilevel"/>
    <w:tmpl w:val="6152EF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3"/>
  </w:num>
  <w:num w:numId="4">
    <w:abstractNumId w:val="23"/>
  </w:num>
  <w:num w:numId="5">
    <w:abstractNumId w:val="4"/>
  </w:num>
  <w:num w:numId="6">
    <w:abstractNumId w:val="24"/>
  </w:num>
  <w:num w:numId="7">
    <w:abstractNumId w:val="30"/>
  </w:num>
  <w:num w:numId="8">
    <w:abstractNumId w:val="1"/>
  </w:num>
  <w:num w:numId="9">
    <w:abstractNumId w:val="6"/>
  </w:num>
  <w:num w:numId="10">
    <w:abstractNumId w:val="33"/>
  </w:num>
  <w:num w:numId="11">
    <w:abstractNumId w:val="29"/>
  </w:num>
  <w:num w:numId="12">
    <w:abstractNumId w:val="34"/>
  </w:num>
  <w:num w:numId="13">
    <w:abstractNumId w:val="15"/>
  </w:num>
  <w:num w:numId="14">
    <w:abstractNumId w:val="19"/>
  </w:num>
  <w:num w:numId="15">
    <w:abstractNumId w:val="25"/>
  </w:num>
  <w:num w:numId="16">
    <w:abstractNumId w:val="35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3"/>
  </w:num>
  <w:num w:numId="20">
    <w:abstractNumId w:val="8"/>
  </w:num>
  <w:num w:numId="21">
    <w:abstractNumId w:val="9"/>
  </w:num>
  <w:num w:numId="22">
    <w:abstractNumId w:val="16"/>
  </w:num>
  <w:num w:numId="23">
    <w:abstractNumId w:val="37"/>
  </w:num>
  <w:num w:numId="24">
    <w:abstractNumId w:val="18"/>
  </w:num>
  <w:num w:numId="25">
    <w:abstractNumId w:val="26"/>
  </w:num>
  <w:num w:numId="26">
    <w:abstractNumId w:val="22"/>
  </w:num>
  <w:num w:numId="27">
    <w:abstractNumId w:val="36"/>
  </w:num>
  <w:num w:numId="28">
    <w:abstractNumId w:val="38"/>
  </w:num>
  <w:num w:numId="29">
    <w:abstractNumId w:val="28"/>
  </w:num>
  <w:num w:numId="30">
    <w:abstractNumId w:val="10"/>
  </w:num>
  <w:num w:numId="3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0"/>
  </w:num>
  <w:num w:numId="34">
    <w:abstractNumId w:val="20"/>
  </w:num>
  <w:num w:numId="35">
    <w:abstractNumId w:val="2"/>
  </w:num>
  <w:num w:numId="36">
    <w:abstractNumId w:val="21"/>
  </w:num>
  <w:num w:numId="37">
    <w:abstractNumId w:val="27"/>
  </w:num>
  <w:num w:numId="38">
    <w:abstractNumId w:val="32"/>
  </w:num>
  <w:num w:numId="39">
    <w:abstractNumId w:val="14"/>
  </w:num>
  <w:num w:numId="40">
    <w:abstractNumId w:val="17"/>
  </w:num>
  <w:num w:numId="41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04EF1"/>
    <w:rsid w:val="0001711F"/>
    <w:rsid w:val="00022E4A"/>
    <w:rsid w:val="000235C3"/>
    <w:rsid w:val="0003021B"/>
    <w:rsid w:val="00030294"/>
    <w:rsid w:val="00030B84"/>
    <w:rsid w:val="00040C16"/>
    <w:rsid w:val="00045F51"/>
    <w:rsid w:val="00055CE1"/>
    <w:rsid w:val="00056850"/>
    <w:rsid w:val="00065CBA"/>
    <w:rsid w:val="000742B7"/>
    <w:rsid w:val="00086B5E"/>
    <w:rsid w:val="00092F7C"/>
    <w:rsid w:val="00093BA7"/>
    <w:rsid w:val="000A2912"/>
    <w:rsid w:val="000A2FA0"/>
    <w:rsid w:val="000A6394"/>
    <w:rsid w:val="000A77F7"/>
    <w:rsid w:val="000B0C2C"/>
    <w:rsid w:val="000B391F"/>
    <w:rsid w:val="000B7FED"/>
    <w:rsid w:val="000C016D"/>
    <w:rsid w:val="000C038A"/>
    <w:rsid w:val="000C6598"/>
    <w:rsid w:val="000D44B3"/>
    <w:rsid w:val="000E001A"/>
    <w:rsid w:val="000E0A3D"/>
    <w:rsid w:val="000E2C07"/>
    <w:rsid w:val="000E34BB"/>
    <w:rsid w:val="000E6805"/>
    <w:rsid w:val="000F6FBF"/>
    <w:rsid w:val="00101071"/>
    <w:rsid w:val="001316F0"/>
    <w:rsid w:val="00132E8A"/>
    <w:rsid w:val="00134C93"/>
    <w:rsid w:val="00144A79"/>
    <w:rsid w:val="00145D43"/>
    <w:rsid w:val="00153086"/>
    <w:rsid w:val="00161EAE"/>
    <w:rsid w:val="001641D3"/>
    <w:rsid w:val="00192C46"/>
    <w:rsid w:val="001958CA"/>
    <w:rsid w:val="001A08B3"/>
    <w:rsid w:val="001A09A3"/>
    <w:rsid w:val="001A15F9"/>
    <w:rsid w:val="001A18C4"/>
    <w:rsid w:val="001A433F"/>
    <w:rsid w:val="001A7B60"/>
    <w:rsid w:val="001B52F0"/>
    <w:rsid w:val="001B7A65"/>
    <w:rsid w:val="001C40AC"/>
    <w:rsid w:val="001C72B3"/>
    <w:rsid w:val="001D5E3C"/>
    <w:rsid w:val="001E41F3"/>
    <w:rsid w:val="001E4F74"/>
    <w:rsid w:val="001F01B6"/>
    <w:rsid w:val="001F2D5E"/>
    <w:rsid w:val="002079B5"/>
    <w:rsid w:val="002118AB"/>
    <w:rsid w:val="002160BA"/>
    <w:rsid w:val="002177A0"/>
    <w:rsid w:val="00217A5E"/>
    <w:rsid w:val="0022307B"/>
    <w:rsid w:val="00227477"/>
    <w:rsid w:val="002304D1"/>
    <w:rsid w:val="00230B6F"/>
    <w:rsid w:val="00233709"/>
    <w:rsid w:val="00237180"/>
    <w:rsid w:val="00244500"/>
    <w:rsid w:val="00253C26"/>
    <w:rsid w:val="0025709B"/>
    <w:rsid w:val="0026004D"/>
    <w:rsid w:val="00261B80"/>
    <w:rsid w:val="002640DD"/>
    <w:rsid w:val="002665CE"/>
    <w:rsid w:val="00266A88"/>
    <w:rsid w:val="00275D12"/>
    <w:rsid w:val="00280C35"/>
    <w:rsid w:val="00283EBC"/>
    <w:rsid w:val="002848B9"/>
    <w:rsid w:val="00284FEB"/>
    <w:rsid w:val="002860C4"/>
    <w:rsid w:val="00293575"/>
    <w:rsid w:val="002A7056"/>
    <w:rsid w:val="002B41D0"/>
    <w:rsid w:val="002B5741"/>
    <w:rsid w:val="002C02F6"/>
    <w:rsid w:val="002D362B"/>
    <w:rsid w:val="002D39A7"/>
    <w:rsid w:val="002E472E"/>
    <w:rsid w:val="002E55AB"/>
    <w:rsid w:val="002F6BAD"/>
    <w:rsid w:val="003020E8"/>
    <w:rsid w:val="00305409"/>
    <w:rsid w:val="00310086"/>
    <w:rsid w:val="00311EE5"/>
    <w:rsid w:val="00316779"/>
    <w:rsid w:val="00317F09"/>
    <w:rsid w:val="003234CC"/>
    <w:rsid w:val="003266F8"/>
    <w:rsid w:val="00327CE2"/>
    <w:rsid w:val="00335496"/>
    <w:rsid w:val="003443CC"/>
    <w:rsid w:val="00344D50"/>
    <w:rsid w:val="00346A55"/>
    <w:rsid w:val="0035461A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C6ABA"/>
    <w:rsid w:val="003E1A36"/>
    <w:rsid w:val="00410049"/>
    <w:rsid w:val="00410371"/>
    <w:rsid w:val="004146C9"/>
    <w:rsid w:val="00415E33"/>
    <w:rsid w:val="004242F1"/>
    <w:rsid w:val="00431CAA"/>
    <w:rsid w:val="00434B15"/>
    <w:rsid w:val="00442685"/>
    <w:rsid w:val="004522A4"/>
    <w:rsid w:val="00465F5F"/>
    <w:rsid w:val="00467D47"/>
    <w:rsid w:val="00484797"/>
    <w:rsid w:val="00493D30"/>
    <w:rsid w:val="004942F6"/>
    <w:rsid w:val="00494D00"/>
    <w:rsid w:val="00495B06"/>
    <w:rsid w:val="004A4228"/>
    <w:rsid w:val="004A549C"/>
    <w:rsid w:val="004B5579"/>
    <w:rsid w:val="004B5B1A"/>
    <w:rsid w:val="004B75B7"/>
    <w:rsid w:val="004C3318"/>
    <w:rsid w:val="004D2D00"/>
    <w:rsid w:val="004D488B"/>
    <w:rsid w:val="004D5D05"/>
    <w:rsid w:val="004F2994"/>
    <w:rsid w:val="00502FEC"/>
    <w:rsid w:val="005037DF"/>
    <w:rsid w:val="00506DD6"/>
    <w:rsid w:val="0051580D"/>
    <w:rsid w:val="0051584C"/>
    <w:rsid w:val="005428A5"/>
    <w:rsid w:val="00547111"/>
    <w:rsid w:val="0054712D"/>
    <w:rsid w:val="00555E70"/>
    <w:rsid w:val="00556166"/>
    <w:rsid w:val="00557065"/>
    <w:rsid w:val="005649B1"/>
    <w:rsid w:val="00566776"/>
    <w:rsid w:val="005676EC"/>
    <w:rsid w:val="00576B7D"/>
    <w:rsid w:val="00587812"/>
    <w:rsid w:val="00592D74"/>
    <w:rsid w:val="00594E24"/>
    <w:rsid w:val="005A0003"/>
    <w:rsid w:val="005A3291"/>
    <w:rsid w:val="005B01DF"/>
    <w:rsid w:val="005C2EAE"/>
    <w:rsid w:val="005C657A"/>
    <w:rsid w:val="005D2128"/>
    <w:rsid w:val="005D5EA0"/>
    <w:rsid w:val="005E1087"/>
    <w:rsid w:val="005E2C44"/>
    <w:rsid w:val="005F0CBF"/>
    <w:rsid w:val="005F11E0"/>
    <w:rsid w:val="005F4BD2"/>
    <w:rsid w:val="00600564"/>
    <w:rsid w:val="00604A32"/>
    <w:rsid w:val="00605FCB"/>
    <w:rsid w:val="006061A3"/>
    <w:rsid w:val="00606F94"/>
    <w:rsid w:val="00621188"/>
    <w:rsid w:val="006257ED"/>
    <w:rsid w:val="00631563"/>
    <w:rsid w:val="006408D7"/>
    <w:rsid w:val="00643A34"/>
    <w:rsid w:val="00647E89"/>
    <w:rsid w:val="00650584"/>
    <w:rsid w:val="006550B6"/>
    <w:rsid w:val="0066030A"/>
    <w:rsid w:val="0066224B"/>
    <w:rsid w:val="00663AF8"/>
    <w:rsid w:val="00665C47"/>
    <w:rsid w:val="006667C0"/>
    <w:rsid w:val="006673E1"/>
    <w:rsid w:val="0067277E"/>
    <w:rsid w:val="006759D6"/>
    <w:rsid w:val="006766F1"/>
    <w:rsid w:val="00691A72"/>
    <w:rsid w:val="0069495B"/>
    <w:rsid w:val="00695808"/>
    <w:rsid w:val="006A38D3"/>
    <w:rsid w:val="006B3C17"/>
    <w:rsid w:val="006B46FB"/>
    <w:rsid w:val="006B5CB8"/>
    <w:rsid w:val="006C06AF"/>
    <w:rsid w:val="006C10B7"/>
    <w:rsid w:val="006E21FB"/>
    <w:rsid w:val="00701A94"/>
    <w:rsid w:val="00703F6F"/>
    <w:rsid w:val="007146D3"/>
    <w:rsid w:val="00715499"/>
    <w:rsid w:val="00716FF8"/>
    <w:rsid w:val="00720F74"/>
    <w:rsid w:val="0072223D"/>
    <w:rsid w:val="0072502F"/>
    <w:rsid w:val="00744663"/>
    <w:rsid w:val="00757DA6"/>
    <w:rsid w:val="00765598"/>
    <w:rsid w:val="007707BB"/>
    <w:rsid w:val="007745EA"/>
    <w:rsid w:val="00774AC2"/>
    <w:rsid w:val="007830D7"/>
    <w:rsid w:val="00792342"/>
    <w:rsid w:val="00792C67"/>
    <w:rsid w:val="007964A7"/>
    <w:rsid w:val="007977A8"/>
    <w:rsid w:val="007A20BE"/>
    <w:rsid w:val="007A63D1"/>
    <w:rsid w:val="007A7498"/>
    <w:rsid w:val="007B512A"/>
    <w:rsid w:val="007C2097"/>
    <w:rsid w:val="007D223A"/>
    <w:rsid w:val="007D2848"/>
    <w:rsid w:val="007D6A07"/>
    <w:rsid w:val="007E16EC"/>
    <w:rsid w:val="007E5B3D"/>
    <w:rsid w:val="007E76DC"/>
    <w:rsid w:val="007F44EA"/>
    <w:rsid w:val="007F7259"/>
    <w:rsid w:val="008027FB"/>
    <w:rsid w:val="008040A8"/>
    <w:rsid w:val="008150DE"/>
    <w:rsid w:val="008279FA"/>
    <w:rsid w:val="00832EA7"/>
    <w:rsid w:val="00835B06"/>
    <w:rsid w:val="00843525"/>
    <w:rsid w:val="00843C2E"/>
    <w:rsid w:val="00845E4D"/>
    <w:rsid w:val="00847DB8"/>
    <w:rsid w:val="008535B7"/>
    <w:rsid w:val="008626E7"/>
    <w:rsid w:val="00863404"/>
    <w:rsid w:val="00870EE7"/>
    <w:rsid w:val="0087387E"/>
    <w:rsid w:val="00881CD5"/>
    <w:rsid w:val="008860AA"/>
    <w:rsid w:val="008863B9"/>
    <w:rsid w:val="008A45A6"/>
    <w:rsid w:val="008A4B32"/>
    <w:rsid w:val="008A4C0E"/>
    <w:rsid w:val="008A55E2"/>
    <w:rsid w:val="008B7668"/>
    <w:rsid w:val="008B7A82"/>
    <w:rsid w:val="008C38FD"/>
    <w:rsid w:val="008C46E2"/>
    <w:rsid w:val="008C7320"/>
    <w:rsid w:val="008D6A41"/>
    <w:rsid w:val="008F3789"/>
    <w:rsid w:val="008F568E"/>
    <w:rsid w:val="008F686C"/>
    <w:rsid w:val="0090583A"/>
    <w:rsid w:val="009148DE"/>
    <w:rsid w:val="00937A5E"/>
    <w:rsid w:val="00937F56"/>
    <w:rsid w:val="00941E30"/>
    <w:rsid w:val="009438D6"/>
    <w:rsid w:val="00946F18"/>
    <w:rsid w:val="0095216E"/>
    <w:rsid w:val="00952F40"/>
    <w:rsid w:val="009664F6"/>
    <w:rsid w:val="00976C27"/>
    <w:rsid w:val="009777D9"/>
    <w:rsid w:val="00980F99"/>
    <w:rsid w:val="00981DD0"/>
    <w:rsid w:val="00982379"/>
    <w:rsid w:val="00991B88"/>
    <w:rsid w:val="00992C56"/>
    <w:rsid w:val="009A1FA7"/>
    <w:rsid w:val="009A4AB6"/>
    <w:rsid w:val="009A5753"/>
    <w:rsid w:val="009A579D"/>
    <w:rsid w:val="009B0C3B"/>
    <w:rsid w:val="009B3329"/>
    <w:rsid w:val="009B33A9"/>
    <w:rsid w:val="009B38DB"/>
    <w:rsid w:val="009B5787"/>
    <w:rsid w:val="009C3ADF"/>
    <w:rsid w:val="009C3F09"/>
    <w:rsid w:val="009D109C"/>
    <w:rsid w:val="009D38AE"/>
    <w:rsid w:val="009D6E77"/>
    <w:rsid w:val="009E3297"/>
    <w:rsid w:val="009E3609"/>
    <w:rsid w:val="009F10D8"/>
    <w:rsid w:val="009F5355"/>
    <w:rsid w:val="009F734F"/>
    <w:rsid w:val="00A03654"/>
    <w:rsid w:val="00A1055C"/>
    <w:rsid w:val="00A10E39"/>
    <w:rsid w:val="00A246B6"/>
    <w:rsid w:val="00A2554A"/>
    <w:rsid w:val="00A33448"/>
    <w:rsid w:val="00A340BE"/>
    <w:rsid w:val="00A37C31"/>
    <w:rsid w:val="00A47E70"/>
    <w:rsid w:val="00A50CF0"/>
    <w:rsid w:val="00A514FF"/>
    <w:rsid w:val="00A54E19"/>
    <w:rsid w:val="00A622C0"/>
    <w:rsid w:val="00A7671C"/>
    <w:rsid w:val="00A92EDB"/>
    <w:rsid w:val="00AA2CBC"/>
    <w:rsid w:val="00AB38CB"/>
    <w:rsid w:val="00AB3B37"/>
    <w:rsid w:val="00AB65B9"/>
    <w:rsid w:val="00AC23BD"/>
    <w:rsid w:val="00AC4AA7"/>
    <w:rsid w:val="00AC5820"/>
    <w:rsid w:val="00AD1CD8"/>
    <w:rsid w:val="00AD62D3"/>
    <w:rsid w:val="00AE4028"/>
    <w:rsid w:val="00AE73D0"/>
    <w:rsid w:val="00AF5814"/>
    <w:rsid w:val="00AF6C48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B083E"/>
    <w:rsid w:val="00BB206D"/>
    <w:rsid w:val="00BB5DFC"/>
    <w:rsid w:val="00BB6E67"/>
    <w:rsid w:val="00BC3116"/>
    <w:rsid w:val="00BC3121"/>
    <w:rsid w:val="00BD2208"/>
    <w:rsid w:val="00BD279D"/>
    <w:rsid w:val="00BD3479"/>
    <w:rsid w:val="00BD6BB8"/>
    <w:rsid w:val="00BE179D"/>
    <w:rsid w:val="00BE3383"/>
    <w:rsid w:val="00BE6F27"/>
    <w:rsid w:val="00BF6084"/>
    <w:rsid w:val="00C01F92"/>
    <w:rsid w:val="00C11887"/>
    <w:rsid w:val="00C17B8B"/>
    <w:rsid w:val="00C243F7"/>
    <w:rsid w:val="00C244BA"/>
    <w:rsid w:val="00C328A8"/>
    <w:rsid w:val="00C32DEB"/>
    <w:rsid w:val="00C33E7F"/>
    <w:rsid w:val="00C40906"/>
    <w:rsid w:val="00C462F9"/>
    <w:rsid w:val="00C63CDB"/>
    <w:rsid w:val="00C64A0A"/>
    <w:rsid w:val="00C66BA2"/>
    <w:rsid w:val="00C83A6B"/>
    <w:rsid w:val="00C85DD5"/>
    <w:rsid w:val="00C902CB"/>
    <w:rsid w:val="00C921D2"/>
    <w:rsid w:val="00C95985"/>
    <w:rsid w:val="00CA44A0"/>
    <w:rsid w:val="00CA621A"/>
    <w:rsid w:val="00CA742A"/>
    <w:rsid w:val="00CB3198"/>
    <w:rsid w:val="00CB36F7"/>
    <w:rsid w:val="00CB4586"/>
    <w:rsid w:val="00CB5F17"/>
    <w:rsid w:val="00CC5026"/>
    <w:rsid w:val="00CC68D0"/>
    <w:rsid w:val="00CD441F"/>
    <w:rsid w:val="00CE24B2"/>
    <w:rsid w:val="00CE6D50"/>
    <w:rsid w:val="00CE7F3D"/>
    <w:rsid w:val="00CF2F89"/>
    <w:rsid w:val="00CF5766"/>
    <w:rsid w:val="00D00793"/>
    <w:rsid w:val="00D032EF"/>
    <w:rsid w:val="00D03794"/>
    <w:rsid w:val="00D03F9A"/>
    <w:rsid w:val="00D06D51"/>
    <w:rsid w:val="00D24991"/>
    <w:rsid w:val="00D26084"/>
    <w:rsid w:val="00D330A6"/>
    <w:rsid w:val="00D3537B"/>
    <w:rsid w:val="00D35CD8"/>
    <w:rsid w:val="00D414C0"/>
    <w:rsid w:val="00D44D27"/>
    <w:rsid w:val="00D45019"/>
    <w:rsid w:val="00D50255"/>
    <w:rsid w:val="00D52135"/>
    <w:rsid w:val="00D66520"/>
    <w:rsid w:val="00D7548E"/>
    <w:rsid w:val="00D75D19"/>
    <w:rsid w:val="00D83373"/>
    <w:rsid w:val="00D83C48"/>
    <w:rsid w:val="00D857CB"/>
    <w:rsid w:val="00D85F97"/>
    <w:rsid w:val="00D878CE"/>
    <w:rsid w:val="00D9742A"/>
    <w:rsid w:val="00D97FDC"/>
    <w:rsid w:val="00DA15C5"/>
    <w:rsid w:val="00DB4A5D"/>
    <w:rsid w:val="00DC2D3D"/>
    <w:rsid w:val="00DC76DE"/>
    <w:rsid w:val="00DD3057"/>
    <w:rsid w:val="00DD3BF4"/>
    <w:rsid w:val="00DE160C"/>
    <w:rsid w:val="00DE196D"/>
    <w:rsid w:val="00DE34CF"/>
    <w:rsid w:val="00DE686B"/>
    <w:rsid w:val="00DE7626"/>
    <w:rsid w:val="00DF0CD3"/>
    <w:rsid w:val="00DF4C90"/>
    <w:rsid w:val="00E0007D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45355"/>
    <w:rsid w:val="00E667B7"/>
    <w:rsid w:val="00E7727D"/>
    <w:rsid w:val="00E77D77"/>
    <w:rsid w:val="00E81ED2"/>
    <w:rsid w:val="00E85415"/>
    <w:rsid w:val="00E857DE"/>
    <w:rsid w:val="00E96693"/>
    <w:rsid w:val="00EB09B7"/>
    <w:rsid w:val="00EB6182"/>
    <w:rsid w:val="00EC4106"/>
    <w:rsid w:val="00EE044B"/>
    <w:rsid w:val="00EE7C77"/>
    <w:rsid w:val="00EE7D7C"/>
    <w:rsid w:val="00EF04ED"/>
    <w:rsid w:val="00EF7D03"/>
    <w:rsid w:val="00F055F7"/>
    <w:rsid w:val="00F104CE"/>
    <w:rsid w:val="00F10F0F"/>
    <w:rsid w:val="00F121F0"/>
    <w:rsid w:val="00F23DFC"/>
    <w:rsid w:val="00F250FB"/>
    <w:rsid w:val="00F25D98"/>
    <w:rsid w:val="00F27FAF"/>
    <w:rsid w:val="00F300FB"/>
    <w:rsid w:val="00F60954"/>
    <w:rsid w:val="00F64436"/>
    <w:rsid w:val="00F7019E"/>
    <w:rsid w:val="00F708B7"/>
    <w:rsid w:val="00F720A4"/>
    <w:rsid w:val="00F723E3"/>
    <w:rsid w:val="00F7452D"/>
    <w:rsid w:val="00F751B6"/>
    <w:rsid w:val="00F761B2"/>
    <w:rsid w:val="00F87C9A"/>
    <w:rsid w:val="00F93B4E"/>
    <w:rsid w:val="00F97C82"/>
    <w:rsid w:val="00F97E2E"/>
    <w:rsid w:val="00FA66E0"/>
    <w:rsid w:val="00FB047D"/>
    <w:rsid w:val="00FB31DA"/>
    <w:rsid w:val="00FB3BB5"/>
    <w:rsid w:val="00FB4D91"/>
    <w:rsid w:val="00FB6386"/>
    <w:rsid w:val="00FC4B13"/>
    <w:rsid w:val="00FC79FD"/>
    <w:rsid w:val="00FD0C4C"/>
    <w:rsid w:val="00FD5F4A"/>
    <w:rsid w:val="00FE3F15"/>
    <w:rsid w:val="00FE678B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qFormat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  <w:style w:type="paragraph" w:customStyle="1" w:styleId="xxxxxxxxxxxxxxxmsonormal">
    <w:name w:val="x_x_xxxxxxxxxxxxxmsonormal"/>
    <w:basedOn w:val="Normal"/>
    <w:rsid w:val="00D97FDC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1">
    <w:name w:val="B1 Char1"/>
    <w:qFormat/>
    <w:rsid w:val="007D223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1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1815</Words>
  <Characters>10349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12140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Abdul Rasheed M D</cp:lastModifiedBy>
  <cp:revision>2</cp:revision>
  <cp:lastPrinted>1900-01-01T00:00:00Z</cp:lastPrinted>
  <dcterms:created xsi:type="dcterms:W3CDTF">2021-12-20T06:53:00Z</dcterms:created>
  <dcterms:modified xsi:type="dcterms:W3CDTF">2021-12-20T06:53:00Z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