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9781F9" w14:textId="446CA5D4" w:rsidR="00AB6636" w:rsidRPr="00B120C3" w:rsidRDefault="00AB6636" w:rsidP="00AB663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B120C3">
        <w:rPr>
          <w:rFonts w:ascii="Arial" w:hAnsi="Arial" w:cs="Arial"/>
          <w:b/>
          <w:noProof/>
          <w:sz w:val="24"/>
          <w:lang w:eastAsia="en-US"/>
        </w:rPr>
        <w:t>3GPP TSG-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TSG/WGRef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RAN5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Meeting #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MtgSeq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MtgTitle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-TTCN email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tab/>
      </w:r>
      <w:r w:rsidR="00664193" w:rsidRPr="00664193">
        <w:rPr>
          <w:rFonts w:ascii="Arial" w:hAnsi="Arial" w:cs="Arial"/>
          <w:b/>
          <w:i/>
          <w:noProof/>
          <w:sz w:val="28"/>
          <w:lang w:eastAsia="en-US"/>
        </w:rPr>
        <w:t>R5s211710</w:t>
      </w:r>
    </w:p>
    <w:p w14:paraId="6461FCF4" w14:textId="77777777" w:rsidR="00AB6636" w:rsidRPr="00B120C3" w:rsidRDefault="00AB6636" w:rsidP="00AB663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Location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Online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proofErr w:type="gramStart"/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Country  \* MERGEFORMAT </w:instrText>
      </w:r>
      <w:r w:rsidRPr="00B120C3">
        <w:rPr>
          <w:rFonts w:ascii="Arial" w:hAnsi="Arial" w:cs="Arial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>,</w:t>
      </w:r>
      <w:proofErr w:type="gramEnd"/>
      <w:r w:rsidRPr="00B120C3">
        <w:rPr>
          <w:rFonts w:ascii="Arial" w:hAnsi="Arial" w:cs="Arial"/>
          <w:b/>
          <w:noProof/>
          <w:sz w:val="24"/>
          <w:lang w:eastAsia="en-US"/>
        </w:rPr>
        <w:t xml:space="preserve">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StartDate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7th Dec 2020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-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EndDate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31st Dec 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6636" w:rsidRPr="00B120C3" w14:paraId="01EE4EA3" w14:textId="77777777" w:rsidTr="005A70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21221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AB6636" w:rsidRPr="00B120C3" w14:paraId="2217BED4" w14:textId="77777777" w:rsidTr="005A70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B841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B6636" w:rsidRPr="00B120C3" w14:paraId="241261A7" w14:textId="77777777" w:rsidTr="005A70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08C4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285DF76" w14:textId="77777777" w:rsidTr="005A70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FFA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5C95E" w14:textId="31E4AAFB" w:rsidR="00AB6636" w:rsidRPr="003E4402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val="en-US" w:eastAsia="en-US"/>
              </w:rPr>
            </w:pP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end"/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3</w:t>
            </w:r>
            <w:r w:rsidR="003E4402">
              <w:rPr>
                <w:rFonts w:ascii="Arial" w:hAnsi="Arial" w:cs="Arial"/>
                <w:b/>
                <w:sz w:val="28"/>
                <w:lang w:val="en-US" w:eastAsia="zh-CN"/>
              </w:rPr>
              <w:t>8</w:t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.</w:t>
            </w:r>
            <w:r w:rsidR="003E4402">
              <w:rPr>
                <w:rFonts w:ascii="Arial" w:hAnsi="Arial" w:cs="Arial"/>
                <w:b/>
                <w:sz w:val="28"/>
                <w:lang w:val="en-US" w:eastAsia="zh-CN"/>
              </w:rPr>
              <w:t>523</w:t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-</w:t>
            </w:r>
            <w:r w:rsidR="00A35A0A">
              <w:rPr>
                <w:rFonts w:ascii="Arial" w:hAnsi="Arial" w:cs="Arial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hideMark/>
          </w:tcPr>
          <w:p w14:paraId="39FB117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9AE70" w14:textId="1916FE47" w:rsidR="00AB6636" w:rsidRPr="006667FE" w:rsidRDefault="006667FE" w:rsidP="009372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sz w:val="28"/>
                <w:lang w:val="zh-CN" w:eastAsia="zh-CN"/>
              </w:rPr>
            </w:pPr>
            <w:r w:rsidRPr="006667FE">
              <w:rPr>
                <w:rFonts w:ascii="Arial" w:hAnsi="Arial" w:cs="Arial"/>
                <w:b/>
                <w:sz w:val="28"/>
                <w:lang w:val="zh-CN" w:eastAsia="zh-CN"/>
              </w:rPr>
              <w:t>2224</w:t>
            </w:r>
          </w:p>
        </w:tc>
        <w:tc>
          <w:tcPr>
            <w:tcW w:w="709" w:type="dxa"/>
            <w:hideMark/>
          </w:tcPr>
          <w:p w14:paraId="0D05DEF9" w14:textId="77777777" w:rsidR="00AB6636" w:rsidRPr="00B120C3" w:rsidRDefault="00AB6636" w:rsidP="005A70E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47B9A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1BAAAC57" w14:textId="77777777" w:rsidR="00AB6636" w:rsidRPr="00B120C3" w:rsidRDefault="00AB6636" w:rsidP="005A70E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A24990" w14:textId="52221682" w:rsidR="00AB6636" w:rsidRPr="00B120C3" w:rsidRDefault="00A870D3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val="en-US" w:eastAsia="en-US"/>
              </w:rPr>
            </w:pP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1</w:t>
            </w:r>
            <w:r w:rsidR="003C02B8">
              <w:rPr>
                <w:rFonts w:ascii="Arial" w:hAnsi="Arial" w:cs="Arial"/>
                <w:b/>
                <w:sz w:val="28"/>
                <w:lang w:val="en-US" w:eastAsia="zh-CN"/>
              </w:rPr>
              <w:t>7</w:t>
            </w: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.</w:t>
            </w:r>
            <w:r w:rsidR="003C02B8">
              <w:rPr>
                <w:rFonts w:ascii="Arial" w:hAnsi="Arial" w:cs="Arial"/>
                <w:b/>
                <w:sz w:val="28"/>
                <w:lang w:val="en-US" w:eastAsia="zh-CN"/>
              </w:rPr>
              <w:t>0</w:t>
            </w: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D0FD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A244CF" w14:textId="77777777" w:rsidTr="005A70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A6D5C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797DF44F" w14:textId="77777777" w:rsidTr="005A70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6704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120C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B120C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120C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B6636" w:rsidRPr="00B120C3" w14:paraId="0F0A8CCA" w14:textId="77777777" w:rsidTr="005A70EF">
        <w:tc>
          <w:tcPr>
            <w:tcW w:w="9641" w:type="dxa"/>
            <w:gridSpan w:val="9"/>
          </w:tcPr>
          <w:p w14:paraId="7012747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2C7E498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6636" w:rsidRPr="00B120C3" w14:paraId="1E65705D" w14:textId="77777777" w:rsidTr="005A70EF">
        <w:tc>
          <w:tcPr>
            <w:tcW w:w="2835" w:type="dxa"/>
            <w:hideMark/>
          </w:tcPr>
          <w:p w14:paraId="6999726F" w14:textId="77777777" w:rsidR="00AB6636" w:rsidRPr="00B120C3" w:rsidRDefault="00AB6636" w:rsidP="005A70E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C7F6A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E0E7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E45C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8770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4B9B322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0614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A01C45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59FF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945FC7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636" w:rsidRPr="00B120C3" w14:paraId="7F67B35D" w14:textId="77777777" w:rsidTr="005A70EF">
        <w:tc>
          <w:tcPr>
            <w:tcW w:w="9640" w:type="dxa"/>
            <w:gridSpan w:val="11"/>
          </w:tcPr>
          <w:p w14:paraId="3B2B18E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F5FD19B" w14:textId="77777777" w:rsidTr="00A822F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903F3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F96336" w14:textId="7C146EBF" w:rsidR="00AB6636" w:rsidRPr="00B120C3" w:rsidRDefault="00E564DE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564DE">
              <w:rPr>
                <w:rFonts w:ascii="Arial" w:hAnsi="Arial" w:cs="Arial"/>
                <w:noProof/>
                <w:lang w:eastAsia="en-US"/>
              </w:rPr>
              <w:t>Corrections to NR MAC test case 7.1.1.9.1</w:t>
            </w:r>
          </w:p>
        </w:tc>
      </w:tr>
      <w:tr w:rsidR="00AB6636" w:rsidRPr="00B120C3" w14:paraId="372BA00B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8E99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74917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61FDC8F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791AD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8C5EDA" w14:textId="121B7A7B" w:rsidR="00AB6636" w:rsidRPr="00B120C3" w:rsidRDefault="00A870D3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MCC TF160</w:t>
            </w:r>
          </w:p>
        </w:tc>
      </w:tr>
      <w:tr w:rsidR="00AB6636" w:rsidRPr="00B120C3" w14:paraId="4AE390AD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D5475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7DE5B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>R5</w:t>
            </w:r>
          </w:p>
        </w:tc>
      </w:tr>
      <w:tr w:rsidR="00AB6636" w:rsidRPr="00B120C3" w14:paraId="2750DD5F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210F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2B96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5F7FD45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95DB3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D9C9436" w14:textId="3AE83AB3" w:rsidR="00AB6636" w:rsidRPr="00B120C3" w:rsidRDefault="002C14A5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2C14A5">
              <w:rPr>
                <w:rFonts w:ascii="Arial" w:hAnsi="Arial" w:cs="Arial"/>
                <w:noProof/>
                <w:lang w:val="en-US" w:eastAsia="en-US"/>
              </w:rPr>
              <w:t>5GS_NR_LTE-UEConTest</w:t>
            </w:r>
          </w:p>
        </w:tc>
        <w:tc>
          <w:tcPr>
            <w:tcW w:w="567" w:type="dxa"/>
          </w:tcPr>
          <w:p w14:paraId="2AEEC2F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4B983F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8BAEC" w14:textId="256A1EFA" w:rsidR="00AB6636" w:rsidRPr="00B120C3" w:rsidRDefault="00A870D3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t>2021-1</w:t>
            </w:r>
            <w:r w:rsidR="003E4402">
              <w:rPr>
                <w:rFonts w:ascii="Arial" w:hAnsi="Arial" w:cs="Arial"/>
                <w:noProof/>
                <w:lang w:val="en-US" w:eastAsia="en-US"/>
              </w:rPr>
              <w:t>2</w:t>
            </w:r>
            <w:r>
              <w:rPr>
                <w:rFonts w:ascii="Arial" w:hAnsi="Arial" w:cs="Arial"/>
                <w:noProof/>
                <w:lang w:val="en-US" w:eastAsia="en-US"/>
              </w:rPr>
              <w:t>-</w:t>
            </w:r>
            <w:r w:rsidR="003E4402">
              <w:rPr>
                <w:rFonts w:ascii="Arial" w:hAnsi="Arial" w:cs="Arial"/>
                <w:noProof/>
                <w:lang w:val="en-US" w:eastAsia="en-US"/>
              </w:rPr>
              <w:t>06</w:t>
            </w:r>
          </w:p>
        </w:tc>
      </w:tr>
      <w:tr w:rsidR="00AB6636" w:rsidRPr="00B120C3" w14:paraId="6F212C73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C44E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2ACA0C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3A1792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B13B6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1031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1EB99353" w14:textId="77777777" w:rsidTr="005A70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32B77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975F7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0435BC3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C8219A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E97FD" w14:textId="146B5681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 w:hint="eastAsia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lang w:val="zh-CN" w:eastAsia="zh-CN"/>
              </w:rPr>
              <w:instrText xml:space="preserve"> DOCPROPERTY  Release  \* MERGEFORMAT </w:instrTex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lang w:val="zh-CN" w:eastAsia="zh-CN"/>
              </w:rPr>
              <w:t>Rel-1</w: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end"/>
            </w:r>
            <w:r w:rsidR="00FF1C72">
              <w:rPr>
                <w:rFonts w:ascii="Arial" w:hAnsi="Arial" w:cs="Arial"/>
                <w:lang w:val="en-US" w:eastAsia="zh-CN"/>
              </w:rPr>
              <w:t>7</w:t>
            </w:r>
          </w:p>
        </w:tc>
      </w:tr>
      <w:tr w:rsidR="00AB6636" w:rsidRPr="00B120C3" w14:paraId="28AE8AD8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55A12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54D3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C40C36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B120C3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05C7" w14:textId="77777777" w:rsidR="00AB6636" w:rsidRPr="00B120C3" w:rsidRDefault="00AB6636" w:rsidP="005A70E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Rel-15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15)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AB6636" w:rsidRPr="00B120C3" w14:paraId="66786626" w14:textId="77777777" w:rsidTr="005A70EF">
        <w:tc>
          <w:tcPr>
            <w:tcW w:w="1843" w:type="dxa"/>
          </w:tcPr>
          <w:p w14:paraId="4B115B8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3F0584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D885CA3" w14:textId="77777777" w:rsidTr="00A82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F3BA77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89533A" w14:textId="384FF301" w:rsidR="00BE53CD" w:rsidRDefault="00BE53CD" w:rsidP="00BE53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Test case shall send MAC PDU DATA marked as retransmission in order to verify the test purpose. Therefore, to indicate data as a retransmission, </w:t>
            </w:r>
            <w:r w:rsidR="00B464F2">
              <w:rPr>
                <w:rFonts w:ascii="Arial" w:hAnsi="Arial" w:cs="Arial"/>
                <w:noProof/>
                <w:lang w:eastAsia="en-US"/>
              </w:rPr>
              <w:t xml:space="preserve">TTCN shall configure the next DL assigment setting </w:t>
            </w:r>
            <w:r>
              <w:rPr>
                <w:rFonts w:ascii="Arial" w:hAnsi="Arial" w:cs="Arial"/>
                <w:noProof/>
                <w:lang w:eastAsia="en-US"/>
              </w:rPr>
              <w:t>toggle</w:t>
            </w:r>
            <w:r w:rsidR="00B464F2">
              <w:rPr>
                <w:rFonts w:ascii="Arial" w:hAnsi="Arial" w:cs="Arial"/>
                <w:noProof/>
                <w:lang w:eastAsia="en-US"/>
              </w:rPr>
              <w:t>NDI to false, then SS shall not toggle NDI in the next DL transmission.</w:t>
            </w:r>
          </w:p>
          <w:p w14:paraId="6E2A4148" w14:textId="48944EFF" w:rsidR="0057455E" w:rsidRPr="00E97FAF" w:rsidRDefault="0057455E" w:rsidP="00BE53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Additionally, SS shall not use automatically the  HARQ id process used by test case procedure. Then, the HARQ id list of permited HARQ id is preconfigure in the test case preamble. </w:t>
            </w:r>
          </w:p>
          <w:p w14:paraId="001B2C8A" w14:textId="2DC2A0BD" w:rsidR="00E97FAF" w:rsidRPr="00E97FAF" w:rsidRDefault="00E97FAF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11D4C42F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69D0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E62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1E9653C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FA45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025E70" w14:textId="77777777" w:rsidR="00AB6636" w:rsidRDefault="00BE53CD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MAC PDU sent in DL market as retransmission</w:t>
            </w:r>
            <w:r w:rsidR="009F74B6">
              <w:rPr>
                <w:rFonts w:ascii="Arial" w:hAnsi="Arial" w:cs="Arial"/>
                <w:noProof/>
                <w:lang w:eastAsia="en-US"/>
              </w:rPr>
              <w:t>.</w:t>
            </w:r>
          </w:p>
          <w:p w14:paraId="49DCA7CA" w14:textId="77777777" w:rsidR="009F74B6" w:rsidRDefault="009F74B6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HARQ id process used by the SS in automatic mode are preconfigured.</w:t>
            </w:r>
          </w:p>
          <w:p w14:paraId="14D2B152" w14:textId="124DB31A" w:rsidR="00645AAE" w:rsidRPr="00E97FAF" w:rsidRDefault="00645AAE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B2357AA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DB5D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4F90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54D5F31D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E6FCD5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6F3B" w14:textId="06D553D4" w:rsidR="00AB6636" w:rsidRPr="00B120C3" w:rsidRDefault="00E564DE" w:rsidP="008C4B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564DE">
              <w:rPr>
                <w:rFonts w:ascii="Arial" w:hAnsi="Arial" w:cs="Arial"/>
                <w:noProof/>
                <w:lang w:eastAsia="en-US"/>
              </w:rPr>
              <w:t>A non-conformant UE may pass the test case</w:t>
            </w:r>
          </w:p>
        </w:tc>
      </w:tr>
      <w:tr w:rsidR="00AB6636" w:rsidRPr="00B120C3" w14:paraId="0C20428A" w14:textId="77777777" w:rsidTr="005A70EF">
        <w:tc>
          <w:tcPr>
            <w:tcW w:w="2694" w:type="dxa"/>
            <w:gridSpan w:val="2"/>
          </w:tcPr>
          <w:p w14:paraId="2EDC80B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C42DCD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3F006FB6" w14:textId="77777777" w:rsidTr="005A7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A54E59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BB783B" w14:textId="69F2610D" w:rsidR="00AB6636" w:rsidRPr="00B120C3" w:rsidRDefault="00CC65C3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CC65C3">
              <w:rPr>
                <w:rFonts w:ascii="Arial" w:hAnsi="Arial" w:cs="Arial"/>
                <w:noProof/>
                <w:lang w:eastAsia="en-US"/>
              </w:rPr>
              <w:t>7.1.1.9.1.ENDC</w:t>
            </w:r>
            <w:r>
              <w:rPr>
                <w:rFonts w:ascii="Arial" w:hAnsi="Arial" w:cs="Arial"/>
                <w:noProof/>
                <w:lang w:eastAsia="en-US"/>
              </w:rPr>
              <w:t xml:space="preserve">, </w:t>
            </w:r>
            <w:r w:rsidRPr="00CC65C3">
              <w:rPr>
                <w:rFonts w:ascii="Arial" w:hAnsi="Arial" w:cs="Arial"/>
                <w:noProof/>
                <w:lang w:eastAsia="en-US"/>
              </w:rPr>
              <w:t>7.1.1.9.1.NR5GC</w:t>
            </w:r>
          </w:p>
        </w:tc>
      </w:tr>
      <w:tr w:rsidR="00AB6636" w:rsidRPr="00B120C3" w14:paraId="130C11FD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A71C3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AF4C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8BA6BBE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ADF24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EF45D1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F5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FC4FB3" w14:textId="77777777" w:rsidR="00AB6636" w:rsidRPr="00B120C3" w:rsidRDefault="00AB6636" w:rsidP="005A70E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A67B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F4D798B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426B4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0D703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973AA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B32EB5" w14:textId="77777777" w:rsidR="00AB6636" w:rsidRPr="00B120C3" w:rsidRDefault="00AB6636" w:rsidP="005A70E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B120C3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39524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2F200B05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C9FD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BD1F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43D88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D6E2C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5B79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AB6636" w:rsidRPr="00B120C3" w14:paraId="3C932A11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3946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05E13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D5DD17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8F7B33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5FDB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311DFD4E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9B8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8D8B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625F8E0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B6E9A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EFEE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42B060" w14:textId="77777777" w:rsidTr="005A70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9871D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511FE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446E6A0F" w14:textId="77777777" w:rsidTr="005A7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50E38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4EC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18F2F954" w14:textId="44BA7D01" w:rsidR="00A822F8" w:rsidRDefault="00D9134D" w:rsidP="00A822F8">
      <w:r w:rsidRPr="00843E22">
        <w:br w:type="page"/>
      </w:r>
    </w:p>
    <w:p w14:paraId="2813C637" w14:textId="77777777" w:rsidR="00070C0E" w:rsidRDefault="00070C0E" w:rsidP="00070C0E"/>
    <w:p w14:paraId="1CE8CBBA" w14:textId="27F3B342" w:rsidR="000E0537" w:rsidRPr="000E0537" w:rsidRDefault="000E0537" w:rsidP="000E0537">
      <w:pPr>
        <w:keepNext/>
        <w:keepLines/>
        <w:numPr>
          <w:ilvl w:val="0"/>
          <w:numId w:val="10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hAnsi="Arial"/>
          <w:b/>
          <w:sz w:val="36"/>
          <w:lang w:eastAsia="en-US"/>
        </w:rPr>
      </w:pPr>
      <w:bookmarkStart w:id="1" w:name="_Toc122434488"/>
      <w:bookmarkStart w:id="2" w:name="_Toc295288959"/>
      <w:bookmarkStart w:id="3" w:name="_Toc88425172"/>
      <w:r w:rsidRPr="000E0537">
        <w:rPr>
          <w:rFonts w:ascii="Arial" w:hAnsi="Arial"/>
          <w:b/>
          <w:sz w:val="36"/>
          <w:lang w:eastAsia="en-US"/>
        </w:rPr>
        <w:t>Corrections required</w:t>
      </w:r>
      <w:bookmarkEnd w:id="1"/>
      <w:bookmarkEnd w:id="2"/>
      <w:r w:rsidRPr="000E0537">
        <w:rPr>
          <w:rFonts w:ascii="Arial" w:hAnsi="Arial"/>
          <w:b/>
          <w:sz w:val="36"/>
          <w:lang w:eastAsia="en-US"/>
        </w:rPr>
        <w:t xml:space="preserve"> to test case 7.1.1.</w:t>
      </w:r>
      <w:r>
        <w:rPr>
          <w:rFonts w:ascii="Arial" w:hAnsi="Arial"/>
          <w:b/>
          <w:sz w:val="36"/>
          <w:lang w:eastAsia="en-US"/>
        </w:rPr>
        <w:t>9</w:t>
      </w:r>
      <w:r w:rsidRPr="000E0537">
        <w:rPr>
          <w:rFonts w:ascii="Arial" w:hAnsi="Arial"/>
          <w:b/>
          <w:sz w:val="36"/>
          <w:lang w:eastAsia="en-US"/>
        </w:rPr>
        <w:t>.1</w:t>
      </w:r>
      <w:bookmarkEnd w:id="3"/>
    </w:p>
    <w:p w14:paraId="29DC5E56" w14:textId="6B6BB856" w:rsidR="000E0537" w:rsidRPr="000E0537" w:rsidRDefault="000E0537" w:rsidP="00801054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bookmarkStart w:id="4" w:name="_Toc88425173"/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="00801054" w:rsidRPr="00801054">
        <w:rPr>
          <w:rFonts w:ascii="Arial" w:hAnsi="Arial" w:cs="Arial"/>
          <w:b/>
          <w:color w:val="000000"/>
          <w:sz w:val="32"/>
          <w:lang w:val="en-US"/>
        </w:rPr>
        <w:t>f_TC_7_1_1_9_1_NR5GC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E0537" w:rsidRPr="000E0537" w14:paraId="145B9717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D2D3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AA5D" w14:textId="6C2FBA28" w:rsidR="000E0537" w:rsidRPr="000E0537" w:rsidRDefault="00801054" w:rsidP="0080105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431106">
              <w:rPr>
                <w:rFonts w:ascii="Arial" w:hAnsi="Arial" w:cs="Arial"/>
              </w:rPr>
              <w:t>f_TC_7_1_1_9_1_NR5GC</w:t>
            </w:r>
          </w:p>
        </w:tc>
      </w:tr>
      <w:tr w:rsidR="000E0537" w:rsidRPr="000E0537" w14:paraId="23BC8281" w14:textId="77777777" w:rsidTr="005A70E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703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B4D1" w14:textId="5A8439DE" w:rsidR="000E0537" w:rsidRPr="000E0537" w:rsidRDefault="00CF4F8A" w:rsidP="00CF4F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Configure the SS to not use the HARQ id </w:t>
            </w:r>
            <w:r w:rsidR="006C4202">
              <w:rPr>
                <w:rFonts w:ascii="Arial" w:hAnsi="Arial" w:cs="Arial"/>
              </w:rPr>
              <w:t>5 and 1</w:t>
            </w:r>
            <w:r>
              <w:rPr>
                <w:rFonts w:ascii="Arial" w:hAnsi="Arial" w:cs="Arial"/>
              </w:rPr>
              <w:t xml:space="preserve">used </w:t>
            </w:r>
            <w:r w:rsidR="006410EB">
              <w:rPr>
                <w:rFonts w:ascii="Arial" w:hAnsi="Arial" w:cs="Arial"/>
              </w:rPr>
              <w:t>in the test case body at steps 1/6 and 17/25</w:t>
            </w:r>
            <w:r>
              <w:rPr>
                <w:rFonts w:ascii="Arial" w:hAnsi="Arial" w:cs="Arial"/>
              </w:rPr>
              <w:t>.</w:t>
            </w:r>
          </w:p>
        </w:tc>
      </w:tr>
      <w:tr w:rsidR="000E0537" w:rsidRPr="000E0537" w14:paraId="5068A17A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5AC5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B68A" w14:textId="5E091C7F" w:rsidR="000E0537" w:rsidRPr="000E0537" w:rsidRDefault="00545B39" w:rsidP="00801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 of allowed HARQ id process in the test case sent to the SS.</w:t>
            </w:r>
          </w:p>
        </w:tc>
      </w:tr>
      <w:tr w:rsidR="000E0537" w:rsidRPr="000E0537" w14:paraId="5C3B354C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9AE3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E0F1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0E0537">
              <w:rPr>
                <w:rFonts w:ascii="Arial" w:hAnsi="Arial" w:cs="Arial"/>
              </w:rPr>
              <w:t>MAC_NR5GC</w:t>
            </w:r>
          </w:p>
        </w:tc>
      </w:tr>
      <w:tr w:rsidR="000E0537" w:rsidRPr="000E0537" w14:paraId="5A65844B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83D7" w14:textId="77777777" w:rsidR="000E0537" w:rsidRPr="0059176E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green"/>
                <w:lang w:eastAsia="en-US"/>
              </w:rPr>
            </w:pPr>
            <w:r w:rsidRPr="0059176E">
              <w:rPr>
                <w:rFonts w:ascii="Arial" w:hAnsi="Arial"/>
                <w:b/>
                <w:highlight w:val="green"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CA23" w14:textId="51ED84A6" w:rsidR="000E0537" w:rsidRPr="0059176E" w:rsidRDefault="0059176E" w:rsidP="000E0537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green"/>
                <w:lang w:eastAsia="zh-CN"/>
              </w:rPr>
            </w:pPr>
            <w:r w:rsidRPr="0059176E">
              <w:rPr>
                <w:rFonts w:ascii="Arial" w:hAnsi="Arial"/>
                <w:highlight w:val="green"/>
                <w:lang w:eastAsia="zh-CN"/>
              </w:rPr>
              <w:t>Accepted</w:t>
            </w:r>
          </w:p>
        </w:tc>
      </w:tr>
    </w:tbl>
    <w:p w14:paraId="03911A73" w14:textId="77777777" w:rsidR="000E0537" w:rsidRPr="000E0537" w:rsidRDefault="000E0537" w:rsidP="003C02B8">
      <w:pPr>
        <w:overflowPunct/>
        <w:autoSpaceDE/>
        <w:autoSpaceDN/>
        <w:adjustRightInd/>
        <w:spacing w:after="0"/>
        <w:ind w:left="852"/>
        <w:textAlignment w:val="auto"/>
        <w:rPr>
          <w:rFonts w:ascii="Arial" w:hAnsi="Arial"/>
          <w:b/>
        </w:rPr>
      </w:pPr>
    </w:p>
    <w:p w14:paraId="70B06226" w14:textId="77777777" w:rsidR="000E0537" w:rsidRPr="000E0537" w:rsidRDefault="000E0537" w:rsidP="000E05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E0537" w:rsidRPr="000E0537" w14:paraId="6794B716" w14:textId="77777777" w:rsidTr="005A70E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90B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f_TC_7_1_1_9_1_NR5GC()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NR5GC_PTC</w:t>
            </w:r>
          </w:p>
          <w:p w14:paraId="3951285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MAC Reset</w:t>
            </w:r>
          </w:p>
          <w:p w14:paraId="7985FD6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v_DRBId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4574A29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3C4D68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proofErr w:type="spell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1676F8E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NR_RLC_BearerToAddModList_Type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v_RLC_BearerConfigList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82F8B5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A8BE1DF" w14:textId="1CE8D91A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2364F1A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//Init Cell parameters</w:t>
            </w:r>
          </w:p>
          <w:p w14:paraId="7297F5CC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f_NR5GC_Init(NR_1)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ABD9AA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66E2E922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//Create and configure NR cell1</w:t>
            </w:r>
          </w:p>
          <w:p w14:paraId="2A16AFD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v_MAC_CellGroupConfig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f_NR_CellInfo_GetMAC_CellGroupConfig(nr_Cell1)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4364B9ED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v_MAC_CellGroupConfig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schedulingRequestConfig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schedulingRequestToAddModList[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]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sr_TransMax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n64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A3D8561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f_NR_CellInfo_SetMAC_CellGroupConfig(nr_Cell1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5328A44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2EEF3D1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f_NR_CellConfig_Def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B07E59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Get NR capabilities sent during preamble</w:t>
            </w:r>
          </w:p>
          <w:p w14:paraId="68FF8ED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f_NR5GC_Preamble(nr_Cell1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STATE_IDLE_1A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TESTModeA_ON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F17EF21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43D85B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f_NR_AS_CipheringAlgorithm_Set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(nea0)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7400804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3E8033F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v_DRBId</w:t>
            </w:r>
            <w:proofErr w:type="spellEnd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f_NR_GetDefaultDRB_ForFirstPDUSession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75601D0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//Configure on SS the DRB in No MAC header manipulation in DL and RLC and PDCP in transparent mode</w:t>
            </w:r>
          </w:p>
          <w:p w14:paraId="1990712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v_SS_DRB_ConfigList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{cs_NR_SS_RadioBearer_MAC_TestMode(v_DRBId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cs_NR_MAC_TestModeInfo_NoHeaderManipulationDL_UL)}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552219D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v_DRB_ToAddMod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cs_38508_NRDRB_ToAddMod( f_NR_GetSDAP_InDRBList(v_DRBId)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DRB id</w:t>
            </w:r>
          </w:p>
          <w:p w14:paraId="4AE0573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cs_38508_PDCP_Config(ms60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default is 18 bits from 38.508-1</w:t>
            </w:r>
          </w:p>
          <w:p w14:paraId="1B7E578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v_RLC_BearerConfigList</w:t>
            </w:r>
            <w:proofErr w:type="spellEnd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f_NR_ReconfigureRLC_AM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v_DRBId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58F1D17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FFE2EEE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                                                 f_NR_UL_AM_T_PollRetransmit(f_NR_CellInfo_GetIsFR1(nr_Cell1))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55B32B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6B61AB4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32B6560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2DCE29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1EEEEA4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f_NR_DL_AM_T_Reassembly(f_NR_CellInfo_GetIsFR1(nr_Cell1)))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E9F14E3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//Bring UE to State 3A</w:t>
            </w:r>
          </w:p>
          <w:p w14:paraId="47F139E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f_NR5GC_RRC_ConnectedState3N_Def(nr_Cell1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0C475346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TEST_LOOPModeA_ON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7525DAD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1DE086F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9A7B39C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v_RLC_BearerConfigList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1A252B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MAC_CellGroupConfig</w:t>
            </w:r>
            <w:proofErr w:type="spellEnd"/>
          </w:p>
          <w:p w14:paraId="0B4D328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{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B97D69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v_SS_DRB_ConfigList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B0FE9C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</w:p>
          <w:p w14:paraId="6952C05B" w14:textId="787A7E3A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6AA459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6D3C8639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fl_TC_7_1_1_9_1_NR_TestBody(v_DRBId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v_SS_DRB_ConfigList)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45F626C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0F3A73B1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075072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</w:p>
          <w:p w14:paraId="349FF8F9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f_NR5GC_OpenUE_TestLoopMode_Deactivate_TestMode(nr_Cell1)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R5s210138 sic@</w:t>
            </w:r>
          </w:p>
          <w:p w14:paraId="781F3CD3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f_NR_Postamble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STATE_CONNECTED_3A)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16D58B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6E73B286" w14:textId="77777777" w:rsidR="000E0537" w:rsidRPr="000E0537" w:rsidRDefault="000E0537" w:rsidP="00F12808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F40C34C" w14:textId="77777777" w:rsidR="000E0537" w:rsidRPr="000E0537" w:rsidRDefault="000E0537" w:rsidP="000E05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02912191" w14:textId="25C4FE89" w:rsidR="000E0537" w:rsidRDefault="000E0537" w:rsidP="000E05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49C55760" w14:textId="77777777" w:rsidR="000E0537" w:rsidRPr="000E0537" w:rsidRDefault="000E0537" w:rsidP="000E0537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377A64" w14:paraId="73A2D1F6" w14:textId="77777777" w:rsidTr="00377A64">
        <w:tc>
          <w:tcPr>
            <w:tcW w:w="9641" w:type="dxa"/>
          </w:tcPr>
          <w:p w14:paraId="5C2877FE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f_TC_7_1_1_9_1_NR5GC()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NR5GC_PTC</w:t>
            </w:r>
          </w:p>
          <w:p w14:paraId="17902557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MAC Reset</w:t>
            </w:r>
          </w:p>
          <w:p w14:paraId="0FF53AD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v_DRBId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DDE5751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5C88DC6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proofErr w:type="spell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9F3CC7B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NR_RLC_BearerToAddModList_Type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v_RLC_BearerConfigList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8F86592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C5D788A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NR_HarqProcessConfig_Type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v_NR_HarqProcessConfig_DL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SpecificSubset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0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2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3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4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6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7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}}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58E6328E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122E4522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//Init Cell parameters</w:t>
            </w:r>
          </w:p>
          <w:p w14:paraId="141EF12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f_NR5GC_Init(NR_1)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2157FA5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0DCE8BB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...</w:t>
            </w:r>
          </w:p>
          <w:p w14:paraId="47D212B1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f_NR5GC_RRC_ConnectedState3N_Def(nr_Cell1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123F7C6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TEST_LOOPModeA_ON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3BE56137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9CF3F3D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EB9F335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v_RLC_BearerConfigList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EB40F3F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MAC_CellGroupConfig</w:t>
            </w:r>
            <w:proofErr w:type="spellEnd"/>
          </w:p>
          <w:p w14:paraId="6CB9B94D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{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C06C1E0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v_SS_DRB_ConfigList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A486E71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</w:p>
          <w:p w14:paraId="67C1A42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highlight w:val="yellow"/>
                <w:lang w:val="en-US" w:eastAsia="en-US"/>
              </w:rPr>
              <w:t>//Restrict the SS to use of the HARQ proccess id used by the test cases</w:t>
            </w:r>
          </w:p>
          <w:p w14:paraId="0AC2D0AC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   f_NR_SS_CommonCellConfig(nr_Cell1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cas_NR_DciDlInfo_REQ(nr_Cell1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cs_TimingInfo_Now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cs_NR_DciDlInfo(cs_NR_DciFormat_1_X_ResourceAssignment(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v_NR_HarqProcessConfig_DL)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6ECC16EC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</w:t>
            </w:r>
          </w:p>
          <w:p w14:paraId="26983DAB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9828C2F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6048B05A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fl_TC_7_1_1_9_1_NR_TestBody(v_DRBId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v_SS_DRB_ConfigList)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5FA25F42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32D5CC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E4C935C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</w:p>
          <w:p w14:paraId="4ABE074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f_NR5GC_OpenUE_TestLoopMode_Deactivate_TestMode(nr_Cell1)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R5s210138 sic@</w:t>
            </w:r>
          </w:p>
          <w:p w14:paraId="7729832F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f_NR_Postamble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STATE_CONNECTED_3A)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E9A86DB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72098E3E" w14:textId="77777777" w:rsidR="00377A64" w:rsidRDefault="00377A64" w:rsidP="004A1A5A"/>
        </w:tc>
      </w:tr>
    </w:tbl>
    <w:p w14:paraId="2C92E679" w14:textId="46572A1F" w:rsidR="00A822F8" w:rsidRDefault="00A822F8" w:rsidP="004A1A5A"/>
    <w:p w14:paraId="18F7B4F7" w14:textId="71E62911" w:rsidR="00CF4F8A" w:rsidRDefault="00CF4F8A" w:rsidP="004A1A5A"/>
    <w:p w14:paraId="25C25A01" w14:textId="2C039056" w:rsidR="00CF4F8A" w:rsidRDefault="00CF4F8A" w:rsidP="004A1A5A"/>
    <w:p w14:paraId="63C4E51F" w14:textId="77777777" w:rsidR="00CF4F8A" w:rsidRPr="000E0537" w:rsidRDefault="00CF4F8A" w:rsidP="00CF4F8A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Pr="00801054">
        <w:rPr>
          <w:rFonts w:ascii="Arial" w:hAnsi="Arial" w:cs="Arial"/>
          <w:b/>
          <w:color w:val="000000"/>
          <w:sz w:val="32"/>
          <w:lang w:val="en-US"/>
        </w:rPr>
        <w:t>f_TC_7_1_1_9_1_NR5GC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F4F8A" w:rsidRPr="000E0537" w14:paraId="526FFD6F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BAF8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745E" w14:textId="179F3407" w:rsidR="00CF4F8A" w:rsidRPr="000E0537" w:rsidRDefault="00404B5F" w:rsidP="005A70EF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>
              <w:rPr>
                <w:rFonts w:ascii="Arial" w:hAnsi="Arial" w:cs="Arial"/>
              </w:rPr>
              <w:t>f_</w:t>
            </w:r>
            <w:r w:rsidR="00CF4F8A" w:rsidRPr="00801054">
              <w:rPr>
                <w:rFonts w:ascii="Arial" w:hAnsi="Arial" w:cs="Arial"/>
              </w:rPr>
              <w:t>TC_7_1_1_9_1_</w:t>
            </w:r>
            <w:r w:rsidRPr="00404B5F">
              <w:rPr>
                <w:rFonts w:ascii="Arial" w:hAnsi="Arial" w:cs="Arial"/>
              </w:rPr>
              <w:t>ENDC_NR</w:t>
            </w:r>
          </w:p>
        </w:tc>
      </w:tr>
      <w:tr w:rsidR="00CF4F8A" w:rsidRPr="000E0537" w14:paraId="76C7FA81" w14:textId="77777777" w:rsidTr="005A70E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6983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866F" w14:textId="284A6FAB" w:rsidR="00CF4F8A" w:rsidRPr="000E0537" w:rsidRDefault="00404B5F" w:rsidP="00CF4F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1.1.</w:t>
            </w:r>
          </w:p>
        </w:tc>
      </w:tr>
      <w:tr w:rsidR="00CF4F8A" w:rsidRPr="000E0537" w14:paraId="11C8499F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312E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2EE" w14:textId="4DAB1C65" w:rsidR="00CF4F8A" w:rsidRPr="000E0537" w:rsidRDefault="00404B5F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1.1.</w:t>
            </w:r>
          </w:p>
        </w:tc>
      </w:tr>
      <w:tr w:rsidR="00CF4F8A" w:rsidRPr="000E0537" w14:paraId="7FF3C323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2557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4682" w14:textId="0BE3A0F2" w:rsidR="00CF4F8A" w:rsidRPr="000E0537" w:rsidRDefault="00CF4F8A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0E0537">
              <w:rPr>
                <w:rFonts w:ascii="Arial" w:hAnsi="Arial" w:cs="Arial"/>
              </w:rPr>
              <w:t>MAC_</w:t>
            </w:r>
            <w:r w:rsidR="00F66A7B">
              <w:rPr>
                <w:rFonts w:ascii="Arial" w:hAnsi="Arial" w:cs="Arial"/>
              </w:rPr>
              <w:t>NR_END</w:t>
            </w:r>
            <w:r w:rsidR="006410EB">
              <w:rPr>
                <w:rFonts w:ascii="Arial" w:hAnsi="Arial" w:cs="Arial"/>
              </w:rPr>
              <w:t>C</w:t>
            </w:r>
          </w:p>
        </w:tc>
      </w:tr>
      <w:tr w:rsidR="00D5264F" w:rsidRPr="000E0537" w14:paraId="14B47DEB" w14:textId="77777777" w:rsidTr="008973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90F9" w14:textId="77777777" w:rsidR="00D5264F" w:rsidRPr="0059176E" w:rsidRDefault="00D5264F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green"/>
                <w:lang w:eastAsia="en-US"/>
              </w:rPr>
            </w:pPr>
            <w:r w:rsidRPr="0059176E">
              <w:rPr>
                <w:rFonts w:ascii="Arial" w:hAnsi="Arial"/>
                <w:b/>
                <w:highlight w:val="green"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D30" w14:textId="38917EB2" w:rsidR="00D5264F" w:rsidRPr="0059176E" w:rsidRDefault="0059176E" w:rsidP="00897386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green"/>
                <w:lang w:eastAsia="zh-CN"/>
              </w:rPr>
            </w:pPr>
            <w:r w:rsidRPr="0059176E">
              <w:rPr>
                <w:rFonts w:ascii="Arial" w:hAnsi="Arial"/>
                <w:highlight w:val="green"/>
                <w:lang w:eastAsia="zh-CN"/>
              </w:rPr>
              <w:t>Accepted</w:t>
            </w:r>
          </w:p>
        </w:tc>
      </w:tr>
    </w:tbl>
    <w:p w14:paraId="2159A7D7" w14:textId="77777777" w:rsidR="00CF4F8A" w:rsidRPr="000E0537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07889ADB" w14:textId="77777777" w:rsidR="00CF4F8A" w:rsidRPr="000E0537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F4F8A" w:rsidRPr="000E0537" w14:paraId="485D0CB6" w14:textId="77777777" w:rsidTr="005A70E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EEC6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f_TC_7_1_1_9_1_ENDC_NR()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ENDC_NR_PTC</w:t>
            </w:r>
          </w:p>
          <w:p w14:paraId="7F21DC8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MAC Reconfiguration and Reset</w:t>
            </w:r>
          </w:p>
          <w:p w14:paraId="5115DC2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EAC462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proofErr w:type="spellStart"/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DRB_ToAddModList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v_DRB_ToAddModList</w:t>
            </w:r>
            <w:proofErr w:type="spellEnd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20BE23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F8DE8A6" w14:textId="683A6D28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Cell parameters</w:t>
            </w:r>
          </w:p>
          <w:p w14:paraId="7222F45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f_ENDC_NR_Init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2052EE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5BE5713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v_MAC_CellGroupConfig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f_NR_CellInfo_GetMAC_CellGroupConfig(nr_Cell1)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0C3448C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v_MAC_CellGroupConfig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schedulingRequestConfig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schedulingRequestToAddModList[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]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sr_TransMax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n64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CD7F9C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f_NR_CellInfo_SetMAC_CellGroupConfig(nr_Cell1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496A6E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28CE02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//Create and configure NR cell1</w:t>
            </w:r>
          </w:p>
          <w:p w14:paraId="2181016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f_NR_CellConfig_Def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(nr_Cell1)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D1FAB5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Get NR capabilities sent during EUTRA preamble</w:t>
            </w:r>
          </w:p>
          <w:p w14:paraId="72FD7AD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f_NR_ENDC_PreambleOnEUTRA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MCG_Only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15EF16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f_NR_AS_CipheringAlgorithm_Set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(nea0)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260187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B988154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//set PDCP parameter </w:t>
            </w:r>
            <w:proofErr w:type="spellStart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discardTimer</w:t>
            </w:r>
            <w:proofErr w:type="spellEnd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to 60ms</w:t>
            </w:r>
          </w:p>
          <w:p w14:paraId="14A6338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v_DRB_ToAddModList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[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]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cs_38508_DRB_ToAddMod(tsc_NR_DRB2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DRB id</w:t>
            </w:r>
          </w:p>
          <w:p w14:paraId="47142A4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cs_38508_PDCP_Config (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default is 18 bits from 38.508-1</w:t>
            </w:r>
          </w:p>
          <w:p w14:paraId="6BA6F8F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FAAE88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</w:p>
          <w:p w14:paraId="5AA8B07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148651B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//Configure on SS the SCG DRB in No MAC header manipulation in DL and RLC and PDCP in transparent mode</w:t>
            </w:r>
          </w:p>
          <w:p w14:paraId="7FFACCA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v_SS_Drb_ConfigList 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{cs_NR_SS_RadioBearer_MAC_TestMode(tsc_NR_DRB2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cs_NR_MAC_TestModeInfo_NoHeaderManipulationDL_UL)}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38ADCD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f_NR_ENDC_ConfigAM_UM(nr_Cell1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v_DRB_ToAddModList)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E84668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Wait for Trigger from EUTRA indicating start of Test Body</w:t>
            </w:r>
          </w:p>
          <w:p w14:paraId="685F2C0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f_EUTRA_NR_WaitForCoOrd_Trigger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(EUTRA)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629E03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F8C651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</w:p>
          <w:p w14:paraId="38100B63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A91A67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0ACD4D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fl_TC_7_1_1_9_1_ENDC_TestBody(tsc_NR_DRB2)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16EF8C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3949CF1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F9B84E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Send Trigger to EUTRA indicating Finish of Test Body</w:t>
            </w:r>
          </w:p>
          <w:p w14:paraId="6C470F1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f_EUTRA_NR_SendCoOrd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cms_EUTRA_NR_Trigger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D1B293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16091BF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//Wait from coordination AFTER the connection is released in E-UTRA</w:t>
            </w:r>
          </w:p>
          <w:p w14:paraId="7683A03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f_EUTRA_NR_WaitForCoOrd_Trigger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</w:t>
            </w:r>
            <w:proofErr w:type="spellStart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2A70A2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</w:p>
          <w:p w14:paraId="4D3CFA1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f_NR_ReleaseAllCells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7533D9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0F6E9FA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7968E66E" w14:textId="77777777" w:rsidR="00CF4F8A" w:rsidRPr="000E0537" w:rsidRDefault="00CF4F8A" w:rsidP="005A70EF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4BD7A9C" w14:textId="77777777" w:rsidR="00CF4F8A" w:rsidRPr="000E0537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64157A00" w14:textId="77777777" w:rsidR="00CF4F8A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26F64F35" w14:textId="77777777" w:rsidR="00CF4F8A" w:rsidRPr="000E0537" w:rsidRDefault="00CF4F8A" w:rsidP="00CF4F8A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CF4F8A" w14:paraId="0131FF5A" w14:textId="77777777" w:rsidTr="005A70EF">
        <w:tc>
          <w:tcPr>
            <w:tcW w:w="9641" w:type="dxa"/>
          </w:tcPr>
          <w:p w14:paraId="211885B3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f_TC_7_1_1_9_1_ENDC_NR()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ENDC_NR_PTC</w:t>
            </w:r>
          </w:p>
          <w:p w14:paraId="44CDDFD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MAC Reconfiguration and Reset</w:t>
            </w:r>
          </w:p>
          <w:p w14:paraId="2910532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253E80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proofErr w:type="spellStart"/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DRB_ToAddModList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v_DRB_ToAddModList</w:t>
            </w:r>
            <w:proofErr w:type="spellEnd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7F8FFA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673880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value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NR_HarqProcessConfig_Type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v_NR_HarqProcessConfig_DL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SpecificSubset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2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3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4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6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7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}}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593715E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//Init Cell parameters</w:t>
            </w:r>
          </w:p>
          <w:p w14:paraId="31509EE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f_ENDC_NR_Init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CEBF4A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0B041E6B" w14:textId="4975D92D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...</w:t>
            </w:r>
          </w:p>
          <w:p w14:paraId="380FB0B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CFBE92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//Restrict the SS to use of the HARQ proccess id used by the test cases</w:t>
            </w:r>
          </w:p>
          <w:p w14:paraId="772D24C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f_NR_SS_CommonCellConfig(nr_Cell1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cas_NR_DciDlInfo_REQ(nr_Cell1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cs_TimingInfo_Now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cs_NR_DciDlInfo(cs_NR_DciFormat_1_X_ResourceAssignment(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v_NR_HarqProcessConfig_DL)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)))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19E81646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</w:t>
            </w:r>
          </w:p>
          <w:p w14:paraId="77AB2F34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Wait for Trigger from EUTRA indicating start of Test Body</w:t>
            </w:r>
          </w:p>
          <w:p w14:paraId="7D3ECB6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f_EUTRA_NR_WaitForCoOrd_Trigger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(EUTRA)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B08034F" w14:textId="69EC1695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 xml:space="preserve">     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D73B7A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1B59663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fl_TC_7_1_1_9_1_ENDC_TestBody(tsc_NR_DRB2)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FB3696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30DF864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A306223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Send Trigger to EUTRA indicating Finish of Test Body</w:t>
            </w:r>
          </w:p>
          <w:p w14:paraId="7D319F9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f_EUTRA_NR_SendCoOrd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cms_EUTRA_NR_Trigger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3C483F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5507EE1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//Wait from coordination AFTER the connection is released in E-UTRA</w:t>
            </w:r>
          </w:p>
          <w:p w14:paraId="2C46450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f_EUTRA_NR_WaitForCoOrd_Trigger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</w:t>
            </w:r>
            <w:proofErr w:type="spellStart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ED2A80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</w:p>
          <w:p w14:paraId="1285253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f_NR_ReleaseAllCells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8F2189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1AA6D9C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4CEED36E" w14:textId="77777777" w:rsidR="00CF4F8A" w:rsidRDefault="00CF4F8A" w:rsidP="005A70EF"/>
        </w:tc>
      </w:tr>
    </w:tbl>
    <w:p w14:paraId="1FC50105" w14:textId="48C4F1A7" w:rsidR="00CF4F8A" w:rsidRDefault="00CF4F8A" w:rsidP="004A1A5A"/>
    <w:p w14:paraId="46775D06" w14:textId="6C388259" w:rsidR="005A70EF" w:rsidRDefault="005A70EF" w:rsidP="004A1A5A"/>
    <w:p w14:paraId="2C54DA4F" w14:textId="0BCAA253" w:rsidR="005A70EF" w:rsidRPr="000E0537" w:rsidRDefault="005A70EF" w:rsidP="005A70EF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New function </w:t>
      </w:r>
      <w:proofErr w:type="spellStart"/>
      <w:r w:rsidRPr="005A70EF">
        <w:rPr>
          <w:rFonts w:ascii="Arial" w:hAnsi="Arial" w:cs="Arial"/>
          <w:b/>
          <w:color w:val="000000"/>
          <w:sz w:val="32"/>
        </w:rPr>
        <w:t>f_NR_SS_CellConfig_DciDlInfo_Retransmission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A70EF" w:rsidRPr="000E0537" w14:paraId="5C9FDFE0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D87F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B23" w14:textId="37556066" w:rsidR="005A70EF" w:rsidRPr="000E0537" w:rsidRDefault="005A70EF" w:rsidP="005A70EF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proofErr w:type="spellStart"/>
            <w:r w:rsidRPr="005A70EF">
              <w:rPr>
                <w:rFonts w:ascii="Arial" w:hAnsi="Arial" w:cs="Arial"/>
              </w:rPr>
              <w:t>f_NR_SS_CellConfig_DciDlInfo_Retransmission</w:t>
            </w:r>
            <w:proofErr w:type="spellEnd"/>
          </w:p>
        </w:tc>
      </w:tr>
      <w:tr w:rsidR="005A70EF" w:rsidRPr="000E0537" w14:paraId="3E8B0160" w14:textId="77777777" w:rsidTr="005A70E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7D1F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0BEC" w14:textId="03EC630E" w:rsidR="005A70EF" w:rsidRPr="000E0537" w:rsidRDefault="006410EB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New function to reconfigure </w:t>
            </w:r>
            <w:r w:rsidR="00051E57">
              <w:rPr>
                <w:rFonts w:ascii="Arial" w:hAnsi="Arial" w:cs="Arial"/>
              </w:rPr>
              <w:t xml:space="preserve">DL DCI </w:t>
            </w:r>
            <w:r>
              <w:rPr>
                <w:rFonts w:ascii="Arial" w:hAnsi="Arial" w:cs="Arial"/>
              </w:rPr>
              <w:t>in SS</w:t>
            </w:r>
            <w:r w:rsidR="00051E57">
              <w:rPr>
                <w:rFonts w:ascii="Arial" w:hAnsi="Arial" w:cs="Arial"/>
              </w:rPr>
              <w:t xml:space="preserve"> to not </w:t>
            </w:r>
            <w:proofErr w:type="spellStart"/>
            <w:r w:rsidR="00051E57">
              <w:rPr>
                <w:rFonts w:ascii="Arial" w:hAnsi="Arial" w:cs="Arial"/>
              </w:rPr>
              <w:t>toggleNDI</w:t>
            </w:r>
            <w:proofErr w:type="spellEnd"/>
            <w:r w:rsidR="00051E57">
              <w:rPr>
                <w:rFonts w:ascii="Arial" w:hAnsi="Arial" w:cs="Arial"/>
              </w:rPr>
              <w:t xml:space="preserve"> in order to signal tha</w:t>
            </w:r>
            <w:r>
              <w:rPr>
                <w:rFonts w:ascii="Arial" w:hAnsi="Arial" w:cs="Arial"/>
              </w:rPr>
              <w:t>t</w:t>
            </w:r>
            <w:r w:rsidR="00051E57">
              <w:rPr>
                <w:rFonts w:ascii="Arial" w:hAnsi="Arial" w:cs="Arial"/>
              </w:rPr>
              <w:t xml:space="preserve"> the next DL data is a retransmission</w:t>
            </w:r>
          </w:p>
        </w:tc>
      </w:tr>
      <w:tr w:rsidR="005A70EF" w:rsidRPr="000E0537" w14:paraId="0E7D2CF5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92E5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55EC" w14:textId="4C32CD1B" w:rsidR="005A70EF" w:rsidRPr="000E0537" w:rsidRDefault="00051E57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Set </w:t>
            </w:r>
            <w:proofErr w:type="spellStart"/>
            <w:r>
              <w:rPr>
                <w:rFonts w:ascii="Arial" w:hAnsi="Arial" w:cs="Arial"/>
              </w:rPr>
              <w:t>toggleNDI</w:t>
            </w:r>
            <w:proofErr w:type="spellEnd"/>
            <w:r>
              <w:rPr>
                <w:rFonts w:ascii="Arial" w:hAnsi="Arial" w:cs="Arial"/>
              </w:rPr>
              <w:t xml:space="preserve"> flag </w:t>
            </w:r>
            <w:proofErr w:type="gramStart"/>
            <w:r>
              <w:rPr>
                <w:rFonts w:ascii="Arial" w:hAnsi="Arial" w:cs="Arial"/>
              </w:rPr>
              <w:t>to</w:t>
            </w:r>
            <w:proofErr w:type="gramEnd"/>
            <w:r>
              <w:rPr>
                <w:rFonts w:ascii="Arial" w:hAnsi="Arial" w:cs="Arial"/>
              </w:rPr>
              <w:t xml:space="preserve"> false in the configuration of the next TBS sent in DL.</w:t>
            </w:r>
          </w:p>
        </w:tc>
      </w:tr>
      <w:tr w:rsidR="005A70EF" w:rsidRPr="000E0537" w14:paraId="6E562FA9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6DF8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C16C" w14:textId="15BFE4A8" w:rsidR="005A70EF" w:rsidRPr="000E0537" w:rsidRDefault="00676EAA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D5264F" w:rsidRPr="000E0537" w14:paraId="3D9FC44D" w14:textId="77777777" w:rsidTr="008973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209B" w14:textId="77777777" w:rsidR="00D5264F" w:rsidRPr="0059176E" w:rsidRDefault="00D5264F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green"/>
                <w:lang w:eastAsia="en-US"/>
              </w:rPr>
            </w:pPr>
            <w:r w:rsidRPr="0059176E">
              <w:rPr>
                <w:rFonts w:ascii="Arial" w:hAnsi="Arial"/>
                <w:b/>
                <w:highlight w:val="green"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888" w14:textId="219BF86E" w:rsidR="00D5264F" w:rsidRPr="0059176E" w:rsidRDefault="0059176E" w:rsidP="0059176E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green"/>
                <w:lang w:eastAsia="zh-CN"/>
              </w:rPr>
            </w:pPr>
            <w:r w:rsidRPr="0059176E">
              <w:rPr>
                <w:rFonts w:ascii="Arial" w:hAnsi="Arial"/>
                <w:highlight w:val="green"/>
                <w:lang w:eastAsia="zh-CN"/>
              </w:rPr>
              <w:t xml:space="preserve">Accepted, implemented using </w:t>
            </w:r>
            <w:proofErr w:type="spellStart"/>
            <w:r w:rsidRPr="0059176E">
              <w:rPr>
                <w:rFonts w:ascii="Arial" w:hAnsi="Arial"/>
                <w:highlight w:val="green"/>
                <w:lang w:eastAsia="zh-CN"/>
              </w:rPr>
              <w:t>f_NR_SS_CellConfig_DciDlInfo_ReOrNewtransmission</w:t>
            </w:r>
            <w:proofErr w:type="spellEnd"/>
            <w:r w:rsidRPr="0059176E">
              <w:rPr>
                <w:rFonts w:ascii="Arial" w:hAnsi="Arial"/>
                <w:highlight w:val="green"/>
                <w:lang w:eastAsia="zh-CN"/>
              </w:rPr>
              <w:t xml:space="preserve"> and passing the HARQ process ID as parameter</w:t>
            </w:r>
          </w:p>
        </w:tc>
      </w:tr>
    </w:tbl>
    <w:p w14:paraId="33DC527B" w14:textId="77777777" w:rsidR="005A70EF" w:rsidRPr="000E0537" w:rsidRDefault="005A70EF" w:rsidP="005A70E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26550DF4" w14:textId="77777777" w:rsidR="005A70EF" w:rsidRPr="000E0537" w:rsidRDefault="005A70EF" w:rsidP="005A70E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A70EF" w:rsidRPr="000E0537" w14:paraId="52B10E84" w14:textId="77777777" w:rsidTr="005A70E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AFE" w14:textId="77777777" w:rsidR="00271193" w:rsidRPr="00271193" w:rsidRDefault="005A70EF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="00271193"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="00271193"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="00271193"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f_NR_SS_CellConfig_DciDlInfo_Retransmission(</w:t>
            </w:r>
            <w:r w:rsidR="00271193"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NR_CellId_Type</w:t>
            </w:r>
            <w:r w:rsidR="00271193"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p_NR_CellId</w:t>
            </w:r>
            <w:r w:rsidR="00271193"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7D2299C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TimingInfo_Type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p_TimingInfo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4932D5F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NR_TransportBlockRetransmissionList_Type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p_TransportBlockRetransmissionList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D407E55" w14:textId="77777777" w:rsidR="00271193" w:rsidRPr="003B0875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3B0875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3B0875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 </w:t>
            </w:r>
            <w:r w:rsidRPr="003B0875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NR_TransportBlockRetransmissionList_Type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p_TransportBlockRetransmissionList2 </w:t>
            </w:r>
            <w:r w:rsidRPr="003B0875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B0875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E3B8781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NR_HarqProcessConfig_Type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p_HarqProcessConfig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3CCA26D2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boolean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p_CnfFlag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324020A7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{</w:t>
            </w:r>
          </w:p>
          <w:p w14:paraId="613182C1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</w:p>
          <w:p w14:paraId="43720905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NR_DciDlInfo_Type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v_DciDlInfo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cs_NR_DciDlInfo(cs_NR_DciFormat_1_X_ResourceAssignment(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08D0D5AB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cs_NR_TransportBlockSchedulingDL_Explicit(p_TransportBlockRetransmissionList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EA1B439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                                          p_TransportBlockRetransmissionList2)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C8BC3E7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                                          p_HarqProcessConfig))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8E73C8E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f_NR_SS_CommonCellConfig(p_NR_CellId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cas_NR_DciDlInfo_REQ(p_NR_CellId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p_TimingInfo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v_DciDlInfo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p_CnfFlag))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A0AB994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6D77505" w14:textId="7D8254F4" w:rsidR="005A70EF" w:rsidRPr="000E0537" w:rsidRDefault="005A70EF" w:rsidP="005A70EF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D86C5A7" w14:textId="77777777" w:rsidR="005A70EF" w:rsidRPr="000E0537" w:rsidRDefault="005A70EF" w:rsidP="005A70E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6CDDFE9D" w14:textId="77777777" w:rsidR="005A70EF" w:rsidRPr="004A1A5A" w:rsidRDefault="005A70EF" w:rsidP="005A70EF"/>
    <w:p w14:paraId="5D25CE85" w14:textId="6322A847" w:rsidR="000D2E7D" w:rsidRPr="000E0537" w:rsidRDefault="000D2E7D" w:rsidP="000D2E7D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New template </w:t>
      </w:r>
      <w:proofErr w:type="spellStart"/>
      <w:r w:rsidRPr="000D2E7D">
        <w:rPr>
          <w:rFonts w:ascii="Arial" w:hAnsi="Arial" w:cs="Arial"/>
          <w:b/>
          <w:color w:val="000000"/>
          <w:sz w:val="32"/>
        </w:rPr>
        <w:t>cs_NR_TransportBlockRetransmissio</w:t>
      </w:r>
      <w:r w:rsidR="00136CE5">
        <w:rPr>
          <w:rFonts w:ascii="Arial" w:hAnsi="Arial" w:cs="Arial"/>
          <w:b/>
          <w:color w:val="000000"/>
          <w:sz w:val="32"/>
        </w:rPr>
        <w:t>n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D2E7D" w:rsidRPr="000E0537" w14:paraId="2DC80EFC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BBD5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2FE" w14:textId="1A6A13A1" w:rsidR="000D2E7D" w:rsidRPr="000E0537" w:rsidRDefault="008B0C51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proofErr w:type="spellStart"/>
            <w:r w:rsidRPr="008B0C51">
              <w:rPr>
                <w:rFonts w:ascii="Arial" w:hAnsi="Arial" w:cs="Arial"/>
              </w:rPr>
              <w:t>cs_NR_TransportBlockRetransmissio</w:t>
            </w:r>
            <w:r w:rsidR="00B81DE2">
              <w:rPr>
                <w:rFonts w:ascii="Arial" w:hAnsi="Arial" w:cs="Arial"/>
              </w:rPr>
              <w:t>n</w:t>
            </w:r>
            <w:proofErr w:type="spellEnd"/>
          </w:p>
        </w:tc>
      </w:tr>
      <w:tr w:rsidR="000D2E7D" w:rsidRPr="000E0537" w14:paraId="15233F10" w14:textId="77777777" w:rsidTr="006D233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A2AD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AB7B" w14:textId="4B0875DF" w:rsidR="000D2E7D" w:rsidRPr="000E0537" w:rsidRDefault="00EF5C67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1.3</w:t>
            </w:r>
          </w:p>
        </w:tc>
      </w:tr>
      <w:tr w:rsidR="000D2E7D" w:rsidRPr="000E0537" w14:paraId="0F37C3BA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1731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6620" w14:textId="405088E5" w:rsidR="000D2E7D" w:rsidRPr="000E0537" w:rsidRDefault="00EF5C67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New template adding </w:t>
            </w:r>
            <w:proofErr w:type="spellStart"/>
            <w:r>
              <w:rPr>
                <w:rFonts w:ascii="Arial" w:hAnsi="Arial" w:cs="Arial"/>
              </w:rPr>
              <w:t>toggleNDI</w:t>
            </w:r>
            <w:proofErr w:type="spellEnd"/>
            <w:r>
              <w:rPr>
                <w:rFonts w:ascii="Arial" w:hAnsi="Arial" w:cs="Arial"/>
              </w:rPr>
              <w:t xml:space="preserve"> as a</w:t>
            </w:r>
            <w:r w:rsidR="006410E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parameter created.</w:t>
            </w:r>
          </w:p>
        </w:tc>
      </w:tr>
      <w:tr w:rsidR="000D2E7D" w:rsidRPr="000E0537" w14:paraId="713DB0EC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71D6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295" w14:textId="3E936623" w:rsidR="000D2E7D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0D2E7D" w:rsidRPr="000E0537" w14:paraId="4F7E2062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42EC" w14:textId="77777777" w:rsidR="000D2E7D" w:rsidRPr="0059176E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green"/>
                <w:lang w:eastAsia="en-US"/>
              </w:rPr>
            </w:pPr>
            <w:r w:rsidRPr="0059176E">
              <w:rPr>
                <w:rFonts w:ascii="Arial" w:hAnsi="Arial"/>
                <w:b/>
                <w:highlight w:val="green"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34DE" w14:textId="73D75922" w:rsidR="000D2E7D" w:rsidRPr="0059176E" w:rsidRDefault="0059176E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green"/>
                <w:lang w:eastAsia="zh-CN"/>
              </w:rPr>
            </w:pPr>
            <w:r w:rsidRPr="0059176E">
              <w:rPr>
                <w:rFonts w:ascii="Arial" w:hAnsi="Arial"/>
                <w:highlight w:val="green"/>
                <w:lang w:eastAsia="zh-CN"/>
              </w:rPr>
              <w:t>Accepted</w:t>
            </w:r>
          </w:p>
        </w:tc>
      </w:tr>
    </w:tbl>
    <w:p w14:paraId="34AD33A2" w14:textId="77777777" w:rsidR="000D2E7D" w:rsidRPr="000E0537" w:rsidRDefault="000D2E7D" w:rsidP="000D2E7D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73A29422" w14:textId="77777777" w:rsidR="000D2E7D" w:rsidRPr="000E0537" w:rsidRDefault="000D2E7D" w:rsidP="000D2E7D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D2E7D" w:rsidRPr="000E0537" w14:paraId="4D645606" w14:textId="77777777" w:rsidTr="006D233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2C2" w14:textId="77777777" w:rsidR="00D51E91" w:rsidRPr="00D51E91" w:rsidRDefault="000D2E7D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="00D51E91" w:rsidRPr="00D51E91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="00D51E91"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NR_TransportBlockRetransmissionList_Type cs_NR_TransportBlockRetransmission(</w:t>
            </w:r>
            <w:r w:rsidR="00D51E91" w:rsidRPr="00D51E91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="00D51E91"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="00D51E91"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NR_ImcsValue_Type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p_ImcsValue</w:t>
            </w:r>
            <w:r w:rsidR="00D51E91"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019C9FB1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                                                   </w:t>
            </w:r>
            <w:r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boolean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D51E91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p_ToggleNDI </w:t>
            </w:r>
            <w:r w:rsidRPr="00D51E91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D51E91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D51E91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</w:p>
          <w:p w14:paraId="70A6FA27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</w:t>
            </w:r>
          </w:p>
          <w:p w14:paraId="50D7947E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cs_NR_TransportBlockSingleTransmission(p_ImcsValue</w:t>
            </w:r>
            <w:r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D51E91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p_ToggleNDI)</w:t>
            </w:r>
          </w:p>
          <w:p w14:paraId="7968818F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  <w:r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93F3858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//-----</w:t>
            </w:r>
          </w:p>
          <w:p w14:paraId="5555888C" w14:textId="2AB2F3BD" w:rsidR="000D2E7D" w:rsidRPr="000E0537" w:rsidRDefault="000D2E7D" w:rsidP="006D233B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EED81FF" w14:textId="4B45A4B6" w:rsidR="005A70EF" w:rsidRDefault="005A70EF" w:rsidP="004A1A5A"/>
    <w:p w14:paraId="49CCB4B5" w14:textId="4D3D4E62" w:rsidR="00EA3720" w:rsidRDefault="00EA3720" w:rsidP="004A1A5A"/>
    <w:p w14:paraId="64D0235F" w14:textId="77777777" w:rsidR="00676EAA" w:rsidRPr="000E0537" w:rsidRDefault="00676EAA" w:rsidP="00676EAA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Pr="00AC0382">
        <w:rPr>
          <w:rFonts w:ascii="Arial" w:hAnsi="Arial" w:cs="Arial"/>
          <w:b/>
          <w:color w:val="000000"/>
          <w:sz w:val="32"/>
        </w:rPr>
        <w:t>f_TC_7_1_1_9_1_Step5to9A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76EAA" w:rsidRPr="000E0537" w14:paraId="58C827CE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F01F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B5C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AC0382">
              <w:rPr>
                <w:rFonts w:ascii="Arial" w:hAnsi="Arial" w:cs="Arial"/>
              </w:rPr>
              <w:t>f_TC_7_1_1_9_1_Step5to9A</w:t>
            </w:r>
          </w:p>
        </w:tc>
      </w:tr>
      <w:tr w:rsidR="00676EAA" w:rsidRPr="000E0537" w14:paraId="3068D7CE" w14:textId="77777777" w:rsidTr="006D233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EC85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643" w14:textId="21795650" w:rsidR="00676EAA" w:rsidRPr="000E0537" w:rsidRDefault="00932009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In the test case before step 6, reconfigure DL DCI in SS to not toggle NDI when sending the next DL Data.</w:t>
            </w:r>
          </w:p>
        </w:tc>
      </w:tr>
      <w:tr w:rsidR="00676EAA" w:rsidRPr="000E0537" w14:paraId="00699F2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CDE8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34A" w14:textId="77777777" w:rsidR="00676EAA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DL DCI configured not toggling NDI before sending DL Data. </w:t>
            </w:r>
          </w:p>
          <w:p w14:paraId="48870F7A" w14:textId="4BD85604" w:rsidR="00D76C1C" w:rsidRPr="000E0537" w:rsidRDefault="00D76C1C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Additional change: after step 6 the </w:t>
            </w:r>
            <w:proofErr w:type="spellStart"/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toggleNDI</w:t>
            </w:r>
            <w:proofErr w:type="spellEnd"/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needs to be reconfigured 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back to normal.</w:t>
            </w:r>
          </w:p>
        </w:tc>
      </w:tr>
      <w:tr w:rsidR="00676EAA" w:rsidRPr="000E0537" w14:paraId="6835E6C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665D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F286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676EAA" w:rsidRPr="000E0537" w14:paraId="02EB4E9E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5F7D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F069" w14:textId="086E874A" w:rsidR="00D76C1C" w:rsidRDefault="00D5264F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Additional change</w:t>
            </w:r>
            <w:r w:rsidR="00913B84"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: </w:t>
            </w:r>
          </w:p>
          <w:p w14:paraId="225AC3B2" w14:textId="60807604" w:rsidR="00676EAA" w:rsidRDefault="00D76C1C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In the </w:t>
            </w:r>
            <w:r w:rsidRPr="00D76C1C">
              <w:rPr>
                <w:rFonts w:ascii="Arial" w:hAnsi="Arial"/>
                <w:b/>
                <w:color w:val="000000"/>
                <w:highlight w:val="cyan"/>
              </w:rPr>
              <w:t xml:space="preserve">After </w:t>
            </w:r>
            <w:proofErr w:type="gramStart"/>
            <w:r w:rsidRPr="00D76C1C">
              <w:rPr>
                <w:rFonts w:ascii="Arial" w:hAnsi="Arial"/>
                <w:b/>
                <w:color w:val="000000"/>
                <w:highlight w:val="cyan"/>
              </w:rPr>
              <w:t>Change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:</w:t>
            </w:r>
            <w:proofErr w:type="gramEnd"/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913B84"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Added function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</w:t>
            </w:r>
            <w:proofErr w:type="spellStart"/>
            <w:r w:rsidRPr="00D76C1C">
              <w:rPr>
                <w:rFonts w:ascii="Arial" w:hAnsi="Arial" w:cs="Arial"/>
                <w:sz w:val="18"/>
                <w:szCs w:val="18"/>
                <w:highlight w:val="cyan"/>
              </w:rPr>
              <w:t>f_NR_SS_CellConfig_DciDlInfo_Automatic</w:t>
            </w:r>
            <w:proofErr w:type="spellEnd"/>
            <w:r w:rsidRPr="00D76C1C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A64DE3">
              <w:rPr>
                <w:rFonts w:ascii="Arial" w:hAnsi="Arial" w:cs="Arial"/>
                <w:sz w:val="18"/>
                <w:szCs w:val="18"/>
                <w:highlight w:val="cyan"/>
              </w:rPr>
              <w:t>before step 9A</w:t>
            </w:r>
            <w:r w:rsidR="00A64DE3" w:rsidRPr="00D76C1C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</w:rPr>
              <w:t>(see also change 1.7</w:t>
            </w:r>
            <w:r w:rsidR="00A64DE3">
              <w:rPr>
                <w:rFonts w:ascii="Arial" w:hAnsi="Arial" w:cs="Arial"/>
                <w:sz w:val="18"/>
                <w:szCs w:val="18"/>
                <w:highlight w:val="cyan"/>
              </w:rPr>
              <w:t>)</w:t>
            </w:r>
            <w:r w:rsidR="00D5264F"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.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D5264F"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</w:t>
            </w:r>
          </w:p>
          <w:p w14:paraId="65763565" w14:textId="282357F6" w:rsidR="00D5264F" w:rsidRPr="000E0537" w:rsidRDefault="0059176E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  <w:r w:rsidRPr="0059176E">
              <w:rPr>
                <w:rFonts w:ascii="Arial" w:hAnsi="Arial"/>
                <w:highlight w:val="green"/>
                <w:lang w:eastAsia="zh-CN"/>
              </w:rPr>
              <w:t>Accepted, in addition the HARQ process list is added as parameter</w:t>
            </w:r>
          </w:p>
        </w:tc>
      </w:tr>
    </w:tbl>
    <w:p w14:paraId="1833BE98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142393BB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76EAA" w:rsidRPr="000E0537" w14:paraId="6DDEB037" w14:textId="77777777" w:rsidTr="006D233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347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bookmarkStart w:id="5" w:name="_Hlk89677893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f_TC_7_1_1_9_1_Step5to9A(</w:t>
            </w:r>
            <w:bookmarkEnd w:id="5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47D58B2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R5-206320 sic@</w:t>
            </w:r>
          </w:p>
          <w:p w14:paraId="66485F03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NR_MAC_SDU_Type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171DBF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v_NR_UplinkBWP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8117A51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NR_ResourceAllocation_Type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v_NR_ResourceAllocation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18E1D2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SubFrameTiming_Type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v_TimingDL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400B76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SubFrameTiming_Type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v_TimingUL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A88809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31B8CE7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</w:p>
          <w:p w14:paraId="19D5368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5"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sigloc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239A5CB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void</w:t>
            </w:r>
          </w:p>
          <w:p w14:paraId="73E4D49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 R5-213132 sic@</w:t>
            </w:r>
          </w:p>
          <w:p w14:paraId="2CBC907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f_NR_SS_CommonRadioBearerConfig(nr_Cell1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8FE85A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375B78B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...</w:t>
            </w:r>
          </w:p>
          <w:p w14:paraId="4B33052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F58BE7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6"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A8FE8A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1.</w:t>
            </w:r>
          </w:p>
          <w:p w14:paraId="4DDBEC4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(37B + 3B PDCP Header) + 3B RLC Header + 2B MAC Header = 48B = 384 bits (an allowed TB size as per 38.523-3 Annex B)</w:t>
            </w:r>
          </w:p>
          <w:p w14:paraId="090576A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v_TimingDL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f_NR_GetNextSendOccasion_DL(nr_Cell1)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Timing of DL</w:t>
            </w:r>
          </w:p>
          <w:p w14:paraId="31A5CA59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v_TimingUL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f_NR_GetNextSendOccasion_ULafterDL(nr_Cell1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v_TimingDL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100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100 ms later</w:t>
            </w:r>
          </w:p>
          <w:p w14:paraId="40507E7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v_EncodedRlcPdu1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R5s210896 sic@</w:t>
            </w:r>
          </w:p>
          <w:p w14:paraId="6B1075AB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send(cas_NR_DRB_COMMON_REQ_MAC_PDUList(nr_Cell1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17F042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{cs_NR_DL_MAC_PDU_SDU_SubPDU_Padding ( {cs_NR_MAC_SDU_SubPDU_LI8(p_LCID 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5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30D0114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...</w:t>
            </w:r>
          </w:p>
          <w:p w14:paraId="3933D66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14B48F00" w14:textId="77777777" w:rsidR="00676EAA" w:rsidRPr="000E0537" w:rsidRDefault="00676EAA" w:rsidP="006D233B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31B172F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11551A74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08E48659" w14:textId="77777777" w:rsidR="00676EAA" w:rsidRPr="000E0537" w:rsidRDefault="00676EAA" w:rsidP="00676EAA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676EAA" w14:paraId="4CE0742A" w14:textId="77777777" w:rsidTr="006D233B">
        <w:tc>
          <w:tcPr>
            <w:tcW w:w="9641" w:type="dxa"/>
          </w:tcPr>
          <w:p w14:paraId="4202AC4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f_TC_7_1_1_9_1_Step5to9A(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7B97A5C9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R5-206320 sic@</w:t>
            </w:r>
          </w:p>
          <w:p w14:paraId="03BFFE3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NR_MAC_SDU_Type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7894B7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v_NR_UplinkBWP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921F8B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NR_ResourceAllocation_Type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v_NR_ResourceAllocation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7504E1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SubFrameTiming_Type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v_TimingDL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ED0A39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SubFrameTiming_Type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v_TimingUL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521C76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5BEAAC0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</w:t>
            </w:r>
            <w:proofErr w:type="spellStart"/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proofErr w:type="spellEnd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integer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v_N_PRB</w:t>
            </w:r>
            <w:proofErr w:type="spellEnd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12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54D76A6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671AD38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5"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sigloc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B31CC8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void</w:t>
            </w:r>
          </w:p>
          <w:p w14:paraId="107FC211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 R5-213132 sic@</w:t>
            </w:r>
          </w:p>
          <w:p w14:paraId="1044BF0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f_NR_SS_CommonRadioBearerConfig(nr_Cell1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862040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2341642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gets prepared for SR indication and stops default UL grant allocation.</w:t>
            </w:r>
          </w:p>
          <w:p w14:paraId="1EAAE27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cds_NR_SystemIndCtrl_SchedReq(enable))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CBEA39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589749D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5A"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 //@sic R5-204418 sic@</w:t>
            </w:r>
          </w:p>
          <w:p w14:paraId="3EF9E4A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ignores scheduling requests and does not allocate any uplink grant.</w:t>
            </w:r>
          </w:p>
          <w:p w14:paraId="13C6939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f_NR_ULGrantConfiguration_Stop(nr_Cell1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cs_NR_UplinkTimeAlignment_Keep)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4180FE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6A26A57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6"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67A5FDC6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1.</w:t>
            </w:r>
          </w:p>
          <w:p w14:paraId="66057C5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(37B + 3B PDCP Header) + 3B RLC Header + 2B MAC Header = 48B = 384 bits (an allowed TB size as per 38.523-3 Annex B)</w:t>
            </w:r>
          </w:p>
          <w:p w14:paraId="7B7F95D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v_TimingDL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f_NR_GetNextSendOccasion_DL(nr_Cell1)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Timing of DL</w:t>
            </w:r>
          </w:p>
          <w:p w14:paraId="68A3D4C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v_TimingUL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f_NR_GetNextSendOccasion_ULafterDL(nr_Cell1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v_TimingDL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100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100 ms later</w:t>
            </w:r>
          </w:p>
          <w:p w14:paraId="7026024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v_EncodedRlcPdu1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R5s210896 sic@</w:t>
            </w:r>
          </w:p>
          <w:p w14:paraId="7D33060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f_NR_SS_CellConfig_DciDlInfo_Retransmission(nr_Cell1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cs_NR_TransportBlockRetransmission(tsc_NR_DefaultGrant_Imcs))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297C4F6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send(cas_NR_DRB_COMMON_REQ_MAC_PDUList(nr_Cell1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0FE25AA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{cs_NR_DL_MAC_PDU_SDU_SubPDU_Padding ( {cs_NR_MAC_SDU_SubPDU_LI8(p_LCID 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5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6C2BB218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</w:p>
          <w:p w14:paraId="635C43AB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7 " </w:t>
            </w:r>
            <w:proofErr w:type="spellStart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659CE830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//Check: Does the UE transmit a Scheduling Request</w:t>
            </w:r>
          </w:p>
          <w:p w14:paraId="4F8456F3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SYSIND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receive(car_NR_SYSTEM_IND(nr_Cell1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cr_NR_SystemIndication_SchedReq))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3087621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f_NR_PreliminaryPass(__FILE__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__LINE__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"Step 7: UE sent Scheduling Request"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6A89F44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 </w:t>
            </w:r>
            <w:r w:rsidRPr="003B0875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activate(a_NR5GC_SR_Handler(nr_Cell1))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5DF2ADEC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420715BE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</w:t>
            </w:r>
            <w:proofErr w:type="spellStart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8" </w:t>
            </w:r>
            <w:proofErr w:type="spellStart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24DA0027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allocates single UL grant sufficient for one RLC SDU to be loop backed in a TTI, and NDI indicates new transmission redundancy version to be used as 0.</w:t>
            </w:r>
          </w:p>
          <w:p w14:paraId="5A44A1BF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v_NR_ResourceAllocation </w:t>
            </w:r>
            <w:r w:rsidRPr="003B0875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f_NR_ResourceAllocation_UplinkGrant(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384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v_NR_UplinkBWP)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384 bits</w:t>
            </w:r>
          </w:p>
          <w:p w14:paraId="15FE0477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f_NR_OneULGrantTransmission(nr_Cell1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cs_TimingInfo_NR(v_TimingUL)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cs_HarqProcessConfig(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5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4CFE082B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488C49A4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</w:t>
            </w:r>
            <w:proofErr w:type="spellStart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9" </w:t>
            </w:r>
            <w:proofErr w:type="spellStart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48F1E142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  <w:r w:rsidRPr="003B0875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receive(car_NR_DRB_COMMON_IND_MAC_PDUList(nr_Cell1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cr_TimingInfo_Any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025B822A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{cr_NR_UL_MAC_PDU </w:t>
            </w:r>
            <w:proofErr w:type="gramStart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 {</w:t>
            </w:r>
            <w:proofErr w:type="gramEnd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cr_NR_MAC_SDU_SubPDU(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)}))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B9D28ED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deactivate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spellStart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2737D143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09C26E9C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</w:t>
            </w:r>
            <w:proofErr w:type="spellStart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9A" </w:t>
            </w:r>
            <w:proofErr w:type="spellStart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31A1790" w14:textId="56AACBFB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a STATUS PDU.</w:t>
            </w:r>
          </w:p>
          <w:p w14:paraId="4C2257E9" w14:textId="00DC4EF6" w:rsidR="00D76C1C" w:rsidRPr="00D76C1C" w:rsidRDefault="00D76C1C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8B38C9">
              <w:rPr>
                <w:rFonts w:ascii="Consolas" w:hAnsi="Consolas" w:cs="Arial"/>
                <w:sz w:val="16"/>
                <w:szCs w:val="16"/>
                <w:highlight w:val="cyan"/>
              </w:rPr>
              <w:t xml:space="preserve">  </w:t>
            </w:r>
            <w:proofErr w:type="spellStart"/>
            <w:r w:rsidRPr="008B38C9">
              <w:rPr>
                <w:rFonts w:ascii="Consolas" w:hAnsi="Consolas" w:cs="Arial"/>
                <w:sz w:val="16"/>
                <w:szCs w:val="16"/>
                <w:highlight w:val="cyan"/>
              </w:rPr>
              <w:t>f_NR_SS_CellConfig_DciDlInfo_Automatic</w:t>
            </w:r>
            <w:proofErr w:type="spellEnd"/>
            <w:r w:rsidRPr="008B38C9">
              <w:rPr>
                <w:rFonts w:ascii="Consolas" w:hAnsi="Consolas" w:cs="Arial"/>
                <w:sz w:val="16"/>
                <w:szCs w:val="16"/>
                <w:highlight w:val="cyan"/>
              </w:rPr>
              <w:t>(nr_Cell1);</w:t>
            </w:r>
            <w:r w:rsidR="00E2756E" w:rsidRPr="008B38C9">
              <w:rPr>
                <w:rFonts w:ascii="Consolas" w:hAnsi="Consolas" w:cs="Arial"/>
                <w:sz w:val="16"/>
                <w:szCs w:val="16"/>
                <w:highlight w:val="cyan"/>
              </w:rPr>
              <w:t xml:space="preserve"> </w:t>
            </w:r>
          </w:p>
          <w:p w14:paraId="43D95248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f_NR_RLC_Status_MAC_PDU_Tx</w:t>
            </w:r>
            <w:proofErr w:type="spellEnd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spellStart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p_LCID</w:t>
            </w:r>
            <w:proofErr w:type="spellEnd"/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p_NR_DRB_Id</w:t>
            </w:r>
            <w:proofErr w:type="spellEnd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9C2AFD6" w14:textId="77777777" w:rsidR="00676EAA" w:rsidRPr="00304AF6" w:rsidRDefault="00676EAA" w:rsidP="006D233B">
            <w:pPr>
              <w:rPr>
                <w:lang w:val="en-US"/>
              </w:rPr>
            </w:pPr>
          </w:p>
        </w:tc>
      </w:tr>
    </w:tbl>
    <w:p w14:paraId="59D55DC7" w14:textId="77777777" w:rsidR="00676EAA" w:rsidRDefault="00676EAA" w:rsidP="00676EAA"/>
    <w:p w14:paraId="697B720F" w14:textId="77777777" w:rsidR="00676EAA" w:rsidRPr="004A1A5A" w:rsidRDefault="00676EAA" w:rsidP="00676EAA"/>
    <w:p w14:paraId="660DF180" w14:textId="11A2EE32" w:rsidR="00676EAA" w:rsidRPr="000E0537" w:rsidRDefault="00676EAA" w:rsidP="00676EAA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="00A91F31" w:rsidRPr="00A91F31">
        <w:rPr>
          <w:rFonts w:ascii="Arial" w:hAnsi="Arial" w:cs="Arial"/>
          <w:b/>
          <w:color w:val="000000"/>
          <w:sz w:val="32"/>
        </w:rPr>
        <w:t>f_TC_7_1_1_9_1_Step24to29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76EAA" w:rsidRPr="000E0537" w14:paraId="4503619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A586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057" w14:textId="38D58850" w:rsidR="00676EAA" w:rsidRPr="000E0537" w:rsidRDefault="00A91F31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A91F31">
              <w:rPr>
                <w:rFonts w:ascii="Arial" w:hAnsi="Arial" w:cs="Arial"/>
              </w:rPr>
              <w:t>f_TC_7_1_1_9_1_Step24to29</w:t>
            </w:r>
          </w:p>
        </w:tc>
      </w:tr>
      <w:tr w:rsidR="00676EAA" w:rsidRPr="000E0537" w14:paraId="4700F83B" w14:textId="77777777" w:rsidTr="006D233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CA2C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D34D" w14:textId="2C2D2504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</w:t>
            </w:r>
            <w:r w:rsidR="00932009">
              <w:rPr>
                <w:rFonts w:ascii="Arial" w:hAnsi="Arial" w:cs="Arial"/>
              </w:rPr>
              <w:t>5 in step 25</w:t>
            </w:r>
          </w:p>
        </w:tc>
      </w:tr>
      <w:tr w:rsidR="00676EAA" w:rsidRPr="000E0537" w14:paraId="01273F6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BF50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9392" w14:textId="77777777" w:rsidR="00676EAA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DL DCI configured not toggling NDI before sending DL Data. </w:t>
            </w:r>
          </w:p>
          <w:p w14:paraId="279B054E" w14:textId="1FB5FFBE" w:rsidR="003C0F55" w:rsidRPr="000E0537" w:rsidRDefault="003C0F55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An additional change: after step 6 the </w:t>
            </w:r>
            <w:proofErr w:type="spellStart"/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toggleNDI</w:t>
            </w:r>
            <w:proofErr w:type="spellEnd"/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needs to be reconfigured 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back to normal.</w:t>
            </w:r>
          </w:p>
        </w:tc>
      </w:tr>
      <w:tr w:rsidR="00676EAA" w:rsidRPr="000E0537" w14:paraId="15ABFBB8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2F00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E6C5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676EAA" w:rsidRPr="000E0537" w14:paraId="16A9F55D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87C2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C6D3" w14:textId="77777777" w:rsidR="003C0F55" w:rsidRDefault="003C0F55" w:rsidP="003C0F55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Additional change: </w:t>
            </w:r>
          </w:p>
          <w:p w14:paraId="264C7148" w14:textId="382C5BE7" w:rsidR="003C0F55" w:rsidRPr="00D76C1C" w:rsidRDefault="003C0F55" w:rsidP="003C0F5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In the </w:t>
            </w:r>
            <w:r w:rsidRPr="00D76C1C">
              <w:rPr>
                <w:rFonts w:ascii="Arial" w:hAnsi="Arial"/>
                <w:b/>
                <w:color w:val="000000"/>
                <w:highlight w:val="cyan"/>
              </w:rPr>
              <w:t xml:space="preserve">After </w:t>
            </w:r>
            <w:proofErr w:type="gramStart"/>
            <w:r w:rsidRPr="00D76C1C">
              <w:rPr>
                <w:rFonts w:ascii="Arial" w:hAnsi="Arial"/>
                <w:b/>
                <w:color w:val="000000"/>
                <w:highlight w:val="cyan"/>
              </w:rPr>
              <w:t>Change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:</w:t>
            </w:r>
            <w:proofErr w:type="gramEnd"/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Added function </w:t>
            </w:r>
            <w:proofErr w:type="spellStart"/>
            <w:r w:rsidRPr="00D76C1C">
              <w:rPr>
                <w:rFonts w:ascii="Arial" w:hAnsi="Arial" w:cs="Arial"/>
                <w:sz w:val="18"/>
                <w:szCs w:val="18"/>
                <w:highlight w:val="cyan"/>
              </w:rPr>
              <w:t>f_NR_SS_CellConfig_DciDlInfo_Automatic</w:t>
            </w:r>
            <w:proofErr w:type="spellEnd"/>
            <w:r w:rsidRPr="00D76C1C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highlight w:val="cyan"/>
              </w:rPr>
              <w:t xml:space="preserve">before step 29 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</w:rPr>
              <w:t>(see also change 1.7)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.  </w:t>
            </w:r>
          </w:p>
          <w:p w14:paraId="3738BCA6" w14:textId="7FD88E73" w:rsidR="00676EAA" w:rsidRPr="000E0537" w:rsidRDefault="0059176E" w:rsidP="003C0F55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  <w:r w:rsidRPr="0059176E">
              <w:rPr>
                <w:rFonts w:ascii="Arial" w:hAnsi="Arial"/>
                <w:highlight w:val="green"/>
                <w:lang w:eastAsia="zh-CN"/>
              </w:rPr>
              <w:t>Accepted, in addition the HARQ process list is added as parameter</w:t>
            </w:r>
          </w:p>
        </w:tc>
      </w:tr>
    </w:tbl>
    <w:p w14:paraId="1136BF17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7C4D81B6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76EAA" w:rsidRPr="000E0537" w14:paraId="369EE6F9" w14:textId="77777777" w:rsidTr="006D233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08A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f_TC_7_1_1_9_1_Step24to29(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3290CE9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R5-206320 sic@</w:t>
            </w:r>
          </w:p>
          <w:p w14:paraId="7853843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v_NR_UplinkBWP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7037B9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NR_ResourceAllocation_Type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v_NR_ResourceAllocation</w:t>
            </w:r>
            <w:proofErr w:type="spellEnd"/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BA8E21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NR_MAC_SDU_Type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8F55EF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NR_DRB_COMMON_IND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v_NR_DRB_COMMON_IND</w:t>
            </w:r>
            <w:proofErr w:type="spellEnd"/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849442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43D1B242" w14:textId="7292855F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f_NR_SS_CommonRadioBearerConfig(nr_Cell1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5EB06C4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24A"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313806D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ignores scheduling requests and does not allocate any uplink grant.</w:t>
            </w:r>
          </w:p>
          <w:p w14:paraId="4D6B2E6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23E056D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f_NR_ULGrantConfiguration_Stop(nr_Cell1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cs_NR_UplinkTimeAlignment_Keep)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070A17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cds_NR_SystemIndCtrl_SchedReq(enable))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BEF3BE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activate(a_NR5GC_SR_Handler(nr_Cell1))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13D90513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07A477A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25"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4B90168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17.</w:t>
            </w:r>
          </w:p>
          <w:p w14:paraId="71BCAAA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37B + 3B PDCP Header + 3B RLC Header + 2B MAC Header = 45B = 360 bits (an allowed TB size as per 38.523-3 Annex B)</w:t>
            </w:r>
          </w:p>
          <w:p w14:paraId="6DEBCDA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02403FE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v_EncodedRlcPdu1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5E0B6B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send(cas_NR_DRB_COMMON_REQ_MAC_PDUList(nr_Cell1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8CD9778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{cs_NR_DL_MAC_PDU_SDU_SubPDU_Padding ( {cs_NR_MAC_SDU_SubPDU_LI8(p_LCID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238A80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293727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26 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D9BB346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//Indication of Scheduling Request</w:t>
            </w:r>
          </w:p>
          <w:p w14:paraId="29394F0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SYSIND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receive(car_NR_SYSTEM_IND(nr_Cell1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cr_NR_SystemIndication_SchedReq))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69AC8F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4B1D8A3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27"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474D61C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allocates single UL grant sufficient for one RLC SDU to be loop backed in a TTI, and NDI indicates new transmission redundancy version to be used as 0.</w:t>
            </w:r>
          </w:p>
          <w:p w14:paraId="7EAD401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v_NR_ResourceAllocation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f_NR_ResourceAllocation_UplinkGrant(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384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v_NR_UplinkBWP)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384 bits  @sic R5s201457 sic@</w:t>
            </w:r>
          </w:p>
          <w:p w14:paraId="5781D8E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f_NR_OneULGrantTransmission(nr_Cell1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cs_HarqProcessConfig(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B69EDB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19D0F48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28"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04276C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receive(car_NR_DRB_COMMON_IND_MAC_PDUList(nr_Cell1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cr_TimingInfo_Any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10D2801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{cr_NR_UL_MAC_PDU 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 {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cr_NR_MAC_SDU_SubPDU(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)}))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-&gt;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v_NR_DRB_COMMON_IND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687B74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f_NR_PreliminaryPass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(__FILE__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__LINE__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"Step 28"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F8E583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deactivate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22DA2D8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2711C38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29"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6F86D4F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a STATUS PDU.</w:t>
            </w:r>
          </w:p>
          <w:p w14:paraId="22A4765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f_NR_RLC_Status_MAC_PDU_Tx(p_LCID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R5s201457 sic@</w:t>
            </w:r>
          </w:p>
          <w:p w14:paraId="1A5D08C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7E2688F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SystemIndCtrlConfig(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SR indications.</w:t>
            </w:r>
          </w:p>
          <w:p w14:paraId="2761614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SystemIndCtrlConfig(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cds_NR_SystemIndCtrl_UL_HARQ(disable))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UL HARQ indications.</w:t>
            </w:r>
          </w:p>
          <w:p w14:paraId="5DDE53E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Start(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//Default Grant configuration.</w:t>
            </w:r>
          </w:p>
          <w:p w14:paraId="3546E1E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5A2F652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67475543" w14:textId="77777777" w:rsidR="00676EAA" w:rsidRPr="000E0537" w:rsidRDefault="00676EAA" w:rsidP="006D233B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090FAD0F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396EE0AE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6DAE50F2" w14:textId="77777777" w:rsidR="00676EAA" w:rsidRPr="000E0537" w:rsidRDefault="00676EAA" w:rsidP="00676EAA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676EAA" w14:paraId="00C595C0" w14:textId="77777777" w:rsidTr="006D233B">
        <w:tc>
          <w:tcPr>
            <w:tcW w:w="9641" w:type="dxa"/>
          </w:tcPr>
          <w:p w14:paraId="5B3F5AD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f_TC_7_1_1_9_1_Step24to29(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288D2D7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R5-206320 sic@</w:t>
            </w:r>
          </w:p>
          <w:p w14:paraId="4B15367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v_NR_UplinkBWP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7D875F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NR_ResourceAllocation_Type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v_NR_ResourceAllocation</w:t>
            </w:r>
            <w:proofErr w:type="spellEnd"/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6313CD3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NR_MAC_SDU_Type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9F72CD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NR_DRB_COMMON_IND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v_NR_DRB_COMMON_IND</w:t>
            </w:r>
            <w:proofErr w:type="spellEnd"/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A7F105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proofErr w:type="spellEnd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17A1A48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proofErr w:type="spellEnd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integer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v_N_PRB</w:t>
            </w:r>
            <w:proofErr w:type="spellEnd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12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2F30C1B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f_NR_SS_CommonRadioBearerConfig(nr_Cell1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7C84E6B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24A"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1194EFA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ignores scheduling requests and does not allocate any uplink grant.</w:t>
            </w:r>
          </w:p>
          <w:p w14:paraId="19B9967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7FCEBFD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f_NR_ULGrantConfiguration_Stop(nr_Cell1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cs_NR_UplinkTimeAlignment_Keep)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9A2FFD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cds_NR_SystemIndCtrl_SchedReq(enable))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D3E89E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activate(a_NR5GC_SR_Handler(nr_Cell1))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233CCA0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6E1FD62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25"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56673496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17.</w:t>
            </w:r>
          </w:p>
          <w:p w14:paraId="5059551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37B + 3B PDCP Header + 3B RLC Header + 2B MAC Header = 45B = 360 bits (an allowed TB size as per 38.523-3 Annex B)</w:t>
            </w:r>
          </w:p>
          <w:p w14:paraId="0E22B4E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64825EA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464F07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f_NR_SS_CellConfig_DciDlInfo_Retransmission(nr_Cell1</w:t>
            </w:r>
            <w:r w:rsidRPr="00464F07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464F07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464F07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464F07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cs_NR_TransportBlockRetransmission(tsc_NR_DefaultGrant_Imcs))</w:t>
            </w:r>
            <w:r w:rsidRPr="00464F07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78750B1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v_EncodedRlcPdu1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D388CC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send(cas_NR_DRB_COMMON_REQ_MAC_PDUList(nr_Cell1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3D7DE3D8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{cs_NR_DL_MAC_PDU_SDU_SubPDU_Padding ( {cs_NR_MAC_SDU_SubPDU_LI8(p_LCID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19AB3B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6EDD3B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26 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2CE0EC7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//Indication of Scheduling Request</w:t>
            </w:r>
          </w:p>
          <w:p w14:paraId="4BDBDC1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SYSIND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receive(car_NR_SYSTEM_IND(nr_Cell1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cr_NR_SystemIndication_SchedReq))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C97D9F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7891B09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27"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831A01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allocates single UL grant sufficient for one RLC SDU to be loop backed in a TTI, and NDI indicates new transmission redundancy version to be used as 0.</w:t>
            </w:r>
          </w:p>
          <w:p w14:paraId="72D6CA5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v_NR_ResourceAllocation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f_NR_ResourceAllocation_UplinkGrant(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384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v_NR_UplinkBWP)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384 bits  @sic R5s201457 sic@</w:t>
            </w:r>
          </w:p>
          <w:p w14:paraId="351DA32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f_NR_OneULGrantTransmission(nr_Cell1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cs_HarqProcessConfig(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D09F673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12407258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28"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4D6F684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receive(car_NR_DRB_COMMON_IND_MAC_PDUList(nr_Cell1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cr_TimingInfo_Any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5FFF1C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{cr_NR_UL_MAC_PDU 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 {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cr_NR_MAC_SDU_SubPDU(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)}))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-&gt;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v_NR_DRB_COMMON_IND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6EB9A3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f_NR_PreliminaryPass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(__FILE__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__LINE__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"Step 28"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788F76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deactivate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7C8894D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1EC3F00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"Step 29"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5DDCEFAC" w14:textId="3AA32645" w:rsid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a STATUS PDU.</w:t>
            </w:r>
          </w:p>
          <w:p w14:paraId="3805DCEF" w14:textId="77777777" w:rsidR="003C0F55" w:rsidRPr="00D76C1C" w:rsidRDefault="003C0F55" w:rsidP="003C0F5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76C1C">
              <w:rPr>
                <w:rFonts w:ascii="Consolas" w:hAnsi="Consolas" w:cs="Arial"/>
                <w:sz w:val="16"/>
                <w:szCs w:val="16"/>
                <w:highlight w:val="cyan"/>
              </w:rPr>
              <w:t xml:space="preserve">   </w:t>
            </w:r>
            <w:proofErr w:type="spellStart"/>
            <w:r w:rsidRPr="00D76C1C">
              <w:rPr>
                <w:rFonts w:ascii="Consolas" w:hAnsi="Consolas" w:cs="Arial"/>
                <w:sz w:val="16"/>
                <w:szCs w:val="16"/>
                <w:highlight w:val="cyan"/>
              </w:rPr>
              <w:t>f_NR_SS_CellConfig_DciDlInfo_Automatic</w:t>
            </w:r>
            <w:proofErr w:type="spellEnd"/>
            <w:r w:rsidRPr="00D76C1C">
              <w:rPr>
                <w:rFonts w:ascii="Consolas" w:hAnsi="Consolas" w:cs="Arial"/>
                <w:sz w:val="16"/>
                <w:szCs w:val="16"/>
                <w:highlight w:val="cyan"/>
              </w:rPr>
              <w:t>(nr_Cell1);</w:t>
            </w:r>
          </w:p>
          <w:p w14:paraId="1FFFEBCD" w14:textId="77777777" w:rsidR="003C0F55" w:rsidRPr="00676EAA" w:rsidRDefault="003C0F55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FE3883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f_NR_RLC_Status_MAC_PDU_Tx(p_LCID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R5s201457 sic@</w:t>
            </w:r>
          </w:p>
          <w:p w14:paraId="56EE04B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0438C79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SystemIndCtrlConfig(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SR indications.</w:t>
            </w:r>
          </w:p>
          <w:p w14:paraId="114E9CA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SystemIndCtrlConfig(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cds_NR_SystemIndCtrl_UL_HARQ(disable))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UL HARQ indications.</w:t>
            </w:r>
          </w:p>
          <w:p w14:paraId="0FDCFC4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</w:t>
            </w:r>
            <w:proofErr w:type="gram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Start(</w:t>
            </w:r>
            <w:proofErr w:type="gram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//Default Grant configuration.</w:t>
            </w:r>
          </w:p>
          <w:p w14:paraId="2BC7E7F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61331BFD" w14:textId="77777777" w:rsidR="00676EAA" w:rsidRPr="006D233B" w:rsidRDefault="00676EAA" w:rsidP="006D233B">
            <w:pPr>
              <w:rPr>
                <w:sz w:val="16"/>
                <w:szCs w:val="16"/>
                <w:lang w:val="en-US"/>
              </w:rPr>
            </w:pPr>
          </w:p>
        </w:tc>
      </w:tr>
    </w:tbl>
    <w:p w14:paraId="370E9C40" w14:textId="0ACA6C60" w:rsidR="00676EAA" w:rsidRDefault="00676EAA" w:rsidP="00676EAA"/>
    <w:p w14:paraId="62794257" w14:textId="0F780466" w:rsidR="00913B84" w:rsidRPr="00913B84" w:rsidRDefault="00913B84" w:rsidP="00913B84">
      <w:pPr>
        <w:pStyle w:val="Heading2"/>
        <w:rPr>
          <w:b/>
          <w:bCs/>
        </w:rPr>
      </w:pPr>
      <w:bookmarkStart w:id="6" w:name="_GoBack"/>
      <w:bookmarkEnd w:id="6"/>
      <w:r w:rsidRPr="00913B84">
        <w:rPr>
          <w:b/>
          <w:bCs/>
          <w:highlight w:val="cyan"/>
        </w:rPr>
        <w:lastRenderedPageBreak/>
        <w:t>1.7</w:t>
      </w:r>
      <w:r w:rsidRPr="00913B84">
        <w:rPr>
          <w:b/>
          <w:bCs/>
          <w:highlight w:val="cyan"/>
        </w:rPr>
        <w:tab/>
        <w:t xml:space="preserve">MCC160 Additional change - </w:t>
      </w:r>
      <w:proofErr w:type="spellStart"/>
      <w:r w:rsidRPr="00913B84">
        <w:rPr>
          <w:b/>
          <w:bCs/>
          <w:highlight w:val="cyan"/>
        </w:rPr>
        <w:t>f_NR_SS_CellConfig_DciDlInfo_Automatic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13B84" w:rsidRPr="000E0537" w14:paraId="4DC01E6C" w14:textId="77777777" w:rsidTr="008973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AC2B" w14:textId="77777777" w:rsidR="00913B84" w:rsidRPr="000E0537" w:rsidRDefault="00913B84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C85" w14:textId="082C8D3B" w:rsidR="00913B84" w:rsidRPr="00913B84" w:rsidRDefault="00913B84" w:rsidP="008973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333333"/>
                <w:lang w:val="en-US" w:eastAsia="en-US"/>
              </w:rPr>
            </w:pPr>
            <w:proofErr w:type="spellStart"/>
            <w:r w:rsidRPr="00913B84">
              <w:rPr>
                <w:rFonts w:ascii="Arial" w:hAnsi="Arial" w:cs="Arial"/>
              </w:rPr>
              <w:t>f_NR_SS_CellConfig_DciDlInfo_Automatic</w:t>
            </w:r>
            <w:proofErr w:type="spellEnd"/>
          </w:p>
        </w:tc>
      </w:tr>
      <w:tr w:rsidR="00913B84" w:rsidRPr="000E0537" w14:paraId="2B7BCC29" w14:textId="77777777" w:rsidTr="0089738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E27C" w14:textId="77777777" w:rsidR="00913B84" w:rsidRPr="000E0537" w:rsidRDefault="00913B84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934E" w14:textId="4B68953A" w:rsidR="00913B84" w:rsidRPr="000E0537" w:rsidRDefault="00913B84" w:rsidP="008973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new function  is needed to reconfigure the default </w:t>
            </w:r>
            <w:proofErr w:type="spellStart"/>
            <w:r>
              <w:rPr>
                <w:rFonts w:ascii="Arial" w:hAnsi="Arial" w:cs="Arial"/>
              </w:rPr>
              <w:t>TransportBlockScheduling</w:t>
            </w:r>
            <w:proofErr w:type="spellEnd"/>
            <w:r>
              <w:rPr>
                <w:rFonts w:ascii="Arial" w:hAnsi="Arial" w:cs="Arial"/>
              </w:rPr>
              <w:t xml:space="preserve"> to automatic mode</w:t>
            </w:r>
          </w:p>
        </w:tc>
      </w:tr>
      <w:tr w:rsidR="00913B84" w:rsidRPr="000E0537" w14:paraId="0AD85551" w14:textId="77777777" w:rsidTr="008973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1CE8" w14:textId="77777777" w:rsidR="00913B84" w:rsidRPr="000E0537" w:rsidRDefault="00913B84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CC39" w14:textId="3BFD4E2A" w:rsidR="00913B84" w:rsidRPr="000E0537" w:rsidRDefault="00913B84" w:rsidP="008973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Added </w:t>
            </w:r>
            <w:proofErr w:type="spellStart"/>
            <w:r w:rsidRPr="00913B84">
              <w:rPr>
                <w:rFonts w:ascii="Arial" w:hAnsi="Arial" w:cs="Arial"/>
              </w:rPr>
              <w:t>f_NR_SS_CellConfig_DciDlInfo_Automatic</w:t>
            </w:r>
            <w:proofErr w:type="spellEnd"/>
          </w:p>
        </w:tc>
      </w:tr>
      <w:tr w:rsidR="00913B84" w:rsidRPr="000E0537" w14:paraId="46F1957D" w14:textId="77777777" w:rsidTr="008973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B728" w14:textId="77777777" w:rsidR="00913B84" w:rsidRPr="000E0537" w:rsidRDefault="00913B84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3762" w14:textId="77777777" w:rsidR="00913B84" w:rsidRPr="000E0537" w:rsidRDefault="00913B84" w:rsidP="008973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913B84" w:rsidRPr="000E0537" w14:paraId="42F494E2" w14:textId="77777777" w:rsidTr="008973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A757" w14:textId="77777777" w:rsidR="00913B84" w:rsidRPr="0059176E" w:rsidRDefault="00913B84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green"/>
                <w:lang w:eastAsia="en-US"/>
              </w:rPr>
            </w:pPr>
            <w:r w:rsidRPr="0059176E">
              <w:rPr>
                <w:rFonts w:ascii="Arial" w:hAnsi="Arial"/>
                <w:b/>
                <w:highlight w:val="green"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80A8" w14:textId="320650C3" w:rsidR="00913B84" w:rsidRPr="0059176E" w:rsidRDefault="0059176E" w:rsidP="00897386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green"/>
                <w:lang w:eastAsia="zh-CN"/>
              </w:rPr>
            </w:pPr>
            <w:r w:rsidRPr="0059176E">
              <w:rPr>
                <w:rFonts w:ascii="Arial" w:hAnsi="Arial"/>
                <w:highlight w:val="green"/>
                <w:lang w:eastAsia="zh-CN"/>
              </w:rPr>
              <w:t>Accepted, in addition the HARQ process list is added as parameter</w:t>
            </w:r>
          </w:p>
        </w:tc>
      </w:tr>
    </w:tbl>
    <w:p w14:paraId="3C007280" w14:textId="77777777" w:rsidR="00913B84" w:rsidRDefault="00913B84" w:rsidP="00913B84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12AC5A25" w14:textId="15540C01" w:rsidR="00913B84" w:rsidRPr="00913B84" w:rsidRDefault="00913B84" w:rsidP="00676EAA">
      <w:pPr>
        <w:rPr>
          <w:b/>
          <w:bCs/>
        </w:rPr>
      </w:pPr>
      <w:r w:rsidRPr="00913B84">
        <w:rPr>
          <w:b/>
          <w:bCs/>
          <w:highlight w:val="cyan"/>
        </w:rPr>
        <w:t>New function</w:t>
      </w:r>
    </w:p>
    <w:p w14:paraId="468D1140" w14:textId="77777777" w:rsidR="00676EAA" w:rsidRPr="004A1A5A" w:rsidRDefault="00676EAA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14:paraId="50D755E7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/*</w:t>
      </w:r>
    </w:p>
    <w:p w14:paraId="700768A4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* @desc      </w:t>
      </w:r>
      <w:proofErr w:type="gramStart"/>
      <w:r w:rsidRPr="00913B84">
        <w:rPr>
          <w:rFonts w:ascii="Courier New" w:hAnsi="Courier New" w:cs="Courier New"/>
          <w:sz w:val="16"/>
          <w:szCs w:val="16"/>
        </w:rPr>
        <w:t>To</w:t>
      </w:r>
      <w:proofErr w:type="gramEnd"/>
      <w:r w:rsidRPr="00913B84">
        <w:rPr>
          <w:rFonts w:ascii="Courier New" w:hAnsi="Courier New" w:cs="Courier New"/>
          <w:sz w:val="16"/>
          <w:szCs w:val="16"/>
        </w:rPr>
        <w:t xml:space="preserve"> reconfigure the DL DCI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TransportBlockScheduling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to automatic mode</w:t>
      </w:r>
    </w:p>
    <w:p w14:paraId="674640BB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*/</w:t>
      </w:r>
    </w:p>
    <w:p w14:paraId="0D2E282B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913B84">
        <w:rPr>
          <w:rFonts w:ascii="Courier New" w:hAnsi="Courier New" w:cs="Courier New"/>
          <w:sz w:val="16"/>
          <w:szCs w:val="16"/>
        </w:rPr>
        <w:t>function</w:t>
      </w:r>
      <w:proofErr w:type="gramEnd"/>
      <w:r w:rsidRPr="00913B8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f_NR_SS_CellConfig_DciDlInfo_Automatic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NR_CellId_Type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,</w:t>
      </w:r>
    </w:p>
    <w:p w14:paraId="3EC7B21E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                                              </w:t>
      </w:r>
      <w:proofErr w:type="gramStart"/>
      <w:r w:rsidRPr="00913B84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913B84">
        <w:rPr>
          <w:rFonts w:ascii="Courier New" w:hAnsi="Courier New" w:cs="Courier New"/>
          <w:sz w:val="16"/>
          <w:szCs w:val="16"/>
        </w:rPr>
        <w:t xml:space="preserve"> (value)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TimingInfo_Type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p_TimingInfo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cs_TimingInfo_Now</w:t>
      </w:r>
      <w:proofErr w:type="spellEnd"/>
    </w:p>
    <w:p w14:paraId="0E090118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                                              ) runs on NR_BASE_PTC</w:t>
      </w:r>
    </w:p>
    <w:p w14:paraId="0A7BA12E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{</w:t>
      </w:r>
    </w:p>
    <w:p w14:paraId="43E322AD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913B84"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 w:rsidRPr="00913B8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NR_PhysicalParameters_Type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v_NR_PhysicalParameters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f_NR_CellInfo_GetPhysicalParameters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);   </w:t>
      </w:r>
    </w:p>
    <w:p w14:paraId="7BB60CD4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913B84"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 w:rsidRPr="00913B84">
        <w:rPr>
          <w:rFonts w:ascii="Courier New" w:hAnsi="Courier New" w:cs="Courier New"/>
          <w:sz w:val="16"/>
          <w:szCs w:val="16"/>
        </w:rPr>
        <w:t xml:space="preserve"> template (value)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NR_DciDlInfo_Type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v_DciDlInfo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f_NR_DciDlInfo_Init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v_NR_PhysicalParameters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,</w:t>
      </w:r>
    </w:p>
    <w:p w14:paraId="121713E2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cs_NR_DciFormat_1_1_</w:t>
      </w:r>
      <w:proofErr w:type="gramStart"/>
      <w:r w:rsidRPr="00913B84">
        <w:rPr>
          <w:rFonts w:ascii="Courier New" w:hAnsi="Courier New" w:cs="Courier New"/>
          <w:sz w:val="16"/>
          <w:szCs w:val="16"/>
        </w:rPr>
        <w:t>Params(</w:t>
      </w:r>
      <w:proofErr w:type="gramEnd"/>
      <w:r w:rsidRPr="00913B84">
        <w:rPr>
          <w:rFonts w:ascii="Courier New" w:hAnsi="Courier New" w:cs="Courier New"/>
          <w:sz w:val="16"/>
          <w:szCs w:val="16"/>
        </w:rPr>
        <w:t>v_NR_PhysicalParameters.SubcarrierSpacing),</w:t>
      </w:r>
    </w:p>
    <w:p w14:paraId="1A628A1D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cs_NR_RedundancyVersionList_Def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);</w:t>
      </w:r>
    </w:p>
    <w:p w14:paraId="5159392D" w14:textId="77777777" w:rsidR="00913B84" w:rsidRPr="00913B84" w:rsidRDefault="00913B84" w:rsidP="00913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//reconfigure only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TransportBlockScheduling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to default automatic </w:t>
      </w:r>
    </w:p>
    <w:p w14:paraId="66F3477D" w14:textId="77777777" w:rsidR="00913B84" w:rsidRPr="00913B84" w:rsidRDefault="00913B84" w:rsidP="00913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f_NR_SS_</w:t>
      </w:r>
      <w:proofErr w:type="gramStart"/>
      <w:r w:rsidRPr="00913B84">
        <w:rPr>
          <w:rFonts w:ascii="Courier New" w:hAnsi="Courier New" w:cs="Courier New"/>
          <w:sz w:val="16"/>
          <w:szCs w:val="16"/>
        </w:rPr>
        <w:t>CommonCellConfig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913B84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cas_NR_DciDlInfo_REQ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p_TimingInfo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cs_NR_DciDlInfo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(cs_NR_DciFormat_1_X_ResourceAssignment(-,-,-,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v_DciDlInfo.ResoureAssignment.TransportBlockScheduling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))));</w:t>
      </w:r>
    </w:p>
    <w:p w14:paraId="5B623E97" w14:textId="1E0A85F1" w:rsidR="00EA3720" w:rsidRPr="00913B84" w:rsidRDefault="00913B84" w:rsidP="00913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};</w:t>
      </w:r>
    </w:p>
    <w:sectPr w:rsidR="00EA3720" w:rsidRPr="00913B84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A180C" w14:textId="77777777" w:rsidR="004167B5" w:rsidRDefault="004167B5">
      <w:r>
        <w:separator/>
      </w:r>
    </w:p>
  </w:endnote>
  <w:endnote w:type="continuationSeparator" w:id="0">
    <w:p w14:paraId="00BFBD50" w14:textId="77777777" w:rsidR="004167B5" w:rsidRDefault="00416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13F25" w14:textId="77777777" w:rsidR="006D233B" w:rsidRDefault="006D23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7BD46" w14:textId="77777777" w:rsidR="004167B5" w:rsidRDefault="004167B5">
      <w:r>
        <w:separator/>
      </w:r>
    </w:p>
  </w:footnote>
  <w:footnote w:type="continuationSeparator" w:id="0">
    <w:p w14:paraId="37BC8826" w14:textId="77777777" w:rsidR="004167B5" w:rsidRDefault="00416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28D5C73"/>
    <w:multiLevelType w:val="hybridMultilevel"/>
    <w:tmpl w:val="792C1DB0"/>
    <w:lvl w:ilvl="0" w:tplc="C4741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9E43DF0"/>
    <w:multiLevelType w:val="hybridMultilevel"/>
    <w:tmpl w:val="7A0C7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75951"/>
    <w:multiLevelType w:val="hybridMultilevel"/>
    <w:tmpl w:val="F9109A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74C"/>
    <w:rsid w:val="0000757C"/>
    <w:rsid w:val="00033397"/>
    <w:rsid w:val="000374CF"/>
    <w:rsid w:val="00037728"/>
    <w:rsid w:val="00040095"/>
    <w:rsid w:val="00042DBB"/>
    <w:rsid w:val="00051834"/>
    <w:rsid w:val="00051E57"/>
    <w:rsid w:val="00066C92"/>
    <w:rsid w:val="00070C0E"/>
    <w:rsid w:val="0007140F"/>
    <w:rsid w:val="0007234D"/>
    <w:rsid w:val="00080512"/>
    <w:rsid w:val="00082A23"/>
    <w:rsid w:val="000B1917"/>
    <w:rsid w:val="000B247B"/>
    <w:rsid w:val="000B5A27"/>
    <w:rsid w:val="000C28A9"/>
    <w:rsid w:val="000C4F05"/>
    <w:rsid w:val="000D2E7D"/>
    <w:rsid w:val="000D58AB"/>
    <w:rsid w:val="000D69C1"/>
    <w:rsid w:val="000E0537"/>
    <w:rsid w:val="000E33CF"/>
    <w:rsid w:val="000F58F4"/>
    <w:rsid w:val="00115040"/>
    <w:rsid w:val="00136CE5"/>
    <w:rsid w:val="00162C3F"/>
    <w:rsid w:val="00170754"/>
    <w:rsid w:val="001712ED"/>
    <w:rsid w:val="001946B0"/>
    <w:rsid w:val="001A6E9A"/>
    <w:rsid w:val="001B38F0"/>
    <w:rsid w:val="001B7489"/>
    <w:rsid w:val="001E03E1"/>
    <w:rsid w:val="001F1258"/>
    <w:rsid w:val="001F168B"/>
    <w:rsid w:val="001F74A4"/>
    <w:rsid w:val="00212FF3"/>
    <w:rsid w:val="00213896"/>
    <w:rsid w:val="00232DE2"/>
    <w:rsid w:val="00233062"/>
    <w:rsid w:val="002347A2"/>
    <w:rsid w:val="00250751"/>
    <w:rsid w:val="0026395B"/>
    <w:rsid w:val="002661CF"/>
    <w:rsid w:val="00271193"/>
    <w:rsid w:val="0029083F"/>
    <w:rsid w:val="002A565A"/>
    <w:rsid w:val="002A5EA6"/>
    <w:rsid w:val="002A6237"/>
    <w:rsid w:val="002B2470"/>
    <w:rsid w:val="002C14A5"/>
    <w:rsid w:val="002C3C64"/>
    <w:rsid w:val="002C42A1"/>
    <w:rsid w:val="002C6871"/>
    <w:rsid w:val="002C6AD6"/>
    <w:rsid w:val="002D3B2C"/>
    <w:rsid w:val="002E0748"/>
    <w:rsid w:val="00304AF6"/>
    <w:rsid w:val="003172DC"/>
    <w:rsid w:val="00322CF6"/>
    <w:rsid w:val="003237C2"/>
    <w:rsid w:val="003249D5"/>
    <w:rsid w:val="003476F4"/>
    <w:rsid w:val="0035462D"/>
    <w:rsid w:val="00357A0D"/>
    <w:rsid w:val="00377A64"/>
    <w:rsid w:val="00382358"/>
    <w:rsid w:val="00382396"/>
    <w:rsid w:val="00390A6A"/>
    <w:rsid w:val="003A68F9"/>
    <w:rsid w:val="003B0875"/>
    <w:rsid w:val="003B1C5D"/>
    <w:rsid w:val="003B50EA"/>
    <w:rsid w:val="003C02B8"/>
    <w:rsid w:val="003C0F55"/>
    <w:rsid w:val="003C3971"/>
    <w:rsid w:val="003D5C24"/>
    <w:rsid w:val="003E3099"/>
    <w:rsid w:val="003E36CA"/>
    <w:rsid w:val="003E4402"/>
    <w:rsid w:val="003F7EB4"/>
    <w:rsid w:val="00404B5F"/>
    <w:rsid w:val="00405AD4"/>
    <w:rsid w:val="004167B5"/>
    <w:rsid w:val="004172E4"/>
    <w:rsid w:val="004247F4"/>
    <w:rsid w:val="004268A4"/>
    <w:rsid w:val="00427A98"/>
    <w:rsid w:val="00431106"/>
    <w:rsid w:val="004452D7"/>
    <w:rsid w:val="0046193B"/>
    <w:rsid w:val="00464F07"/>
    <w:rsid w:val="00471AEF"/>
    <w:rsid w:val="00484D10"/>
    <w:rsid w:val="004A1411"/>
    <w:rsid w:val="004A1A5A"/>
    <w:rsid w:val="004B2AA2"/>
    <w:rsid w:val="004C0221"/>
    <w:rsid w:val="004C1C1E"/>
    <w:rsid w:val="004C3CEA"/>
    <w:rsid w:val="004D3578"/>
    <w:rsid w:val="004D4096"/>
    <w:rsid w:val="004E213A"/>
    <w:rsid w:val="004F32B0"/>
    <w:rsid w:val="0050543D"/>
    <w:rsid w:val="00515181"/>
    <w:rsid w:val="005320ED"/>
    <w:rsid w:val="00537D23"/>
    <w:rsid w:val="00543E6C"/>
    <w:rsid w:val="00545B39"/>
    <w:rsid w:val="0056214B"/>
    <w:rsid w:val="00565087"/>
    <w:rsid w:val="00566EDB"/>
    <w:rsid w:val="00572650"/>
    <w:rsid w:val="0057455E"/>
    <w:rsid w:val="00587EEB"/>
    <w:rsid w:val="0059176E"/>
    <w:rsid w:val="00595AC7"/>
    <w:rsid w:val="005A002E"/>
    <w:rsid w:val="005A70EF"/>
    <w:rsid w:val="005B5D72"/>
    <w:rsid w:val="005B6C15"/>
    <w:rsid w:val="005D1346"/>
    <w:rsid w:val="005D2E01"/>
    <w:rsid w:val="005F4ACA"/>
    <w:rsid w:val="00614FDF"/>
    <w:rsid w:val="00623417"/>
    <w:rsid w:val="006410EB"/>
    <w:rsid w:val="00645AAE"/>
    <w:rsid w:val="00651E6E"/>
    <w:rsid w:val="00664193"/>
    <w:rsid w:val="0066456C"/>
    <w:rsid w:val="006661F2"/>
    <w:rsid w:val="006667FE"/>
    <w:rsid w:val="00666F9C"/>
    <w:rsid w:val="00676EAA"/>
    <w:rsid w:val="006971CB"/>
    <w:rsid w:val="006A59B2"/>
    <w:rsid w:val="006C2F5A"/>
    <w:rsid w:val="006C4202"/>
    <w:rsid w:val="006D233B"/>
    <w:rsid w:val="006F3531"/>
    <w:rsid w:val="006F4B32"/>
    <w:rsid w:val="00705CA6"/>
    <w:rsid w:val="00710750"/>
    <w:rsid w:val="00721602"/>
    <w:rsid w:val="007223C2"/>
    <w:rsid w:val="00726D6F"/>
    <w:rsid w:val="00734A5B"/>
    <w:rsid w:val="00744D84"/>
    <w:rsid w:val="00744E76"/>
    <w:rsid w:val="007550C4"/>
    <w:rsid w:val="00756454"/>
    <w:rsid w:val="00765927"/>
    <w:rsid w:val="00781F0F"/>
    <w:rsid w:val="0079187A"/>
    <w:rsid w:val="00791F4E"/>
    <w:rsid w:val="00793C5E"/>
    <w:rsid w:val="007C3F48"/>
    <w:rsid w:val="007D2098"/>
    <w:rsid w:val="007E1C55"/>
    <w:rsid w:val="007E6517"/>
    <w:rsid w:val="007E7891"/>
    <w:rsid w:val="007F0422"/>
    <w:rsid w:val="008005B4"/>
    <w:rsid w:val="00801054"/>
    <w:rsid w:val="00801668"/>
    <w:rsid w:val="008028A4"/>
    <w:rsid w:val="00802DC7"/>
    <w:rsid w:val="0080642C"/>
    <w:rsid w:val="008174DE"/>
    <w:rsid w:val="00842BD2"/>
    <w:rsid w:val="00843E22"/>
    <w:rsid w:val="00844676"/>
    <w:rsid w:val="00856808"/>
    <w:rsid w:val="008618A9"/>
    <w:rsid w:val="008734FF"/>
    <w:rsid w:val="0087368C"/>
    <w:rsid w:val="008768CA"/>
    <w:rsid w:val="008777EA"/>
    <w:rsid w:val="00880B1A"/>
    <w:rsid w:val="00884AB4"/>
    <w:rsid w:val="00884E22"/>
    <w:rsid w:val="008A2606"/>
    <w:rsid w:val="008A5D9A"/>
    <w:rsid w:val="008B0C51"/>
    <w:rsid w:val="008B38C9"/>
    <w:rsid w:val="008B462F"/>
    <w:rsid w:val="008B485C"/>
    <w:rsid w:val="008C3E8B"/>
    <w:rsid w:val="008C4B1D"/>
    <w:rsid w:val="008C661C"/>
    <w:rsid w:val="008D203C"/>
    <w:rsid w:val="008F07E4"/>
    <w:rsid w:val="008F0E7D"/>
    <w:rsid w:val="008F2F66"/>
    <w:rsid w:val="0090271F"/>
    <w:rsid w:val="00902E23"/>
    <w:rsid w:val="00913B84"/>
    <w:rsid w:val="00923BA4"/>
    <w:rsid w:val="009273B8"/>
    <w:rsid w:val="00927D9E"/>
    <w:rsid w:val="00930088"/>
    <w:rsid w:val="00932009"/>
    <w:rsid w:val="00937220"/>
    <w:rsid w:val="00942EC2"/>
    <w:rsid w:val="00956A51"/>
    <w:rsid w:val="00960C02"/>
    <w:rsid w:val="009663AC"/>
    <w:rsid w:val="00966DB6"/>
    <w:rsid w:val="0098050F"/>
    <w:rsid w:val="00985260"/>
    <w:rsid w:val="00993B20"/>
    <w:rsid w:val="00994A43"/>
    <w:rsid w:val="009A280B"/>
    <w:rsid w:val="009B2DCE"/>
    <w:rsid w:val="009B5F11"/>
    <w:rsid w:val="009D23C0"/>
    <w:rsid w:val="009E7C17"/>
    <w:rsid w:val="009F37B7"/>
    <w:rsid w:val="009F74B6"/>
    <w:rsid w:val="00A033C2"/>
    <w:rsid w:val="00A10F02"/>
    <w:rsid w:val="00A164B4"/>
    <w:rsid w:val="00A253D7"/>
    <w:rsid w:val="00A35A0A"/>
    <w:rsid w:val="00A41738"/>
    <w:rsid w:val="00A4589F"/>
    <w:rsid w:val="00A5119D"/>
    <w:rsid w:val="00A53724"/>
    <w:rsid w:val="00A60819"/>
    <w:rsid w:val="00A64DE3"/>
    <w:rsid w:val="00A66DD7"/>
    <w:rsid w:val="00A6795F"/>
    <w:rsid w:val="00A8115A"/>
    <w:rsid w:val="00A822F8"/>
    <w:rsid w:val="00A82346"/>
    <w:rsid w:val="00A85FC1"/>
    <w:rsid w:val="00A870D3"/>
    <w:rsid w:val="00A876A1"/>
    <w:rsid w:val="00A91F31"/>
    <w:rsid w:val="00A925A7"/>
    <w:rsid w:val="00AA291D"/>
    <w:rsid w:val="00AB6636"/>
    <w:rsid w:val="00AC0382"/>
    <w:rsid w:val="00AE1AEB"/>
    <w:rsid w:val="00AE672E"/>
    <w:rsid w:val="00B115A2"/>
    <w:rsid w:val="00B12EA8"/>
    <w:rsid w:val="00B15449"/>
    <w:rsid w:val="00B22286"/>
    <w:rsid w:val="00B37786"/>
    <w:rsid w:val="00B42082"/>
    <w:rsid w:val="00B464F2"/>
    <w:rsid w:val="00B672B3"/>
    <w:rsid w:val="00B7145B"/>
    <w:rsid w:val="00B80434"/>
    <w:rsid w:val="00B81DE2"/>
    <w:rsid w:val="00B84480"/>
    <w:rsid w:val="00B8500C"/>
    <w:rsid w:val="00BB741E"/>
    <w:rsid w:val="00BC0F7D"/>
    <w:rsid w:val="00BC440D"/>
    <w:rsid w:val="00BE53CD"/>
    <w:rsid w:val="00BF5407"/>
    <w:rsid w:val="00C05833"/>
    <w:rsid w:val="00C073D3"/>
    <w:rsid w:val="00C07AB2"/>
    <w:rsid w:val="00C12660"/>
    <w:rsid w:val="00C200BC"/>
    <w:rsid w:val="00C32C10"/>
    <w:rsid w:val="00C33079"/>
    <w:rsid w:val="00C62D83"/>
    <w:rsid w:val="00C7221E"/>
    <w:rsid w:val="00C72833"/>
    <w:rsid w:val="00C74FEE"/>
    <w:rsid w:val="00C77271"/>
    <w:rsid w:val="00C84077"/>
    <w:rsid w:val="00C93F40"/>
    <w:rsid w:val="00C97FCE"/>
    <w:rsid w:val="00CA3D0C"/>
    <w:rsid w:val="00CC65C3"/>
    <w:rsid w:val="00CD1A7B"/>
    <w:rsid w:val="00CF4F8A"/>
    <w:rsid w:val="00D026FE"/>
    <w:rsid w:val="00D3146A"/>
    <w:rsid w:val="00D37D1E"/>
    <w:rsid w:val="00D517D8"/>
    <w:rsid w:val="00D51E91"/>
    <w:rsid w:val="00D5264F"/>
    <w:rsid w:val="00D538E0"/>
    <w:rsid w:val="00D55765"/>
    <w:rsid w:val="00D65D36"/>
    <w:rsid w:val="00D738D6"/>
    <w:rsid w:val="00D755EB"/>
    <w:rsid w:val="00D76C1C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D1B8B"/>
    <w:rsid w:val="00DD2E46"/>
    <w:rsid w:val="00DD307B"/>
    <w:rsid w:val="00DD398B"/>
    <w:rsid w:val="00DE09F4"/>
    <w:rsid w:val="00DF2B1F"/>
    <w:rsid w:val="00DF62CD"/>
    <w:rsid w:val="00E02640"/>
    <w:rsid w:val="00E054E6"/>
    <w:rsid w:val="00E2756E"/>
    <w:rsid w:val="00E33DEA"/>
    <w:rsid w:val="00E40B01"/>
    <w:rsid w:val="00E54493"/>
    <w:rsid w:val="00E564DE"/>
    <w:rsid w:val="00E66C54"/>
    <w:rsid w:val="00E77645"/>
    <w:rsid w:val="00E83717"/>
    <w:rsid w:val="00E97FAF"/>
    <w:rsid w:val="00EA3720"/>
    <w:rsid w:val="00EB0609"/>
    <w:rsid w:val="00EB3FF5"/>
    <w:rsid w:val="00EC4A25"/>
    <w:rsid w:val="00EE3CC7"/>
    <w:rsid w:val="00EE40EB"/>
    <w:rsid w:val="00EF2BE2"/>
    <w:rsid w:val="00EF5C67"/>
    <w:rsid w:val="00F025A2"/>
    <w:rsid w:val="00F02FA8"/>
    <w:rsid w:val="00F04712"/>
    <w:rsid w:val="00F100DB"/>
    <w:rsid w:val="00F104A9"/>
    <w:rsid w:val="00F12808"/>
    <w:rsid w:val="00F141AD"/>
    <w:rsid w:val="00F172EF"/>
    <w:rsid w:val="00F22EC7"/>
    <w:rsid w:val="00F3075E"/>
    <w:rsid w:val="00F3520B"/>
    <w:rsid w:val="00F409FC"/>
    <w:rsid w:val="00F42FD8"/>
    <w:rsid w:val="00F64955"/>
    <w:rsid w:val="00F653B8"/>
    <w:rsid w:val="00F66A7B"/>
    <w:rsid w:val="00FA1266"/>
    <w:rsid w:val="00FC1192"/>
    <w:rsid w:val="00FC5CFE"/>
    <w:rsid w:val="00FC6274"/>
    <w:rsid w:val="00FE589C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7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793C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93C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93C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C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C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C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C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3C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3C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93C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93C5E"/>
    <w:pPr>
      <w:ind w:left="1418" w:hanging="1418"/>
    </w:pPr>
  </w:style>
  <w:style w:type="paragraph" w:styleId="TOC8">
    <w:name w:val="toc 8"/>
    <w:basedOn w:val="TOC1"/>
    <w:uiPriority w:val="39"/>
    <w:rsid w:val="00793C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3C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93C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3C5E"/>
  </w:style>
  <w:style w:type="paragraph" w:styleId="Header">
    <w:name w:val="header"/>
    <w:link w:val="HeaderChar"/>
    <w:rsid w:val="00793C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93C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793C5E"/>
    <w:pPr>
      <w:ind w:left="1701" w:hanging="1701"/>
    </w:pPr>
  </w:style>
  <w:style w:type="paragraph" w:styleId="TOC4">
    <w:name w:val="toc 4"/>
    <w:basedOn w:val="TOC3"/>
    <w:uiPriority w:val="39"/>
    <w:rsid w:val="00793C5E"/>
    <w:pPr>
      <w:ind w:left="1418" w:hanging="1418"/>
    </w:pPr>
  </w:style>
  <w:style w:type="paragraph" w:styleId="TOC3">
    <w:name w:val="toc 3"/>
    <w:basedOn w:val="TOC2"/>
    <w:uiPriority w:val="39"/>
    <w:rsid w:val="00793C5E"/>
    <w:pPr>
      <w:ind w:left="1134" w:hanging="1134"/>
    </w:pPr>
  </w:style>
  <w:style w:type="paragraph" w:styleId="TOC2">
    <w:name w:val="toc 2"/>
    <w:basedOn w:val="TOC1"/>
    <w:uiPriority w:val="39"/>
    <w:rsid w:val="00793C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93C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93C5E"/>
    <w:pPr>
      <w:outlineLvl w:val="9"/>
    </w:pPr>
  </w:style>
  <w:style w:type="paragraph" w:customStyle="1" w:styleId="NF">
    <w:name w:val="NF"/>
    <w:basedOn w:val="NO"/>
    <w:rsid w:val="00793C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3C5E"/>
    <w:pPr>
      <w:keepLines/>
      <w:ind w:left="1135" w:hanging="851"/>
    </w:pPr>
  </w:style>
  <w:style w:type="paragraph" w:customStyle="1" w:styleId="PL">
    <w:name w:val="PL"/>
    <w:rsid w:val="00793C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3C5E"/>
    <w:pPr>
      <w:jc w:val="right"/>
    </w:pPr>
  </w:style>
  <w:style w:type="paragraph" w:customStyle="1" w:styleId="TAL">
    <w:name w:val="TAL"/>
    <w:basedOn w:val="Normal"/>
    <w:link w:val="TALChar"/>
    <w:rsid w:val="00793C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93C5E"/>
    <w:rPr>
      <w:b/>
    </w:rPr>
  </w:style>
  <w:style w:type="paragraph" w:customStyle="1" w:styleId="TAC">
    <w:name w:val="TAC"/>
    <w:basedOn w:val="TAL"/>
    <w:link w:val="TACCar"/>
    <w:rsid w:val="00793C5E"/>
    <w:pPr>
      <w:jc w:val="center"/>
    </w:pPr>
  </w:style>
  <w:style w:type="paragraph" w:customStyle="1" w:styleId="LD">
    <w:name w:val="LD"/>
    <w:rsid w:val="00793C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793C5E"/>
    <w:pPr>
      <w:keepLines/>
      <w:ind w:left="1702" w:hanging="1418"/>
    </w:pPr>
  </w:style>
  <w:style w:type="paragraph" w:customStyle="1" w:styleId="FP">
    <w:name w:val="FP"/>
    <w:basedOn w:val="Normal"/>
    <w:rsid w:val="00793C5E"/>
    <w:pPr>
      <w:spacing w:after="0"/>
    </w:pPr>
  </w:style>
  <w:style w:type="paragraph" w:customStyle="1" w:styleId="NW">
    <w:name w:val="NW"/>
    <w:basedOn w:val="NO"/>
    <w:rsid w:val="00793C5E"/>
    <w:pPr>
      <w:spacing w:after="0"/>
    </w:pPr>
  </w:style>
  <w:style w:type="paragraph" w:customStyle="1" w:styleId="EW">
    <w:name w:val="EW"/>
    <w:basedOn w:val="EX"/>
    <w:rsid w:val="00793C5E"/>
    <w:pPr>
      <w:spacing w:after="0"/>
    </w:pPr>
  </w:style>
  <w:style w:type="paragraph" w:customStyle="1" w:styleId="B1">
    <w:name w:val="B1"/>
    <w:basedOn w:val="List"/>
    <w:link w:val="B1Char"/>
    <w:rsid w:val="00793C5E"/>
  </w:style>
  <w:style w:type="paragraph" w:styleId="TOC6">
    <w:name w:val="toc 6"/>
    <w:basedOn w:val="TOC5"/>
    <w:next w:val="Normal"/>
    <w:semiHidden/>
    <w:rsid w:val="00793C5E"/>
    <w:pPr>
      <w:ind w:left="1985" w:hanging="1985"/>
    </w:pPr>
  </w:style>
  <w:style w:type="paragraph" w:styleId="TOC7">
    <w:name w:val="toc 7"/>
    <w:basedOn w:val="TOC6"/>
    <w:next w:val="Normal"/>
    <w:semiHidden/>
    <w:rsid w:val="00793C5E"/>
    <w:pPr>
      <w:ind w:left="2268" w:hanging="2268"/>
    </w:pPr>
  </w:style>
  <w:style w:type="paragraph" w:customStyle="1" w:styleId="EditorsNote">
    <w:name w:val="Editor's Note"/>
    <w:basedOn w:val="NO"/>
    <w:rsid w:val="00793C5E"/>
    <w:rPr>
      <w:color w:val="FF0000"/>
    </w:rPr>
  </w:style>
  <w:style w:type="paragraph" w:customStyle="1" w:styleId="TH">
    <w:name w:val="TH"/>
    <w:basedOn w:val="Normal"/>
    <w:link w:val="THChar"/>
    <w:rsid w:val="00793C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93C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3C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93C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93C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93C5E"/>
    <w:pPr>
      <w:ind w:left="851" w:hanging="851"/>
    </w:pPr>
  </w:style>
  <w:style w:type="paragraph" w:customStyle="1" w:styleId="ZH">
    <w:name w:val="ZH"/>
    <w:rsid w:val="00793C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793C5E"/>
    <w:pPr>
      <w:keepNext w:val="0"/>
      <w:spacing w:before="0" w:after="240"/>
    </w:pPr>
  </w:style>
  <w:style w:type="paragraph" w:customStyle="1" w:styleId="ZG">
    <w:name w:val="ZG"/>
    <w:rsid w:val="00793C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793C5E"/>
  </w:style>
  <w:style w:type="paragraph" w:customStyle="1" w:styleId="B3">
    <w:name w:val="B3"/>
    <w:basedOn w:val="List3"/>
    <w:rsid w:val="00793C5E"/>
  </w:style>
  <w:style w:type="paragraph" w:customStyle="1" w:styleId="B4">
    <w:name w:val="B4"/>
    <w:basedOn w:val="List4"/>
    <w:rsid w:val="00793C5E"/>
  </w:style>
  <w:style w:type="paragraph" w:customStyle="1" w:styleId="B5">
    <w:name w:val="B5"/>
    <w:basedOn w:val="List5"/>
    <w:rsid w:val="00793C5E"/>
  </w:style>
  <w:style w:type="paragraph" w:customStyle="1" w:styleId="ZTD">
    <w:name w:val="ZTD"/>
    <w:basedOn w:val="ZB"/>
    <w:rsid w:val="00793C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3C5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793C5E"/>
    <w:pPr>
      <w:ind w:left="284"/>
    </w:pPr>
  </w:style>
  <w:style w:type="paragraph" w:styleId="Index1">
    <w:name w:val="index 1"/>
    <w:basedOn w:val="Normal"/>
    <w:rsid w:val="00793C5E"/>
    <w:pPr>
      <w:keepLines/>
      <w:spacing w:after="0"/>
    </w:pPr>
  </w:style>
  <w:style w:type="paragraph" w:styleId="ListNumber2">
    <w:name w:val="List Number 2"/>
    <w:basedOn w:val="ListNumber"/>
    <w:rsid w:val="00793C5E"/>
    <w:pPr>
      <w:ind w:left="851"/>
    </w:pPr>
  </w:style>
  <w:style w:type="character" w:styleId="FootnoteReference">
    <w:name w:val="footnote reference"/>
    <w:rsid w:val="00793C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3C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793C5E"/>
    <w:pPr>
      <w:ind w:left="851"/>
    </w:pPr>
  </w:style>
  <w:style w:type="paragraph" w:styleId="ListBullet3">
    <w:name w:val="List Bullet 3"/>
    <w:basedOn w:val="ListBullet2"/>
    <w:rsid w:val="00793C5E"/>
    <w:pPr>
      <w:ind w:left="1135"/>
    </w:pPr>
  </w:style>
  <w:style w:type="paragraph" w:styleId="ListNumber">
    <w:name w:val="List Number"/>
    <w:basedOn w:val="List"/>
    <w:rsid w:val="00793C5E"/>
  </w:style>
  <w:style w:type="paragraph" w:styleId="List2">
    <w:name w:val="List 2"/>
    <w:basedOn w:val="List"/>
    <w:rsid w:val="00793C5E"/>
    <w:pPr>
      <w:ind w:left="851"/>
    </w:pPr>
  </w:style>
  <w:style w:type="paragraph" w:styleId="List3">
    <w:name w:val="List 3"/>
    <w:basedOn w:val="List2"/>
    <w:rsid w:val="00793C5E"/>
    <w:pPr>
      <w:ind w:left="1135"/>
    </w:pPr>
  </w:style>
  <w:style w:type="paragraph" w:styleId="List4">
    <w:name w:val="List 4"/>
    <w:basedOn w:val="List3"/>
    <w:rsid w:val="00793C5E"/>
    <w:pPr>
      <w:ind w:left="1418"/>
    </w:pPr>
  </w:style>
  <w:style w:type="paragraph" w:styleId="List5">
    <w:name w:val="List 5"/>
    <w:basedOn w:val="List4"/>
    <w:rsid w:val="00793C5E"/>
    <w:pPr>
      <w:ind w:left="1702"/>
    </w:pPr>
  </w:style>
  <w:style w:type="paragraph" w:styleId="List">
    <w:name w:val="List"/>
    <w:basedOn w:val="Normal"/>
    <w:rsid w:val="00793C5E"/>
    <w:pPr>
      <w:ind w:left="568" w:hanging="284"/>
    </w:pPr>
  </w:style>
  <w:style w:type="paragraph" w:styleId="ListBullet">
    <w:name w:val="List Bullet"/>
    <w:basedOn w:val="List"/>
    <w:rsid w:val="00793C5E"/>
  </w:style>
  <w:style w:type="paragraph" w:styleId="ListBullet4">
    <w:name w:val="List Bullet 4"/>
    <w:basedOn w:val="ListBullet3"/>
    <w:rsid w:val="00793C5E"/>
    <w:pPr>
      <w:ind w:left="1418"/>
    </w:pPr>
  </w:style>
  <w:style w:type="paragraph" w:styleId="ListBullet5">
    <w:name w:val="List Bullet 5"/>
    <w:basedOn w:val="ListBullet4"/>
    <w:rsid w:val="00793C5E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42082"/>
    <w:pPr>
      <w:ind w:left="720"/>
      <w:contextualSpacing/>
    </w:pPr>
  </w:style>
  <w:style w:type="paragraph" w:styleId="Revision">
    <w:name w:val="Revision"/>
    <w:hidden/>
    <w:uiPriority w:val="99"/>
    <w:semiHidden/>
    <w:rsid w:val="0056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0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2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1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7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4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9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2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3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9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6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40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0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0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8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9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7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9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1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6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8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7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1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78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04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6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8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6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6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7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3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7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2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1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8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05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4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7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8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0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5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4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0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6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8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3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1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0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8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6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9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7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7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9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6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0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2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2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1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0</TotalTime>
  <Pages>13</Pages>
  <Words>4109</Words>
  <Characters>23425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27480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2</cp:revision>
  <dcterms:created xsi:type="dcterms:W3CDTF">2022-03-24T09:17:00Z</dcterms:created>
  <dcterms:modified xsi:type="dcterms:W3CDTF">2022-03-24T09:17:00Z</dcterms:modified>
</cp:coreProperties>
</file>