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5A218D">
        <w:rPr>
          <w:rFonts w:hint="eastAsia"/>
          <w:b/>
          <w:i/>
          <w:sz w:val="28"/>
          <w:lang w:eastAsia="zh-CN"/>
        </w:rPr>
        <w:t>708</w:t>
      </w:r>
    </w:p>
    <w:p w:rsidR="001A09A3" w:rsidRDefault="00873F50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CC067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CC067B"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218D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251C82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5A218D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61715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</w:t>
            </w:r>
            <w:r w:rsidR="00761715">
              <w:rPr>
                <w:rFonts w:hint="eastAsia"/>
                <w:lang w:eastAsia="zh-CN"/>
              </w:rPr>
              <w:t>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 w:rsidP="00761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</w:t>
            </w:r>
            <w:r w:rsidR="00761715">
              <w:rPr>
                <w:rFonts w:hint="eastAsia"/>
                <w:lang w:val="zh-CN" w:eastAsia="zh-CN"/>
              </w:rPr>
              <w:t>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0571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C3070" w:rsidP="0005718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 w:rsidR="0005718F">
              <w:rPr>
                <w:rFonts w:hint="eastAsia"/>
                <w:noProof/>
                <w:lang w:eastAsia="zh-CN"/>
              </w:rPr>
              <w:t xml:space="preserve"> 38.523-1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C8354F" w:rsidRDefault="008863B9" w:rsidP="009C2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96944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78093C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93C" w:rsidRPr="004354DA">
        <w:rPr>
          <w:rFonts w:cs="Arial"/>
          <w:iCs/>
        </w:rPr>
        <w:t>Table of Contents</w:t>
      </w:r>
      <w:r w:rsidR="0078093C">
        <w:tab/>
      </w:r>
      <w:r w:rsidR="0078093C">
        <w:fldChar w:fldCharType="begin"/>
      </w:r>
      <w:r w:rsidR="0078093C">
        <w:instrText xml:space="preserve"> PAGEREF _Toc89694465 \h </w:instrText>
      </w:r>
      <w:r w:rsidR="0078093C">
        <w:fldChar w:fldCharType="separate"/>
      </w:r>
      <w:r w:rsidR="0078093C">
        <w:t>2</w:t>
      </w:r>
      <w:r w:rsidR="0078093C"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_Toc89694466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_Toc89694467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_Toc89694468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_Toc89694469 \h </w:instrText>
      </w:r>
      <w:r>
        <w:fldChar w:fldCharType="separate"/>
      </w:r>
      <w:r>
        <w:t>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_Toc89694470 \h </w:instrText>
      </w:r>
      <w:r>
        <w:fldChar w:fldCharType="separate"/>
      </w:r>
      <w:r>
        <w:t>6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_Toc89694471 \h </w:instrText>
      </w:r>
      <w:r>
        <w:fldChar w:fldCharType="separate"/>
      </w:r>
      <w:r>
        <w:t>9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_Toc89694472 \h </w:instrText>
      </w:r>
      <w:r>
        <w:fldChar w:fldCharType="separate"/>
      </w:r>
      <w:r>
        <w:t>13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_Toc89694473 \h </w:instrText>
      </w:r>
      <w:r>
        <w:fldChar w:fldCharType="separate"/>
      </w:r>
      <w:r>
        <w:t>19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_Toc89694474 \h </w:instrText>
      </w:r>
      <w:r>
        <w:fldChar w:fldCharType="separate"/>
      </w:r>
      <w:r>
        <w:t>20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 xml:space="preserve">Change </w:t>
      </w:r>
      <w:r w:rsidRPr="004354DA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_Toc89694475 \h </w:instrText>
      </w:r>
      <w:r>
        <w:fldChar w:fldCharType="separate"/>
      </w:r>
      <w:r>
        <w:t>21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_Toc89694476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_Toc89694477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_Toc89694478 \h </w:instrText>
      </w:r>
      <w:r>
        <w:fldChar w:fldCharType="separate"/>
      </w:r>
      <w:r>
        <w:t>25</w:t>
      </w:r>
      <w:r>
        <w:fldChar w:fldCharType="end"/>
      </w:r>
    </w:p>
    <w:p w:rsidR="0078093C" w:rsidRDefault="0078093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354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354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_Toc89694479 \h </w:instrText>
      </w:r>
      <w:r>
        <w:fldChar w:fldCharType="separate"/>
      </w:r>
      <w:r>
        <w:t>25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9694466"/>
      <w:r>
        <w:rPr>
          <w:b/>
          <w:lang w:eastAsia="ja-JP"/>
        </w:rPr>
        <w:lastRenderedPageBreak/>
        <w:t>Overview</w:t>
      </w:r>
      <w:bookmarkEnd w:id="2"/>
      <w:bookmarkEnd w:id="3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</w:t>
      </w:r>
      <w:r w:rsidR="00761715">
        <w:rPr>
          <w:rFonts w:cs="Arial" w:hint="eastAsia"/>
          <w:color w:val="000000"/>
          <w:lang w:eastAsia="zh-CN"/>
        </w:rPr>
        <w:t>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9694467"/>
      <w:r w:rsidRPr="007036CE">
        <w:rPr>
          <w:b/>
        </w:rPr>
        <w:t>Verification Test Summary</w:t>
      </w:r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</w:t>
      </w:r>
      <w:r w:rsidR="00761715">
        <w:rPr>
          <w:rFonts w:cs="Arial" w:hint="eastAsia"/>
          <w:sz w:val="21"/>
          <w:szCs w:val="22"/>
          <w:lang w:val="en-US" w:eastAsia="zh-CN"/>
        </w:rPr>
        <w:t>6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9694468"/>
      <w:r w:rsidRPr="00854C55">
        <w:rPr>
          <w:b/>
        </w:rPr>
        <w:t>Corrections required</w:t>
      </w:r>
      <w:bookmarkEnd w:id="5"/>
      <w:bookmarkEnd w:id="6"/>
      <w:bookmarkEnd w:id="7"/>
    </w:p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7572157"/>
      <w:bookmarkStart w:id="9" w:name="_Toc89694469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8"/>
      <w:r w:rsidR="0067554F">
        <w:rPr>
          <w:rFonts w:hint="eastAsia"/>
          <w:b/>
          <w:lang w:val="pt-BR" w:eastAsia="zh-CN"/>
        </w:rPr>
        <w:t>1</w:t>
      </w:r>
      <w:bookmarkEnd w:id="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B2EF0" w:rsidP="00F56933">
            <w:pPr>
              <w:spacing w:after="0"/>
            </w:pPr>
            <w:r>
              <w:rPr>
                <w:noProof/>
              </w:rPr>
              <w:t>fl_TC_11_1_6_NR5GC_TestBody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proofErr w:type="spellStart"/>
            <w:r w:rsidRPr="00E54F8E">
              <w:rPr>
                <w:lang w:val="en-US" w:eastAsia="zh-CN"/>
              </w:rPr>
              <w:t>Acoording</w:t>
            </w:r>
            <w:proofErr w:type="spellEnd"/>
            <w:r w:rsidRPr="00E54F8E">
              <w:rPr>
                <w:lang w:val="en-US" w:eastAsia="zh-CN"/>
              </w:rPr>
              <w:t xml:space="preserve"> to 38.331 clause 5.3.8.3, UE will ignore any field included in </w:t>
            </w:r>
            <w:proofErr w:type="spellStart"/>
            <w:r w:rsidRPr="00E54F8E">
              <w:rPr>
                <w:lang w:val="en-US" w:eastAsia="zh-CN"/>
              </w:rPr>
              <w:t>RRCRelease</w:t>
            </w:r>
            <w:proofErr w:type="spellEnd"/>
            <w:r w:rsidRPr="00E54F8E">
              <w:rPr>
                <w:lang w:val="en-US" w:eastAsia="zh-CN"/>
              </w:rPr>
              <w:t xml:space="preserve"> message except </w:t>
            </w:r>
            <w:proofErr w:type="spellStart"/>
            <w:r w:rsidRPr="00E54F8E">
              <w:rPr>
                <w:lang w:val="en-US" w:eastAsia="zh-CN"/>
              </w:rPr>
              <w:t>waitTime</w:t>
            </w:r>
            <w:proofErr w:type="spellEnd"/>
            <w:r w:rsidRPr="00E54F8E">
              <w:rPr>
                <w:lang w:val="en-US" w:eastAsia="zh-CN"/>
              </w:rPr>
              <w:t xml:space="preserve"> if the AS security is not activated, so it is should add security activate process after step 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Pr="002B2EF0" w:rsidRDefault="00E54F8E" w:rsidP="00A10EAA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E54F8E">
              <w:rPr>
                <w:rFonts w:ascii="Times New Roman" w:hAnsi="Times New Roman"/>
                <w:lang w:eastAsia="zh-CN"/>
              </w:rPr>
              <w:t xml:space="preserve">Add </w:t>
            </w:r>
            <w:proofErr w:type="spellStart"/>
            <w:r w:rsidRPr="00E54F8E">
              <w:rPr>
                <w:rFonts w:ascii="Times New Roman" w:hAnsi="Times New Roman"/>
                <w:lang w:eastAsia="zh-CN"/>
              </w:rPr>
              <w:t>f_NR_RRC_</w:t>
            </w:r>
            <w:proofErr w:type="gramStart"/>
            <w:r w:rsidRPr="00E54F8E">
              <w:rPr>
                <w:rFonts w:ascii="Times New Roman" w:hAnsi="Times New Roman"/>
                <w:lang w:eastAsia="zh-CN"/>
              </w:rPr>
              <w:t>ActivateSecurity</w:t>
            </w:r>
            <w:proofErr w:type="spellEnd"/>
            <w:r w:rsidRPr="00E54F8E">
              <w:rPr>
                <w:rFonts w:ascii="Times New Roman" w:hAnsi="Times New Roman"/>
                <w:lang w:eastAsia="zh-CN"/>
              </w:rPr>
              <w:t xml:space="preserve">  after</w:t>
            </w:r>
            <w:proofErr w:type="gramEnd"/>
            <w:r w:rsidRPr="00E54F8E">
              <w:rPr>
                <w:rFonts w:ascii="Times New Roman" w:hAnsi="Times New Roman"/>
                <w:lang w:eastAsia="zh-CN"/>
              </w:rPr>
              <w:t xml:space="preserve"> step5.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B7854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2B2EF0" w:rsidRDefault="00B823DB" w:rsidP="002B2E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2B2EF0">
              <w:rPr>
                <w:noProof/>
              </w:rPr>
              <w:t>function fl_TC_11_1_6_NR5GC_TestBody() runs on NR5GC_PTC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NG_NAS_GutiParameters_Type v_GutiParams := f_NR5GC_CellInfo_GetGutiParameters 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(present) NG_MobileIdentity v_S_TMSI := f_NG_S_TMSI2MobileIdentity(omit, v_GutiParams);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The SS transmits a Paging message on NR Cell 1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"Steps 3-4"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v_ReceivedMsg := f_NR_RRC_ConnEst_DefWithNas (nr_Cell1, tsc_NR_RRC_TI_Def, ?);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5"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if (not f_Check_NG_ServiceReqMsg (v_ReceivedMsg.Pdu,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cs_NAS_KeySetIdentifier_lv(f_NR_SecurityKSIamf_Get (), tsc_NasKsi_NativeSecurityContext),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v_S_TMSI,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?,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-, ?)) {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"Service Request Message Failed");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E54F8E" w:rsidRPr="00E54F8E">
              <w:rPr>
                <w:noProof/>
                <w:highlight w:val="yellow"/>
              </w:rPr>
              <w:t>f_NR_RRC_ActivateSecurity (nr_Cell1, v_ReceivedMsg.SecurityProtection.NasCount);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//@siclog "Step 6" siclog@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cell).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 // @sic R5s210662 sic@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 // @sic R5s210662 sic@</w:t>
            </w:r>
          </w:p>
          <w:p w:rsidR="002B2EF0" w:rsidRDefault="002B2EF0" w:rsidP="002B2EF0">
            <w:pPr>
              <w:rPr>
                <w:noProof/>
              </w:rPr>
            </w:pP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// Send authentication paramters to EUTRA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f_NR5GC_Send_GutiParametersToEUTRA(nr_Cell1);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B2EF0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823DB" w:rsidRDefault="002B2EF0" w:rsidP="002B2E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7572159"/>
      <w:bookmarkStart w:id="14" w:name="_Toc89694470"/>
      <w:r>
        <w:rPr>
          <w:b/>
          <w:lang w:val="pt-BR"/>
        </w:rPr>
        <w:lastRenderedPageBreak/>
        <w:t xml:space="preserve">Change </w:t>
      </w:r>
      <w:bookmarkEnd w:id="13"/>
      <w:r w:rsidR="00DA4F03">
        <w:rPr>
          <w:rFonts w:hint="eastAsia"/>
          <w:b/>
          <w:lang w:val="pt-BR" w:eastAsia="zh-CN"/>
        </w:rPr>
        <w:t>2</w:t>
      </w:r>
      <w:bookmarkEnd w:id="1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E54F8E" w:rsidP="00F56933">
            <w:pPr>
              <w:spacing w:after="0"/>
            </w:pPr>
            <w:r>
              <w:rPr>
                <w:noProof/>
              </w:rPr>
              <w:t>fl_TC_11_1_6_NR5GC_EUTRA_TestBody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Pr="00465C02" w:rsidRDefault="00F137E3" w:rsidP="00A10EAA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="000056B6">
              <w:rPr>
                <w:rFonts w:hint="eastAsia"/>
                <w:lang w:val="en-US" w:eastAsia="zh-CN"/>
              </w:rPr>
              <w:t xml:space="preserve">36.508 </w:t>
            </w:r>
            <w:r w:rsidR="000056B6" w:rsidRPr="00992F46">
              <w:t>Table 4.5A.7.3-1</w:t>
            </w:r>
            <w:r w:rsidR="000056B6">
              <w:rPr>
                <w:rFonts w:hint="eastAsia"/>
                <w:lang w:eastAsia="zh-CN"/>
              </w:rPr>
              <w:t>, there is no other reconfiguration process between step 7 and step 13.</w:t>
            </w:r>
          </w:p>
          <w:p w:rsidR="00465C02" w:rsidRPr="000A14B9" w:rsidRDefault="000A14B9" w:rsidP="00A10EA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lang w:eastAsia="zh-CN"/>
              </w:rPr>
            </w:pPr>
            <w:proofErr w:type="spellStart"/>
            <w:r w:rsidRPr="000A14B9">
              <w:rPr>
                <w:rFonts w:ascii="Times New Roman" w:hAnsi="Times New Roman" w:hint="eastAsia"/>
                <w:lang w:eastAsia="zh-CN"/>
              </w:rPr>
              <w:t>Acoording</w:t>
            </w:r>
            <w:proofErr w:type="spellEnd"/>
            <w:r w:rsidRPr="000A14B9">
              <w:rPr>
                <w:rFonts w:ascii="Times New Roman" w:hAnsi="Times New Roman" w:hint="eastAsia"/>
                <w:lang w:eastAsia="zh-CN"/>
              </w:rPr>
              <w:t xml:space="preserve"> to </w:t>
            </w:r>
            <w:r w:rsidRPr="000A14B9">
              <w:rPr>
                <w:rFonts w:ascii="Times New Roman" w:hAnsi="Times New Roman"/>
                <w:lang w:eastAsia="zh-CN"/>
              </w:rPr>
              <w:t xml:space="preserve">TS </w:t>
            </w:r>
            <w:r w:rsidRPr="000A14B9">
              <w:rPr>
                <w:rFonts w:ascii="Times New Roman" w:hAnsi="Times New Roman" w:hint="eastAsia"/>
                <w:lang w:eastAsia="zh-CN"/>
              </w:rPr>
              <w:t xml:space="preserve">23.502 clause </w:t>
            </w:r>
            <w:proofErr w:type="gramStart"/>
            <w:r w:rsidRPr="000A14B9">
              <w:rPr>
                <w:rFonts w:ascii="Times New Roman" w:hAnsi="Times New Roman" w:hint="eastAsia"/>
                <w:lang w:eastAsia="zh-CN"/>
              </w:rPr>
              <w:t>4.1.1.2.2  step</w:t>
            </w:r>
            <w:proofErr w:type="gramEnd"/>
            <w:r w:rsidRPr="000A14B9">
              <w:rPr>
                <w:rFonts w:ascii="Times New Roman" w:hAnsi="Times New Roman" w:hint="eastAsia"/>
                <w:lang w:eastAsia="zh-CN"/>
              </w:rPr>
              <w:t>13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. It should to add </w:t>
            </w:r>
            <w:r w:rsidR="00465C02" w:rsidRPr="000A14B9">
              <w:rPr>
                <w:rFonts w:ascii="Times New Roman" w:hAnsi="Times New Roman"/>
                <w:lang w:eastAsia="zh-CN"/>
              </w:rPr>
              <w:t>PDN CONNECTIVITY REQUEST</w:t>
            </w:r>
            <w:r w:rsidR="00465C02" w:rsidRPr="000A14B9">
              <w:rPr>
                <w:rFonts w:ascii="Times New Roman" w:hAnsi="Times New Roman" w:hint="eastAsia"/>
                <w:lang w:eastAsia="zh-CN"/>
              </w:rPr>
              <w:t xml:space="preserve"> process.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103A2" w:rsidRDefault="000056B6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0056B6">
              <w:rPr>
                <w:rFonts w:ascii="Times New Roman" w:hAnsi="Times New Roman" w:hint="eastAsia"/>
                <w:lang w:eastAsia="zh-CN"/>
              </w:rPr>
              <w:t xml:space="preserve">Delete </w:t>
            </w:r>
            <w:r w:rsidRPr="000056B6">
              <w:rPr>
                <w:rFonts w:ascii="Times New Roman" w:hAnsi="Times New Roman"/>
                <w:lang w:eastAsia="zh-CN"/>
              </w:rPr>
              <w:t>f_EUTRA38_MultiPDN_Activate_SRB2_DRB_SendRrcMsg</w:t>
            </w:r>
            <w:r w:rsidRPr="000056B6">
              <w:rPr>
                <w:rFonts w:ascii="Times New Roman" w:hAnsi="Times New Roman" w:hint="eastAsia"/>
                <w:lang w:eastAsia="zh-CN"/>
              </w:rPr>
              <w:t xml:space="preserve"> after step 21</w:t>
            </w:r>
          </w:p>
          <w:p w:rsidR="00465C02" w:rsidRPr="00F759F2" w:rsidRDefault="00465C02" w:rsidP="00A10EAA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</w:t>
            </w:r>
            <w:r>
              <w:rPr>
                <w:rFonts w:ascii="Times New Roman" w:hAnsi="Times New Roman" w:hint="eastAsia"/>
                <w:lang w:val="en-US" w:eastAsia="zh-CN"/>
              </w:rPr>
              <w:t>0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CE5141" w:rsidRDefault="00B823DB" w:rsidP="00F56933">
            <w:pPr>
              <w:spacing w:before="40" w:after="40"/>
              <w:rPr>
                <w:rFonts w:ascii="Arial" w:hAnsi="Arial"/>
                <w:b/>
                <w:highlight w:val="green"/>
              </w:rPr>
            </w:pPr>
            <w:r w:rsidRPr="00CE5141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CE5141" w:rsidRDefault="00BB7854" w:rsidP="00BB7854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/>
                <w:highlight w:val="cyan"/>
              </w:rPr>
            </w:pPr>
            <w:r w:rsidRPr="00CE5141">
              <w:rPr>
                <w:rFonts w:ascii="Arial" w:hAnsi="Arial"/>
                <w:highlight w:val="cyan"/>
              </w:rPr>
              <w:t>Accepted</w:t>
            </w:r>
          </w:p>
          <w:p w:rsidR="00BB7854" w:rsidRPr="00CE5141" w:rsidRDefault="00BB7854" w:rsidP="00CE5141">
            <w:pPr>
              <w:pStyle w:val="ListParagraph"/>
              <w:numPr>
                <w:ilvl w:val="0"/>
                <w:numId w:val="17"/>
              </w:numPr>
              <w:ind w:firstLineChars="0"/>
              <w:rPr>
                <w:rFonts w:ascii="Arial" w:hAnsi="Arial"/>
                <w:highlight w:val="green"/>
              </w:rPr>
            </w:pPr>
            <w:r w:rsidRPr="00CE5141">
              <w:rPr>
                <w:rFonts w:ascii="Arial" w:hAnsi="Arial"/>
                <w:highlight w:val="green"/>
              </w:rPr>
              <w:t>Accepted</w:t>
            </w:r>
            <w:r w:rsidR="00A74A5B" w:rsidRPr="00CE5141">
              <w:rPr>
                <w:rFonts w:ascii="Arial" w:hAnsi="Arial"/>
                <w:highlight w:val="green"/>
              </w:rPr>
              <w:t xml:space="preserve">, used </w:t>
            </w:r>
            <w:r w:rsidR="00A74A5B" w:rsidRPr="00CE5141">
              <w:rPr>
                <w:noProof/>
                <w:highlight w:val="green"/>
                <w:lang w:eastAsia="zh-CN"/>
              </w:rPr>
              <w:t>f_EUTRA38_MultiPDN_EstablishAdditionalPDN_Step2 instead of f_EUTRA38_MultiPDN_EstablishAdditionalPDN_Step2_FB</w:t>
            </w:r>
            <w:bookmarkStart w:id="15" w:name="_GoBack"/>
            <w:bookmarkEnd w:id="15"/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var NasCountInfo_Type v_NasCountInfo;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0056B6">
              <w:rPr>
                <w:noProof/>
                <w:highlight w:val="yellow"/>
              </w:rPr>
              <w:t>// Get the latest NAS count FFS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v_NasCountInfo := f_EUTRA_NB_SS_NAS_CountGet(NASCTRL);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// @siclog "Step 22" siclog@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f_EUTRA38_MultiPDN_Activate_SRB2_DRB_SendRrcMsg(eutra_Cell1,</w:t>
            </w:r>
          </w:p>
          <w:p w:rsidR="00E54F8E" w:rsidRPr="000056B6" w:rsidRDefault="00E54F8E" w:rsidP="00E54F8E">
            <w:pPr>
              <w:rPr>
                <w:noProof/>
                <w:highlight w:val="yellow"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 w:rsidRPr="000056B6">
              <w:rPr>
                <w:noProof/>
                <w:highlight w:val="yellow"/>
              </w:rPr>
              <w:t xml:space="preserve">                                                  v_NasCountInfo.UL);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23DB" w:rsidTr="00F56933">
        <w:tc>
          <w:tcPr>
            <w:tcW w:w="9855" w:type="dxa"/>
            <w:shd w:val="clear" w:color="auto" w:fill="auto"/>
          </w:tcPr>
          <w:p w:rsidR="00E54F8E" w:rsidRDefault="00B823DB" w:rsidP="00E54F8E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E54F8E">
              <w:rPr>
                <w:noProof/>
              </w:rPr>
              <w:t>function fl_TC_11_1_6_NR5GC_EUTRA_TestBody() runs on EUTRA_Multi5GS_PTC</w:t>
            </w:r>
          </w:p>
          <w:p w:rsidR="00E54F8E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 xml:space="preserve">  {</w:t>
            </w:r>
          </w:p>
          <w:p w:rsidR="00E54F8E" w:rsidRDefault="00E54F8E" w:rsidP="0005718F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var NasCountInfo_Type v_NasCountInfo;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05718F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05718F" w:rsidRPr="0005718F" w:rsidRDefault="0005718F" w:rsidP="0005718F">
            <w:pPr>
              <w:rPr>
                <w:noProof/>
                <w:highlight w:val="yellow"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05718F" w:rsidRPr="0005718F" w:rsidRDefault="0005718F" w:rsidP="0005718F">
            <w:pPr>
              <w:ind w:firstLine="195"/>
              <w:rPr>
                <w:noProof/>
                <w:lang w:eastAsia="zh-CN"/>
              </w:rPr>
            </w:pPr>
            <w:r w:rsidRPr="0005718F">
              <w:rPr>
                <w:noProof/>
                <w:highlight w:val="yellow"/>
                <w:lang w:eastAsia="zh-CN"/>
              </w:rPr>
              <w:t>timer t_wait := 5.0;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f_EUTRA38_IRAT_ListOfFrequencies({eutra_Cell1}));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5A"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f_EUTRA38_SetCellPower(eutra_Cell1, tsc_Suitable_NeighbourIntraFreq_CellRS_EPRE, tsc_Suitable_NeighbourIntraFreq_CellRS_EPRE);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921025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fl_TAUReject_AttachWithoutN26 ();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>alt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f_EUTRA38_MultiPDN_EstablishAdditionalPDN_Step2_FB(eutra_Cell1, v_ReceivedAsp.Signalling.Nas[0].Pdu.Msg.pDN_CONNECTIVITY_REQUEST);          a_EUTRA_IdleUpdated_ConnectToAdditionalPDN_Step3(eutra_Cell1);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921025" w:rsidRPr="00921025" w:rsidRDefault="00921025" w:rsidP="00921025">
            <w:pPr>
              <w:ind w:firstLine="195"/>
              <w:rPr>
                <w:noProof/>
                <w:highlight w:val="yellow"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921025" w:rsidRDefault="00921025" w:rsidP="00921025">
            <w:pPr>
              <w:ind w:firstLine="195"/>
              <w:rPr>
                <w:noProof/>
                <w:lang w:eastAsia="zh-CN"/>
              </w:rPr>
            </w:pPr>
            <w:r w:rsidRPr="00921025">
              <w:rPr>
                <w:noProof/>
                <w:highlight w:val="yellow"/>
                <w:lang w:eastAsia="zh-CN"/>
              </w:rPr>
              <w:t xml:space="preserve">     }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Wait here for optional re-register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f_EUTRA_DelayForUserPlaneSignalling (waitForIMS);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then tell IMS to continue with MT call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21"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Step 7 of 4.5A.6.3-1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f_EUTRA38_MultiPDN_RRCConnectionReconfiguration_Common(eutra_Cell1,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{cs_508_SRB2_ToAddMod_DEFAULT},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{cs_508_DRB_ToAddMod_DEFAULT_AM(tsc_DRB1)});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22"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f_EUTRA_Activate_SRB2_DRB_ReceiveRrcAndNasMsg(eutra_Cell1,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tsc_RRC_TI_Def);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@siclog "Step 26 - 28" siclog@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E54F8E" w:rsidRDefault="00E54F8E" w:rsidP="00E54F8E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E54F8E" w:rsidP="00E54F8E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9694471"/>
      <w:r>
        <w:rPr>
          <w:b/>
          <w:lang w:val="pt-BR"/>
        </w:rPr>
        <w:lastRenderedPageBreak/>
        <w:t xml:space="preserve">Change </w:t>
      </w:r>
      <w:r w:rsidR="00DA4F03"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3472F4" w:rsidP="00F56933">
            <w:pPr>
              <w:spacing w:after="0"/>
            </w:pPr>
            <w:r>
              <w:rPr>
                <w:noProof/>
              </w:rPr>
              <w:t>f_TC_11_1_6_NR5GC_IMS1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41A05" w:rsidRPr="0071111A" w:rsidRDefault="0071111A" w:rsidP="00A10EAA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v_SipUrl</w:t>
            </w:r>
            <w:r>
              <w:rPr>
                <w:rFonts w:hint="eastAsia"/>
                <w:noProof/>
                <w:lang w:eastAsia="zh-CN"/>
              </w:rPr>
              <w:t xml:space="preserve"> can not be initialized until </w:t>
            </w:r>
            <w:r>
              <w:rPr>
                <w:noProof/>
              </w:rPr>
              <w:t>fl_IMSFallback_PreambleRegistrations</w:t>
            </w:r>
            <w:r>
              <w:rPr>
                <w:rFonts w:hint="eastAsia"/>
                <w:noProof/>
                <w:lang w:eastAsia="zh-CN"/>
              </w:rPr>
              <w:t xml:space="preserve"> is run</w:t>
            </w:r>
            <w:r w:rsidR="00541A0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41A05" w:rsidRPr="0071111A" w:rsidRDefault="006156EC" w:rsidP="00A10EAA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BB7854" w:rsidP="00F5693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1111A">
              <w:rPr>
                <w:noProof/>
              </w:rPr>
              <w:t xml:space="preserve">function </w:t>
            </w:r>
            <w:bookmarkStart w:id="17" w:name="OLE_LINK5"/>
            <w:bookmarkStart w:id="18" w:name="OLE_LINK6"/>
            <w:r w:rsidR="0071111A">
              <w:rPr>
                <w:noProof/>
              </w:rPr>
              <w:t>f_TC_11_1_6_NR5GC_IMS1</w:t>
            </w:r>
            <w:bookmarkEnd w:id="17"/>
            <w:bookmarkEnd w:id="18"/>
            <w:r w:rsidR="0071111A">
              <w:rPr>
                <w:noProof/>
              </w:rPr>
              <w:t>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 </w:t>
            </w:r>
            <w:r w:rsidRPr="0071111A">
              <w:rPr>
                <w:noProof/>
                <w:highlight w:val="yellow"/>
              </w:rPr>
              <w:t>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571AB" w:rsidTr="00F56933">
        <w:tc>
          <w:tcPr>
            <w:tcW w:w="9855" w:type="dxa"/>
            <w:shd w:val="clear" w:color="auto" w:fill="auto"/>
          </w:tcPr>
          <w:p w:rsidR="0071111A" w:rsidRDefault="00D571AB" w:rsidP="0071111A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71111A">
              <w:rPr>
                <w:noProof/>
              </w:rPr>
              <w:t>function f_TC_11_1_6_NR5GC_IMS1()runs on IMS_PTC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INVITE_Request v_InviteRequest;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template (present) SipUrl v_SipUrl;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IMS_DATA_REQ v_IMS_REGISTER_REQ_ByRef;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v_InviteRequestWithSdpVal; /* @sic R5w140112: v_InviteRequestWithSdpVal instead of v_InviteRequest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IMS_ResponseWithSdp_Type v_ResponseWithSdp;              /* @sic R5w140112 sic@ */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IMS_Response_Type v_SessionInProgress183;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var SipUrl v_ContactSipUrlUE;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71111A" w:rsidRDefault="0071111A" w:rsidP="0071111A">
            <w:pPr>
              <w:ind w:firstLineChars="100" w:firstLine="200"/>
              <w:rPr>
                <w:noProof/>
              </w:rPr>
            </w:pPr>
            <w:r w:rsidRPr="0071111A">
              <w:rPr>
                <w:noProof/>
                <w:highlight w:val="yellow"/>
              </w:rPr>
              <w:t>v_SipUrl := cr_SipUri_HostPort(f_IMS_PTC_ImsInfo_GetHomeDomainName());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Exception: Optional C.46 before Invite Request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a_IMS_ReceiveRequest(car_IMS_Register_Request(cr_REGISTER_Request(v_SipUrl)), v_IMS_REGISTER_REQ_ByRef) {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IMS_Server.send(cas_IMS_DATA_RSP(f_IMS_RoutingInfo_ULtoDL(v_IMS_REGISTER_REQ_ByRef.RoutingInfo),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cs_Response(c_statusLine200, f_IMS_RegisterResponse_200_MessageHeaderTX(v_IMS_REGISTER_REQ_ByRef.Request.Register))));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 repeat;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[] OtherIPCAN.receive(cmr_IMS_IPCAN_Trigger) {}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21 - 28"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v_InviteRequestWithSdpVal := f_IMS_MTCallSetup_BuildInviteRequestWithSdp();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v_InviteRequest := v_InviteRequestWithSdpVal.Invite;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v_ResponseWithSdp := f_IMS_MTCallSetup_AnnexC11_Steps1_4(v_InviteRequestWithSdpVal);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v_SessionInProgress183 := v_ResponseWithSdp.Response;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v_ContactSipUrlUE := f_MessageHeader_GetContactSipUrl(v_SessionInProgress183.msgHeader);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5 - 6. Send PRACK, Receive 200 OK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f_IMS_MTCallSetup_SendPRACK_ReceiveOK(v_InviteRequest, v_SessionInProgress183.msgHeader);     /* @sic R5-181141: steps 5-6 before sending the trigger sic@ */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Inform EUTRA: IMS Call established.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//Wait for Co-ordination message from EUTRA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Step 7 - 13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f_IMS_MTCallSetup_AnnexC11_Steps7_13(v_InviteRequestWithSdpVal, v_ResponseWithSdp);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41"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// @siclog "Step 42" siclog@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f_IMS_CallReleaseMT(v_ContactSipUrlUE);</w:t>
            </w: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71111A" w:rsidRDefault="0071111A" w:rsidP="0071111A">
            <w:pPr>
              <w:rPr>
                <w:noProof/>
              </w:rPr>
            </w:pPr>
          </w:p>
          <w:p w:rsidR="0071111A" w:rsidRDefault="0071111A" w:rsidP="0071111A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71111A" w:rsidP="0071111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8969447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4</w:t>
      </w:r>
      <w:bookmarkEnd w:id="19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652D44" w:rsidRDefault="00136022" w:rsidP="00136022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4067D7" w:rsidRDefault="00136022" w:rsidP="0013602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proofErr w:type="spellStart"/>
            <w:r w:rsidRPr="00D67004">
              <w:rPr>
                <w:rFonts w:ascii="Times New Roman" w:hAnsi="Times New Roman"/>
                <w:lang w:eastAsia="zh-CN"/>
              </w:rPr>
              <w:t>v_GutiParams</w:t>
            </w:r>
            <w:proofErr w:type="spellEnd"/>
            <w:r>
              <w:rPr>
                <w:rFonts w:ascii="Times New Roman" w:hAnsi="Times New Roman"/>
                <w:lang w:eastAsia="zh-CN"/>
              </w:rPr>
              <w:t>’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136022" w:rsidRPr="00E751F5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36022" w:rsidRPr="00E751F5" w:rsidRDefault="00BB7854" w:rsidP="004A282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function fl_TAUReject_AttachWithoutN26 () runs on EUTRA_Multi5GS_PTC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f_IMS_IPCAN_SendCoOrdMsg(IMS[tsc_Index_IMS1], cms_IPCAN_IMS_QueryResponse(f_EUTRA_IMS_IpcanInfo()));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v_NAS_Expected);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136022" w:rsidRDefault="00136022" w:rsidP="004A282C">
            <w:pPr>
              <w:rPr>
                <w:noProof/>
              </w:rPr>
            </w:pP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4473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36022" w:rsidTr="004A282C">
        <w:trPr>
          <w:trHeight w:val="447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36022" w:rsidRPr="002D56A7" w:rsidRDefault="00136022" w:rsidP="004A282C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136022" w:rsidRPr="004A6B5A" w:rsidTr="004A282C">
        <w:trPr>
          <w:trHeight w:val="775"/>
        </w:trPr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numPr>
                <w:ilvl w:val="0"/>
                <w:numId w:val="12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6022" w:rsidRPr="00086E84" w:rsidRDefault="00136022" w:rsidP="00136022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36022" w:rsidTr="004A282C">
        <w:tc>
          <w:tcPr>
            <w:tcW w:w="2075" w:type="dxa"/>
          </w:tcPr>
          <w:p w:rsidR="00136022" w:rsidRPr="00E751F5" w:rsidRDefault="00136022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6022" w:rsidRPr="007015EF" w:rsidRDefault="00136022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BB7854" w:rsidRPr="00E751F5" w:rsidTr="004A282C">
        <w:tc>
          <w:tcPr>
            <w:tcW w:w="2075" w:type="dxa"/>
          </w:tcPr>
          <w:p w:rsidR="00BB7854" w:rsidRPr="00E751F5" w:rsidRDefault="00BB7854" w:rsidP="00BB78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B7854" w:rsidRPr="00E751F5" w:rsidRDefault="00BB7854" w:rsidP="00BB785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36022" w:rsidRDefault="00136022" w:rsidP="00136022">
      <w:pPr>
        <w:rPr>
          <w:noProof/>
        </w:rPr>
      </w:pPr>
    </w:p>
    <w:p w:rsidR="00136022" w:rsidRPr="007015EF" w:rsidRDefault="00136022" w:rsidP="00136022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6022" w:rsidTr="004A282C">
        <w:tc>
          <w:tcPr>
            <w:tcW w:w="9855" w:type="dxa"/>
            <w:shd w:val="clear" w:color="auto" w:fill="auto"/>
          </w:tcPr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136022" w:rsidRDefault="00136022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136022" w:rsidRDefault="00136022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537BF6" w:rsidRPr="0065443B" w:rsidRDefault="00537BF6" w:rsidP="00537B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4474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537BF6" w:rsidTr="004A282C">
        <w:trPr>
          <w:trHeight w:val="447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37BF6" w:rsidRPr="002D56A7" w:rsidRDefault="00537BF6" w:rsidP="004A282C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537BF6" w:rsidRPr="004A6B5A" w:rsidTr="004A282C">
        <w:trPr>
          <w:trHeight w:val="775"/>
        </w:trPr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numPr>
                <w:ilvl w:val="0"/>
                <w:numId w:val="1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37BF6" w:rsidRPr="00086E84" w:rsidRDefault="00537BF6" w:rsidP="00A10EAA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proofErr w:type="spellStart"/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proofErr w:type="spellEnd"/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537BF6" w:rsidTr="004A282C">
        <w:tc>
          <w:tcPr>
            <w:tcW w:w="2075" w:type="dxa"/>
          </w:tcPr>
          <w:p w:rsidR="00537BF6" w:rsidRPr="00E751F5" w:rsidRDefault="00537BF6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37BF6" w:rsidRPr="007015EF" w:rsidRDefault="00537BF6" w:rsidP="004A282C">
            <w:pPr>
              <w:spacing w:after="0"/>
            </w:pPr>
            <w:r w:rsidRPr="004067D7">
              <w:t>EPS_Fallback_NR5GC_EUTRA.ttcn</w:t>
            </w:r>
          </w:p>
        </w:tc>
      </w:tr>
      <w:tr w:rsidR="00BB7854" w:rsidRPr="00E751F5" w:rsidTr="004A282C">
        <w:tc>
          <w:tcPr>
            <w:tcW w:w="2075" w:type="dxa"/>
          </w:tcPr>
          <w:p w:rsidR="00BB7854" w:rsidRPr="00E751F5" w:rsidRDefault="00BB7854" w:rsidP="00BB78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B7854" w:rsidRPr="00E751F5" w:rsidRDefault="00BB7854" w:rsidP="00BB785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(already implemented in 21wk49)</w:t>
            </w: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537BF6" w:rsidRDefault="00537BF6" w:rsidP="00537BF6">
      <w:pPr>
        <w:rPr>
          <w:noProof/>
        </w:rPr>
      </w:pPr>
    </w:p>
    <w:p w:rsidR="00537BF6" w:rsidRPr="007015EF" w:rsidRDefault="00537BF6" w:rsidP="00537BF6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7BF6" w:rsidTr="004A282C">
        <w:tc>
          <w:tcPr>
            <w:tcW w:w="9855" w:type="dxa"/>
            <w:shd w:val="clear" w:color="auto" w:fill="auto"/>
          </w:tcPr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cr_PDN_CONNECTIVITY_REQUEST_N1ToS1(template (present) B3_Type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537BF6" w:rsidRDefault="00537BF6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537BF6" w:rsidRDefault="00537BF6" w:rsidP="004A282C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A64F57" w:rsidRPr="0065443B" w:rsidRDefault="00A64F57" w:rsidP="00A64F5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9693772"/>
      <w:bookmarkStart w:id="23" w:name="_Toc89694475"/>
      <w:r>
        <w:rPr>
          <w:b/>
          <w:lang w:val="pt-BR"/>
        </w:rPr>
        <w:lastRenderedPageBreak/>
        <w:t xml:space="preserve">Change </w:t>
      </w:r>
      <w:bookmarkEnd w:id="22"/>
      <w:r>
        <w:rPr>
          <w:rFonts w:hint="eastAsia"/>
          <w:b/>
          <w:lang w:val="pt-BR" w:eastAsia="zh-CN"/>
        </w:rPr>
        <w:t>7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64F57" w:rsidTr="004A282C">
        <w:trPr>
          <w:trHeight w:val="447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A64F57" w:rsidRPr="002D56A7" w:rsidRDefault="00A64F57" w:rsidP="004A282C">
            <w:pPr>
              <w:spacing w:after="0"/>
              <w:rPr>
                <w:lang w:eastAsia="zh-CN"/>
              </w:rPr>
            </w:pPr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</w:p>
        </w:tc>
      </w:tr>
      <w:tr w:rsidR="00A64F57" w:rsidRPr="004A6B5A" w:rsidTr="004A282C">
        <w:trPr>
          <w:trHeight w:val="775"/>
        </w:trPr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EPS Fall Back, </w:t>
            </w:r>
            <w:proofErr w:type="gramStart"/>
            <w:r>
              <w:rPr>
                <w:rFonts w:hint="eastAsia"/>
                <w:lang w:val="en-US" w:eastAsia="zh-CN"/>
              </w:rPr>
              <w:t>The</w:t>
            </w:r>
            <w:proofErr w:type="gramEnd"/>
            <w:r>
              <w:rPr>
                <w:rFonts w:hint="eastAsia"/>
                <w:lang w:val="en-US" w:eastAsia="zh-CN"/>
              </w:rPr>
              <w:t xml:space="preserve"> internet type IP link already exists, it should use the </w:t>
            </w:r>
            <w:r w:rsidRPr="002E02F9">
              <w:rPr>
                <w:noProof/>
              </w:rPr>
              <w:t>f_IP_ChangeDrbMappingEUTRA</w:t>
            </w:r>
            <w:r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A64F57" w:rsidRPr="00086E84" w:rsidRDefault="00A64F57" w:rsidP="00A64F5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A64F57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A64F57" w:rsidRPr="007015EF" w:rsidRDefault="00A64F57" w:rsidP="004A282C">
            <w:pPr>
              <w:spacing w:after="0"/>
            </w:pPr>
            <w:r w:rsidRPr="002E02F9">
              <w:t>EUTRA38_NR5GC_InitialRegistration.ttcn</w:t>
            </w:r>
          </w:p>
        </w:tc>
      </w:tr>
      <w:tr w:rsidR="00A64F57" w:rsidRPr="00E751F5" w:rsidTr="004A282C">
        <w:tc>
          <w:tcPr>
            <w:tcW w:w="2075" w:type="dxa"/>
          </w:tcPr>
          <w:p w:rsidR="00A64F57" w:rsidRPr="00E751F5" w:rsidRDefault="00A64F57" w:rsidP="004A28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A64F57" w:rsidRPr="00E751F5" w:rsidRDefault="00BB7854" w:rsidP="004A282C">
            <w:pPr>
              <w:rPr>
                <w:rFonts w:ascii="Arial" w:hAnsi="Arial"/>
                <w:highlight w:val="cyan"/>
              </w:rPr>
            </w:pPr>
            <w:r w:rsidRPr="00BB7854">
              <w:rPr>
                <w:rFonts w:ascii="Arial" w:hAnsi="Arial"/>
                <w:highlight w:val="red"/>
              </w:rPr>
              <w:t>Rejected</w:t>
            </w:r>
          </w:p>
        </w:tc>
      </w:tr>
    </w:tbl>
    <w:p w:rsidR="00A64F57" w:rsidRDefault="00A64F57" w:rsidP="00A64F57">
      <w:pPr>
        <w:rPr>
          <w:noProof/>
        </w:rPr>
      </w:pPr>
    </w:p>
    <w:p w:rsidR="00A64F57" w:rsidRPr="007015EF" w:rsidRDefault="00A64F57" w:rsidP="00A64F57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64F57" w:rsidTr="004A282C">
        <w:tc>
          <w:tcPr>
            <w:tcW w:w="9855" w:type="dxa"/>
            <w:shd w:val="clear" w:color="auto" w:fill="auto"/>
          </w:tcPr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function </w:t>
            </w:r>
            <w:bookmarkStart w:id="24" w:name="OLE_LINK11"/>
            <w:bookmarkStart w:id="25" w:name="OLE_LINK12"/>
            <w:r>
              <w:rPr>
                <w:noProof/>
              </w:rPr>
              <w:t>f_EUTRA38_MultiPDN_EstablishAdditionalPDN_Step2</w:t>
            </w:r>
            <w:bookmarkEnd w:id="24"/>
            <w:bookmarkEnd w:id="25"/>
            <w:r>
              <w:rPr>
                <w:rFonts w:hint="eastAsia"/>
                <w:noProof/>
                <w:lang w:eastAsia="zh-CN"/>
              </w:rPr>
              <w:t>_FB</w:t>
            </w:r>
            <w:r>
              <w:rPr>
                <w:noProof/>
              </w:rPr>
              <w:t>(EUTRA_CellId_Type 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:rsidR="00A64F57" w:rsidRPr="00BB7854" w:rsidRDefault="00A64F57" w:rsidP="004A282C">
            <w:pPr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BB7854">
              <w:rPr>
                <w:noProof/>
                <w:lang w:val="de-DE"/>
              </w:rPr>
              <w:t>var PDU_PDN_DNN_Type v_PDN_Type;</w:t>
            </w:r>
          </w:p>
          <w:p w:rsidR="00A64F57" w:rsidRDefault="00A64F57" w:rsidP="004A282C">
            <w:pPr>
              <w:rPr>
                <w:noProof/>
              </w:rPr>
            </w:pPr>
            <w:r w:rsidRPr="00BB7854">
              <w:rPr>
                <w:noProof/>
                <w:lang w:val="de-DE"/>
              </w:rPr>
              <w:lastRenderedPageBreak/>
              <w:t xml:space="preserve">    </w:t>
            </w:r>
            <w:r>
              <w:rPr>
                <w:noProof/>
              </w:rPr>
              <w:t>var PDN_Index_Type v_PdnIndex;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v_StartPDN := false; // no need to change DRB mapping as this has already been done in calling function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break;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02F9">
              <w:rPr>
                <w:noProof/>
              </w:rPr>
              <w:t>f_IP_ChangeDrbMappingEUTRA(IP, p_CellId, v_NewDRBId, v_PdnIndex);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A64F57" w:rsidRDefault="00A64F57" w:rsidP="004A282C">
            <w:pPr>
              <w:rPr>
                <w:noProof/>
              </w:rPr>
            </w:pP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1,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0,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:rsidR="00A64F57" w:rsidRDefault="00A64F57" w:rsidP="004A282C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89694476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26"/>
    </w:p>
    <w:p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122434494"/>
      <w:bookmarkStart w:id="28" w:name="_Toc295288971"/>
      <w:bookmarkStart w:id="29" w:name="_Toc325725666"/>
      <w:bookmarkStart w:id="30" w:name="_Toc89694477"/>
      <w:r w:rsidRPr="00854C55">
        <w:rPr>
          <w:rFonts w:cs="Arial"/>
          <w:b/>
        </w:rPr>
        <w:t>Execution Log Files</w:t>
      </w:r>
      <w:bookmarkEnd w:id="27"/>
      <w:bookmarkEnd w:id="28"/>
      <w:bookmarkEnd w:id="29"/>
      <w:bookmarkEnd w:id="30"/>
    </w:p>
    <w:p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43191966"/>
      <w:bookmarkStart w:id="32" w:name="_Toc54877395"/>
      <w:bookmarkStart w:id="33" w:name="_Toc89694478"/>
      <w:r w:rsidRPr="008E5C6A">
        <w:rPr>
          <w:b/>
          <w:lang w:val="pt-BR"/>
        </w:rPr>
        <w:t>HiSilicon Balong 5000</w:t>
      </w:r>
      <w:bookmarkEnd w:id="31"/>
      <w:bookmarkEnd w:id="32"/>
      <w:bookmarkEnd w:id="33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A10EAA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761715">
        <w:rPr>
          <w:rFonts w:ascii="Calibri" w:hAnsi="Calibri" w:cs="Calibri" w:hint="eastAsia"/>
          <w:sz w:val="22"/>
          <w:lang w:eastAsia="zh-CN"/>
        </w:rPr>
        <w:t>6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4" w:name="_Toc122434496"/>
      <w:bookmarkStart w:id="35" w:name="_Toc295288973"/>
      <w:bookmarkStart w:id="36" w:name="_Toc325725668"/>
      <w:bookmarkStart w:id="37" w:name="_Toc89694479"/>
      <w:r w:rsidRPr="002D362B">
        <w:rPr>
          <w:rFonts w:cs="Arial"/>
          <w:b/>
        </w:rPr>
        <w:t>References</w:t>
      </w:r>
      <w:bookmarkEnd w:id="34"/>
      <w:bookmarkEnd w:id="35"/>
      <w:bookmarkEnd w:id="36"/>
      <w:bookmarkEnd w:id="3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037BF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037BFB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709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</w:t>
            </w:r>
            <w:r w:rsidR="00761715">
              <w:rPr>
                <w:rFonts w:ascii="Calibri" w:hAnsi="Calibri" w:cs="Calibri" w:hint="eastAsia"/>
                <w:sz w:val="22"/>
                <w:lang w:eastAsia="zh-CN"/>
              </w:rPr>
              <w:t>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761715" w:rsidRDefault="001E41F3" w:rsidP="00603F4B">
      <w:pPr>
        <w:rPr>
          <w:noProof/>
        </w:rPr>
      </w:pPr>
    </w:p>
    <w:sectPr w:rsidR="001E41F3" w:rsidRPr="0076171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F50" w:rsidRDefault="00873F50">
      <w:r>
        <w:separator/>
      </w:r>
    </w:p>
  </w:endnote>
  <w:endnote w:type="continuationSeparator" w:id="0">
    <w:p w:rsidR="00873F50" w:rsidRDefault="0087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F50" w:rsidRDefault="00873F50">
      <w:r>
        <w:separator/>
      </w:r>
    </w:p>
  </w:footnote>
  <w:footnote w:type="continuationSeparator" w:id="0">
    <w:p w:rsidR="00873F50" w:rsidRDefault="0087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398B" w:rsidRDefault="00743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C40380"/>
    <w:multiLevelType w:val="hybridMultilevel"/>
    <w:tmpl w:val="47E445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0"/>
  </w:num>
  <w:num w:numId="5">
    <w:abstractNumId w:val="14"/>
  </w:num>
  <w:num w:numId="6">
    <w:abstractNumId w:val="3"/>
  </w:num>
  <w:num w:numId="7">
    <w:abstractNumId w:val="6"/>
  </w:num>
  <w:num w:numId="8">
    <w:abstractNumId w:val="11"/>
  </w:num>
  <w:num w:numId="9">
    <w:abstractNumId w:val="16"/>
  </w:num>
  <w:num w:numId="10">
    <w:abstractNumId w:val="2"/>
  </w:num>
  <w:num w:numId="11">
    <w:abstractNumId w:val="10"/>
  </w:num>
  <w:num w:numId="12">
    <w:abstractNumId w:val="15"/>
  </w:num>
  <w:num w:numId="13">
    <w:abstractNumId w:val="9"/>
  </w:num>
  <w:num w:numId="14">
    <w:abstractNumId w:val="12"/>
  </w:num>
  <w:num w:numId="15">
    <w:abstractNumId w:val="1"/>
  </w:num>
  <w:num w:numId="16">
    <w:abstractNumId w:val="7"/>
  </w:num>
  <w:num w:numId="1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C2"/>
    <w:rsid w:val="000056B6"/>
    <w:rsid w:val="00022434"/>
    <w:rsid w:val="00022E4A"/>
    <w:rsid w:val="00023ABB"/>
    <w:rsid w:val="00032AD9"/>
    <w:rsid w:val="00037BFB"/>
    <w:rsid w:val="000559B5"/>
    <w:rsid w:val="0005718F"/>
    <w:rsid w:val="000617E1"/>
    <w:rsid w:val="00063BFA"/>
    <w:rsid w:val="00073DD9"/>
    <w:rsid w:val="000859E5"/>
    <w:rsid w:val="000970E3"/>
    <w:rsid w:val="000A14B9"/>
    <w:rsid w:val="000A4A26"/>
    <w:rsid w:val="000A6394"/>
    <w:rsid w:val="000B4564"/>
    <w:rsid w:val="000B7FED"/>
    <w:rsid w:val="000C038A"/>
    <w:rsid w:val="000C6598"/>
    <w:rsid w:val="000C6B12"/>
    <w:rsid w:val="000D173E"/>
    <w:rsid w:val="000D44B3"/>
    <w:rsid w:val="000E70AC"/>
    <w:rsid w:val="000F0519"/>
    <w:rsid w:val="000F15E5"/>
    <w:rsid w:val="000F2B83"/>
    <w:rsid w:val="00104C34"/>
    <w:rsid w:val="00111502"/>
    <w:rsid w:val="001133B9"/>
    <w:rsid w:val="00121646"/>
    <w:rsid w:val="00123B59"/>
    <w:rsid w:val="00136022"/>
    <w:rsid w:val="00145D43"/>
    <w:rsid w:val="001516D5"/>
    <w:rsid w:val="00163924"/>
    <w:rsid w:val="00174EF1"/>
    <w:rsid w:val="001851B9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E41F3"/>
    <w:rsid w:val="001F4BC1"/>
    <w:rsid w:val="00207D42"/>
    <w:rsid w:val="002118AB"/>
    <w:rsid w:val="002160BA"/>
    <w:rsid w:val="002206FF"/>
    <w:rsid w:val="00222B83"/>
    <w:rsid w:val="00251C82"/>
    <w:rsid w:val="00252362"/>
    <w:rsid w:val="00254D3F"/>
    <w:rsid w:val="0026004D"/>
    <w:rsid w:val="002640DD"/>
    <w:rsid w:val="002714F0"/>
    <w:rsid w:val="00271A23"/>
    <w:rsid w:val="00275D12"/>
    <w:rsid w:val="00284FEB"/>
    <w:rsid w:val="002860C4"/>
    <w:rsid w:val="002A6D31"/>
    <w:rsid w:val="002B2EF0"/>
    <w:rsid w:val="002B5741"/>
    <w:rsid w:val="002D362B"/>
    <w:rsid w:val="002D5454"/>
    <w:rsid w:val="002E472E"/>
    <w:rsid w:val="00301B26"/>
    <w:rsid w:val="00305409"/>
    <w:rsid w:val="00310230"/>
    <w:rsid w:val="00311688"/>
    <w:rsid w:val="00317F09"/>
    <w:rsid w:val="00320BC8"/>
    <w:rsid w:val="00327943"/>
    <w:rsid w:val="00327CED"/>
    <w:rsid w:val="00343F7B"/>
    <w:rsid w:val="00344D50"/>
    <w:rsid w:val="00345FDB"/>
    <w:rsid w:val="003472F4"/>
    <w:rsid w:val="003609EF"/>
    <w:rsid w:val="0036231A"/>
    <w:rsid w:val="00365387"/>
    <w:rsid w:val="00370B54"/>
    <w:rsid w:val="00374DD4"/>
    <w:rsid w:val="00375F92"/>
    <w:rsid w:val="003A0BE7"/>
    <w:rsid w:val="003A22C0"/>
    <w:rsid w:val="003A3CA7"/>
    <w:rsid w:val="003B1187"/>
    <w:rsid w:val="003C0432"/>
    <w:rsid w:val="003D3D77"/>
    <w:rsid w:val="003D6C02"/>
    <w:rsid w:val="003D6C5E"/>
    <w:rsid w:val="003E1A36"/>
    <w:rsid w:val="003E2EFC"/>
    <w:rsid w:val="003E42C1"/>
    <w:rsid w:val="003F61EE"/>
    <w:rsid w:val="00400ADF"/>
    <w:rsid w:val="004037CC"/>
    <w:rsid w:val="00410371"/>
    <w:rsid w:val="004242F1"/>
    <w:rsid w:val="00457B35"/>
    <w:rsid w:val="00465C02"/>
    <w:rsid w:val="00465C28"/>
    <w:rsid w:val="00474D09"/>
    <w:rsid w:val="00482CA8"/>
    <w:rsid w:val="00490413"/>
    <w:rsid w:val="004915B4"/>
    <w:rsid w:val="004915C6"/>
    <w:rsid w:val="004A0047"/>
    <w:rsid w:val="004A0089"/>
    <w:rsid w:val="004B73EF"/>
    <w:rsid w:val="004B75B7"/>
    <w:rsid w:val="004C5539"/>
    <w:rsid w:val="004D5C36"/>
    <w:rsid w:val="00512559"/>
    <w:rsid w:val="005140FF"/>
    <w:rsid w:val="005150E2"/>
    <w:rsid w:val="0051580D"/>
    <w:rsid w:val="00522F60"/>
    <w:rsid w:val="00537BF6"/>
    <w:rsid w:val="00541A05"/>
    <w:rsid w:val="005421BA"/>
    <w:rsid w:val="00547111"/>
    <w:rsid w:val="00553A82"/>
    <w:rsid w:val="00554BA7"/>
    <w:rsid w:val="00580410"/>
    <w:rsid w:val="00592121"/>
    <w:rsid w:val="00592D74"/>
    <w:rsid w:val="005A218D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6F0DFC"/>
    <w:rsid w:val="0071111A"/>
    <w:rsid w:val="00717EBB"/>
    <w:rsid w:val="0074398B"/>
    <w:rsid w:val="00757EF7"/>
    <w:rsid w:val="00761715"/>
    <w:rsid w:val="0076267E"/>
    <w:rsid w:val="0077257A"/>
    <w:rsid w:val="00776ADB"/>
    <w:rsid w:val="00777403"/>
    <w:rsid w:val="0078093C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3314"/>
    <w:rsid w:val="00823AEF"/>
    <w:rsid w:val="008279FA"/>
    <w:rsid w:val="008626E7"/>
    <w:rsid w:val="00870310"/>
    <w:rsid w:val="00870EE7"/>
    <w:rsid w:val="00873F50"/>
    <w:rsid w:val="00883CB9"/>
    <w:rsid w:val="008863B9"/>
    <w:rsid w:val="00886492"/>
    <w:rsid w:val="00890B26"/>
    <w:rsid w:val="008952A7"/>
    <w:rsid w:val="00897835"/>
    <w:rsid w:val="008A45A6"/>
    <w:rsid w:val="008E5C6A"/>
    <w:rsid w:val="008F01B7"/>
    <w:rsid w:val="008F3789"/>
    <w:rsid w:val="008F686C"/>
    <w:rsid w:val="009148DE"/>
    <w:rsid w:val="009162ED"/>
    <w:rsid w:val="00920E43"/>
    <w:rsid w:val="00921025"/>
    <w:rsid w:val="00937A5E"/>
    <w:rsid w:val="00941E30"/>
    <w:rsid w:val="00953E28"/>
    <w:rsid w:val="00962985"/>
    <w:rsid w:val="009635F5"/>
    <w:rsid w:val="009777D9"/>
    <w:rsid w:val="0097790D"/>
    <w:rsid w:val="00991B88"/>
    <w:rsid w:val="00993C1B"/>
    <w:rsid w:val="009A5753"/>
    <w:rsid w:val="009A579D"/>
    <w:rsid w:val="009A638E"/>
    <w:rsid w:val="009C267A"/>
    <w:rsid w:val="009C2B70"/>
    <w:rsid w:val="009D529F"/>
    <w:rsid w:val="009E0E07"/>
    <w:rsid w:val="009E2AAF"/>
    <w:rsid w:val="009E3297"/>
    <w:rsid w:val="009F734F"/>
    <w:rsid w:val="00A1055C"/>
    <w:rsid w:val="00A10EAA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64F57"/>
    <w:rsid w:val="00A74A5B"/>
    <w:rsid w:val="00A7671C"/>
    <w:rsid w:val="00A8048A"/>
    <w:rsid w:val="00A84064"/>
    <w:rsid w:val="00A935FE"/>
    <w:rsid w:val="00AA2CBC"/>
    <w:rsid w:val="00AA7CA1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813"/>
    <w:rsid w:val="00B536A9"/>
    <w:rsid w:val="00B54DAE"/>
    <w:rsid w:val="00B65D70"/>
    <w:rsid w:val="00B67B97"/>
    <w:rsid w:val="00B823DB"/>
    <w:rsid w:val="00B90274"/>
    <w:rsid w:val="00B968C8"/>
    <w:rsid w:val="00BA3EC5"/>
    <w:rsid w:val="00BA51D9"/>
    <w:rsid w:val="00BB1DE0"/>
    <w:rsid w:val="00BB5DFC"/>
    <w:rsid w:val="00BB7854"/>
    <w:rsid w:val="00BC22F0"/>
    <w:rsid w:val="00BC48DA"/>
    <w:rsid w:val="00BC74A2"/>
    <w:rsid w:val="00BD279D"/>
    <w:rsid w:val="00BD6BB8"/>
    <w:rsid w:val="00BE15E3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7D2C"/>
    <w:rsid w:val="00CB44CC"/>
    <w:rsid w:val="00CC067B"/>
    <w:rsid w:val="00CC5026"/>
    <w:rsid w:val="00CC68D0"/>
    <w:rsid w:val="00CE5141"/>
    <w:rsid w:val="00CF3441"/>
    <w:rsid w:val="00D03794"/>
    <w:rsid w:val="00D03F9A"/>
    <w:rsid w:val="00D0481B"/>
    <w:rsid w:val="00D0677B"/>
    <w:rsid w:val="00D06D51"/>
    <w:rsid w:val="00D24991"/>
    <w:rsid w:val="00D31793"/>
    <w:rsid w:val="00D47F22"/>
    <w:rsid w:val="00D50255"/>
    <w:rsid w:val="00D571AB"/>
    <w:rsid w:val="00D66520"/>
    <w:rsid w:val="00D666BE"/>
    <w:rsid w:val="00D704B9"/>
    <w:rsid w:val="00D91406"/>
    <w:rsid w:val="00DA4DC7"/>
    <w:rsid w:val="00DA4F03"/>
    <w:rsid w:val="00DE34CF"/>
    <w:rsid w:val="00DE7626"/>
    <w:rsid w:val="00DF0EAF"/>
    <w:rsid w:val="00DF36D2"/>
    <w:rsid w:val="00DF6C79"/>
    <w:rsid w:val="00E139D5"/>
    <w:rsid w:val="00E13F3D"/>
    <w:rsid w:val="00E259B2"/>
    <w:rsid w:val="00E30489"/>
    <w:rsid w:val="00E31796"/>
    <w:rsid w:val="00E32C58"/>
    <w:rsid w:val="00E34898"/>
    <w:rsid w:val="00E54F8E"/>
    <w:rsid w:val="00E65576"/>
    <w:rsid w:val="00E8304C"/>
    <w:rsid w:val="00E8505D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32AA7"/>
    <w:rsid w:val="00F4085B"/>
    <w:rsid w:val="00F41C9A"/>
    <w:rsid w:val="00F512B2"/>
    <w:rsid w:val="00F56933"/>
    <w:rsid w:val="00F56C42"/>
    <w:rsid w:val="00F7152E"/>
    <w:rsid w:val="00F759F2"/>
    <w:rsid w:val="00F7684F"/>
    <w:rsid w:val="00F84D41"/>
    <w:rsid w:val="00F92CA1"/>
    <w:rsid w:val="00F94D87"/>
    <w:rsid w:val="00F9616A"/>
    <w:rsid w:val="00FA2B70"/>
    <w:rsid w:val="00FB6386"/>
    <w:rsid w:val="00FB7807"/>
    <w:rsid w:val="00FC410D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9012E"/>
  <w15:docId w15:val="{4652566F-E61B-4D9E-81C4-169E1C6C4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E33A-3BBF-4E7F-AA5C-2CBB1C6A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25</Pages>
  <Words>6410</Words>
  <Characters>36541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42866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4</cp:revision>
  <cp:lastPrinted>1900-12-31T16:00:00Z</cp:lastPrinted>
  <dcterms:created xsi:type="dcterms:W3CDTF">2021-12-21T15:58:00Z</dcterms:created>
  <dcterms:modified xsi:type="dcterms:W3CDTF">2022-01-13T13:35:00Z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