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36BE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221FDA">
        <w:rPr>
          <w:rFonts w:hint="eastAsia"/>
          <w:b/>
          <w:i/>
          <w:sz w:val="28"/>
          <w:lang w:eastAsia="zh-CN"/>
        </w:rPr>
        <w:t>1</w:t>
      </w:r>
      <w:r w:rsidR="003D0E5A">
        <w:rPr>
          <w:rFonts w:hint="eastAsia"/>
          <w:b/>
          <w:i/>
          <w:sz w:val="28"/>
          <w:lang w:eastAsia="zh-CN"/>
        </w:rPr>
        <w:t>658</w:t>
      </w:r>
    </w:p>
    <w:p w14:paraId="1A7436BF" w14:textId="77777777" w:rsidR="001A09A3" w:rsidRDefault="00B02C9A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1A7436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436C0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1A743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436C2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1A7436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436C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6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7436C6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436C7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A7436C8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436C9" w14:textId="77777777" w:rsidR="001E41F3" w:rsidRPr="00C8354F" w:rsidRDefault="00221FDA" w:rsidP="003D0E5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="003D0E5A">
              <w:rPr>
                <w:rFonts w:hint="eastAsia"/>
                <w:b/>
                <w:sz w:val="28"/>
                <w:lang w:val="en-US" w:eastAsia="zh-CN"/>
              </w:rPr>
              <w:t>203</w:t>
            </w:r>
          </w:p>
        </w:tc>
        <w:tc>
          <w:tcPr>
            <w:tcW w:w="709" w:type="dxa"/>
          </w:tcPr>
          <w:p w14:paraId="1A7436CA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7436CB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A7436CC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436CD" w14:textId="77777777" w:rsidR="001E41F3" w:rsidRPr="00C8354F" w:rsidRDefault="00375F92" w:rsidP="00272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272444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272444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436C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A743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436D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A7436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436D2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1A7436D5" w14:textId="77777777" w:rsidTr="00547111">
        <w:tc>
          <w:tcPr>
            <w:tcW w:w="9641" w:type="dxa"/>
            <w:gridSpan w:val="9"/>
          </w:tcPr>
          <w:p w14:paraId="1A7436D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436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1A7436E0" w14:textId="77777777" w:rsidTr="00A7671C">
        <w:tc>
          <w:tcPr>
            <w:tcW w:w="2835" w:type="dxa"/>
          </w:tcPr>
          <w:p w14:paraId="1A7436D7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7436D8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7436D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436D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436DB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7436DC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436D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7436D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436DF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7436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1A7436E3" w14:textId="77777777" w:rsidTr="00547111">
        <w:tc>
          <w:tcPr>
            <w:tcW w:w="9640" w:type="dxa"/>
            <w:gridSpan w:val="11"/>
          </w:tcPr>
          <w:p w14:paraId="1A7436E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6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436E4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436E5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272444">
              <w:rPr>
                <w:rFonts w:hint="eastAsia"/>
                <w:lang w:eastAsia="zh-CN"/>
              </w:rPr>
              <w:t>11.3.1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1A743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436E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436E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6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436EA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436EB" w14:textId="77777777" w:rsidR="001E41F3" w:rsidRPr="00C8354F" w:rsidRDefault="00375F92" w:rsidP="007D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7D6ACF">
              <w:rPr>
                <w:rFonts w:hint="eastAsia"/>
                <w:noProof/>
                <w:lang w:eastAsia="zh-CN"/>
              </w:rPr>
              <w:t xml:space="preserve"> Technology</w:t>
            </w:r>
          </w:p>
        </w:tc>
      </w:tr>
      <w:tr w:rsidR="001E41F3" w:rsidRPr="00C8354F" w14:paraId="1A7436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436ED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436EE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1A743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436F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436F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436F3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436F4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7436F5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436F6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436F7" w14:textId="77777777" w:rsidR="001E41F3" w:rsidRPr="00C8354F" w:rsidRDefault="00375F92" w:rsidP="00391DA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663076">
              <w:rPr>
                <w:rFonts w:hint="eastAsia"/>
                <w:lang w:val="zh-CN" w:eastAsia="zh-CN"/>
              </w:rPr>
              <w:t>1</w:t>
            </w:r>
            <w:r w:rsidR="00272444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272444">
              <w:rPr>
                <w:rFonts w:hint="eastAsia"/>
                <w:lang w:val="zh-CN" w:eastAsia="zh-CN"/>
              </w:rPr>
              <w:t>1</w:t>
            </w:r>
            <w:r w:rsidR="00391DA2">
              <w:rPr>
                <w:rFonts w:hint="eastAsia"/>
                <w:lang w:val="zh-CN" w:eastAsia="zh-CN"/>
              </w:rPr>
              <w:t>8</w:t>
            </w:r>
          </w:p>
        </w:tc>
      </w:tr>
      <w:tr w:rsidR="001E41F3" w:rsidRPr="00C8354F" w14:paraId="1A7436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436F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436F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36F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436F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436F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7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36F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743700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4370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43702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43703" w14:textId="77777777" w:rsidR="001E41F3" w:rsidRPr="00C8354F" w:rsidRDefault="00375F92" w:rsidP="00272444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72444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14:paraId="1A7437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74370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743706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1A743707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ipervnculo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743708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1A74370C" w14:textId="77777777" w:rsidTr="00547111">
        <w:tc>
          <w:tcPr>
            <w:tcW w:w="1843" w:type="dxa"/>
          </w:tcPr>
          <w:p w14:paraId="1A74370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74370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7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4370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4370E" w14:textId="77777777" w:rsidR="001E41F3" w:rsidRPr="00C8354F" w:rsidRDefault="00375F92" w:rsidP="00320BC8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320BC8">
              <w:rPr>
                <w:rFonts w:hint="eastAsia"/>
                <w:lang w:eastAsia="zh-CN"/>
              </w:rPr>
              <w:t>6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272444">
              <w:rPr>
                <w:rFonts w:hint="eastAsia"/>
                <w:lang w:eastAsia="zh-CN"/>
              </w:rPr>
              <w:t>11.3.1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1A7437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1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4371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1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43714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</w:t>
            </w:r>
            <w:proofErr w:type="gramStart"/>
            <w:r w:rsidRPr="00C8354F">
              <w:t xml:space="preserve">case  </w:t>
            </w:r>
            <w:r w:rsidR="00272444">
              <w:rPr>
                <w:rFonts w:hint="eastAsia"/>
                <w:lang w:eastAsia="zh-CN"/>
              </w:rPr>
              <w:t>11.3.1</w:t>
            </w:r>
            <w:proofErr w:type="gramEnd"/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A743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1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4371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7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371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371A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A74371E" w14:textId="77777777" w:rsidTr="00547111">
        <w:tc>
          <w:tcPr>
            <w:tcW w:w="2694" w:type="dxa"/>
            <w:gridSpan w:val="2"/>
          </w:tcPr>
          <w:p w14:paraId="1A74371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74371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7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4371F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43720" w14:textId="77777777" w:rsidR="001E41F3" w:rsidRPr="00C8354F" w:rsidRDefault="00272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11.3.1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1A7437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2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4372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743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25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4372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43727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743728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43729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1A743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2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4372C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372D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372E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4372F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1A7437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3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43732" w14:textId="77777777"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3733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74373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43735" w14:textId="77777777"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1A743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37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43738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3739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373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4373B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1A7437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373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4373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A7437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3740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3741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1A743745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43743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743744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1A7437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43746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3747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43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7437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4374B" w14:textId="77777777" w:rsidR="003A22C0" w:rsidRPr="00D83A7A" w:rsidRDefault="003A22C0" w:rsidP="003A22C0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88138972"/>
      <w:r w:rsidRPr="00D83A7A">
        <w:rPr>
          <w:rStyle w:val="nfasis"/>
          <w:rFonts w:cs="Arial"/>
          <w:i w:val="0"/>
        </w:rPr>
        <w:t>Table of Contents</w:t>
      </w:r>
      <w:bookmarkEnd w:id="1"/>
    </w:p>
    <w:p w14:paraId="1A74374C" w14:textId="77777777" w:rsidR="00941A0A" w:rsidRDefault="003A22C0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1A0A" w:rsidRPr="00DE494A">
        <w:rPr>
          <w:rFonts w:cs="Arial"/>
          <w:iCs/>
        </w:rPr>
        <w:t>Table of Contents</w:t>
      </w:r>
      <w:r w:rsidR="00941A0A">
        <w:tab/>
      </w:r>
      <w:r w:rsidR="00941A0A">
        <w:fldChar w:fldCharType="begin"/>
      </w:r>
      <w:r w:rsidR="00941A0A">
        <w:instrText xml:space="preserve"> PAGEREF _Toc88138972 \h </w:instrText>
      </w:r>
      <w:r w:rsidR="00941A0A">
        <w:fldChar w:fldCharType="separate"/>
      </w:r>
      <w:r w:rsidR="00941A0A">
        <w:t>2</w:t>
      </w:r>
      <w:r w:rsidR="00941A0A">
        <w:fldChar w:fldCharType="end"/>
      </w:r>
    </w:p>
    <w:p w14:paraId="1A74374D" w14:textId="77777777" w:rsidR="00941A0A" w:rsidRDefault="00941A0A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_Toc88138973 \h </w:instrText>
      </w:r>
      <w:r>
        <w:fldChar w:fldCharType="separate"/>
      </w:r>
      <w:r>
        <w:t>3</w:t>
      </w:r>
      <w:r>
        <w:fldChar w:fldCharType="end"/>
      </w:r>
    </w:p>
    <w:p w14:paraId="1A74374E" w14:textId="77777777" w:rsidR="00941A0A" w:rsidRDefault="00941A0A">
      <w:pPr>
        <w:pStyle w:val="TD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_Toc88138974 \h </w:instrText>
      </w:r>
      <w:r>
        <w:fldChar w:fldCharType="separate"/>
      </w:r>
      <w:r>
        <w:t>3</w:t>
      </w:r>
      <w:r>
        <w:fldChar w:fldCharType="end"/>
      </w:r>
    </w:p>
    <w:p w14:paraId="1A74374F" w14:textId="77777777" w:rsidR="00941A0A" w:rsidRDefault="00941A0A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_Toc88138975 \h </w:instrText>
      </w:r>
      <w:r>
        <w:fldChar w:fldCharType="separate"/>
      </w:r>
      <w:r>
        <w:t>3</w:t>
      </w:r>
      <w:r>
        <w:fldChar w:fldCharType="end"/>
      </w:r>
    </w:p>
    <w:p w14:paraId="1A743750" w14:textId="77777777" w:rsidR="00941A0A" w:rsidRDefault="00941A0A">
      <w:pPr>
        <w:pStyle w:val="TD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_Toc88138976 \h </w:instrText>
      </w:r>
      <w:r>
        <w:fldChar w:fldCharType="separate"/>
      </w:r>
      <w:r>
        <w:t>3</w:t>
      </w:r>
      <w:r>
        <w:fldChar w:fldCharType="end"/>
      </w:r>
    </w:p>
    <w:p w14:paraId="1A743751" w14:textId="77777777" w:rsidR="00941A0A" w:rsidRDefault="00941A0A">
      <w:pPr>
        <w:pStyle w:val="TD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val="pt-BR"/>
        </w:rPr>
        <w:t xml:space="preserve">Change </w:t>
      </w:r>
      <w:r w:rsidRPr="00DE494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_Toc88138977 \h </w:instrText>
      </w:r>
      <w:r>
        <w:fldChar w:fldCharType="separate"/>
      </w:r>
      <w:r>
        <w:t>4</w:t>
      </w:r>
      <w:r>
        <w:fldChar w:fldCharType="end"/>
      </w:r>
    </w:p>
    <w:p w14:paraId="1A743752" w14:textId="77777777" w:rsidR="00941A0A" w:rsidRDefault="00941A0A">
      <w:pPr>
        <w:pStyle w:val="TD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val="pt-BR"/>
        </w:rPr>
        <w:t xml:space="preserve">Change </w:t>
      </w:r>
      <w:r w:rsidRPr="00DE494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_Toc88138978 \h </w:instrText>
      </w:r>
      <w:r>
        <w:fldChar w:fldCharType="separate"/>
      </w:r>
      <w:r>
        <w:t>6</w:t>
      </w:r>
      <w:r>
        <w:fldChar w:fldCharType="end"/>
      </w:r>
    </w:p>
    <w:p w14:paraId="1A743753" w14:textId="77777777" w:rsidR="00941A0A" w:rsidRDefault="00941A0A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_Toc88138979 \h </w:instrText>
      </w:r>
      <w:r>
        <w:fldChar w:fldCharType="separate"/>
      </w:r>
      <w:r>
        <w:t>9</w:t>
      </w:r>
      <w:r>
        <w:fldChar w:fldCharType="end"/>
      </w:r>
    </w:p>
    <w:p w14:paraId="1A743754" w14:textId="77777777" w:rsidR="00941A0A" w:rsidRDefault="00941A0A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_Toc88138980 \h </w:instrText>
      </w:r>
      <w:r>
        <w:fldChar w:fldCharType="separate"/>
      </w:r>
      <w:r>
        <w:t>9</w:t>
      </w:r>
      <w:r>
        <w:fldChar w:fldCharType="end"/>
      </w:r>
    </w:p>
    <w:p w14:paraId="1A743755" w14:textId="77777777" w:rsidR="00941A0A" w:rsidRDefault="00941A0A">
      <w:pPr>
        <w:pStyle w:val="TD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  <w:lang w:eastAsia="zh-CN"/>
        </w:rPr>
        <w:t>HiSilicon Balong 5000</w:t>
      </w:r>
      <w:r>
        <w:tab/>
      </w:r>
      <w:r>
        <w:fldChar w:fldCharType="begin"/>
      </w:r>
      <w:r>
        <w:instrText xml:space="preserve"> PAGEREF _Toc88138981 \h </w:instrText>
      </w:r>
      <w:r>
        <w:fldChar w:fldCharType="separate"/>
      </w:r>
      <w:r>
        <w:t>9</w:t>
      </w:r>
      <w:r>
        <w:fldChar w:fldCharType="end"/>
      </w:r>
    </w:p>
    <w:p w14:paraId="1A743756" w14:textId="77777777" w:rsidR="00941A0A" w:rsidRDefault="00941A0A">
      <w:pPr>
        <w:pStyle w:val="TD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_Toc88138982 \h </w:instrText>
      </w:r>
      <w:r>
        <w:fldChar w:fldCharType="separate"/>
      </w:r>
      <w:r>
        <w:t>9</w:t>
      </w:r>
      <w:r>
        <w:fldChar w:fldCharType="end"/>
      </w:r>
    </w:p>
    <w:p w14:paraId="1A74375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A743758" w14:textId="77777777" w:rsidR="003A22C0" w:rsidRDefault="003A22C0" w:rsidP="003A22C0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8138973"/>
      <w:r>
        <w:rPr>
          <w:b/>
          <w:lang w:eastAsia="ja-JP"/>
        </w:rPr>
        <w:t>Overview</w:t>
      </w:r>
      <w:bookmarkEnd w:id="2"/>
      <w:bookmarkEnd w:id="3"/>
    </w:p>
    <w:p w14:paraId="1A74375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272444">
        <w:rPr>
          <w:rFonts w:cs="Arial" w:hint="eastAsia"/>
          <w:color w:val="000000"/>
          <w:lang w:eastAsia="zh-CN"/>
        </w:rPr>
        <w:t>11.3.1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1A74375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A74375B" w14:textId="77777777" w:rsidR="00AB75B6" w:rsidRDefault="003A22C0" w:rsidP="002924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ipervnculo"/>
            <w:rFonts w:cs="Arial" w:hint="eastAsia"/>
            <w:b/>
            <w:lang w:val="en-US" w:eastAsia="zh-CN"/>
          </w:rPr>
          <w:t>shenpengchong@datangmobile.cn</w:t>
        </w:r>
      </w:hyperlink>
      <w:r w:rsidR="00AB75B6" w:rsidRPr="007C2732">
        <w:rPr>
          <w:rFonts w:cs="Arial"/>
          <w:b/>
          <w:sz w:val="24"/>
          <w:lang w:eastAsia="ja-JP"/>
        </w:rPr>
        <w:tab/>
      </w:r>
      <w:r w:rsidR="00AB75B6" w:rsidRPr="007C2732">
        <w:rPr>
          <w:rFonts w:cs="Arial" w:hint="eastAsia"/>
          <w:b/>
          <w:sz w:val="24"/>
          <w:lang w:eastAsia="ja-JP"/>
        </w:rPr>
        <w:t xml:space="preserve">  </w:t>
      </w:r>
      <w:r w:rsidR="00AB75B6">
        <w:rPr>
          <w:rFonts w:cs="Arial" w:hint="eastAsia"/>
          <w:b/>
          <w:bCs/>
          <w:lang w:eastAsia="zh-CN"/>
        </w:rPr>
        <w:t xml:space="preserve">                         </w:t>
      </w:r>
      <w:r w:rsidR="00AB75B6" w:rsidRPr="0019740A">
        <w:rPr>
          <w:rFonts w:ascii="Arial" w:hAnsi="Arial" w:hint="eastAsia"/>
          <w:sz w:val="24"/>
          <w:lang w:val="en-US" w:eastAsia="zh-CN"/>
        </w:rPr>
        <w:t xml:space="preserve">  </w:t>
      </w:r>
    </w:p>
    <w:p w14:paraId="1A74375C" w14:textId="77777777" w:rsidR="003A22C0" w:rsidRPr="007036CE" w:rsidRDefault="003A22C0" w:rsidP="003A22C0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8138974"/>
      <w:r w:rsidRPr="007036CE">
        <w:rPr>
          <w:b/>
        </w:rPr>
        <w:t>Verification Test Summary</w:t>
      </w:r>
      <w:bookmarkEnd w:id="4"/>
    </w:p>
    <w:p w14:paraId="1A74375D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72444">
        <w:rPr>
          <w:rFonts w:cs="Arial" w:hint="eastAsia"/>
          <w:sz w:val="21"/>
          <w:szCs w:val="22"/>
          <w:lang w:val="en-US" w:eastAsia="zh-CN"/>
        </w:rPr>
        <w:t>11.3.1</w:t>
      </w:r>
    </w:p>
    <w:p w14:paraId="1A74375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EF094D">
        <w:rPr>
          <w:rFonts w:cs="Arial" w:hint="eastAsia"/>
          <w:sz w:val="21"/>
          <w:szCs w:val="22"/>
          <w:lang w:val="en-US" w:eastAsia="zh-CN"/>
        </w:rPr>
        <w:t>37</w:t>
      </w:r>
    </w:p>
    <w:p w14:paraId="1A74375F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1A743760" w14:textId="77777777" w:rsidR="005150E2" w:rsidRPr="00272444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272444" w:rsidRPr="00272444">
        <w:rPr>
          <w:rFonts w:cs="Arial"/>
          <w:lang w:eastAsia="zh-CN"/>
        </w:rPr>
        <w:t>HiSilicon</w:t>
      </w:r>
      <w:proofErr w:type="spellEnd"/>
      <w:r w:rsidR="00272444" w:rsidRPr="00272444">
        <w:rPr>
          <w:rFonts w:cs="Arial"/>
          <w:lang w:eastAsia="zh-CN"/>
        </w:rPr>
        <w:t xml:space="preserve"> </w:t>
      </w:r>
      <w:proofErr w:type="spellStart"/>
      <w:r w:rsidR="00272444" w:rsidRPr="00272444">
        <w:rPr>
          <w:rFonts w:cs="Arial"/>
          <w:lang w:eastAsia="zh-CN"/>
        </w:rPr>
        <w:t>Balong</w:t>
      </w:r>
      <w:proofErr w:type="spellEnd"/>
      <w:r w:rsidR="00272444" w:rsidRPr="00272444">
        <w:rPr>
          <w:rFonts w:cs="Arial"/>
          <w:lang w:eastAsia="zh-CN"/>
        </w:rPr>
        <w:t xml:space="preserve"> 5000</w:t>
      </w:r>
    </w:p>
    <w:p w14:paraId="1A743761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1A743762" w14:textId="77777777" w:rsidR="003A22C0" w:rsidRDefault="003A22C0" w:rsidP="003A22C0"/>
    <w:p w14:paraId="1A743763" w14:textId="77777777" w:rsidR="003A22C0" w:rsidRPr="00854C55" w:rsidRDefault="003A22C0" w:rsidP="003A22C0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138975"/>
      <w:r w:rsidRPr="00854C55">
        <w:rPr>
          <w:b/>
        </w:rPr>
        <w:t>Corrections required</w:t>
      </w:r>
      <w:bookmarkEnd w:id="5"/>
      <w:bookmarkEnd w:id="6"/>
      <w:bookmarkEnd w:id="7"/>
    </w:p>
    <w:p w14:paraId="1A743764" w14:textId="77777777" w:rsidR="00AE537C" w:rsidRPr="0065443B" w:rsidRDefault="00AE537C" w:rsidP="00AE537C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88138976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1A743767" w14:textId="77777777" w:rsidTr="00482CA8">
        <w:trPr>
          <w:trHeight w:val="447"/>
        </w:trPr>
        <w:tc>
          <w:tcPr>
            <w:tcW w:w="2075" w:type="dxa"/>
          </w:tcPr>
          <w:p w14:paraId="1A743765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743766" w14:textId="77777777" w:rsidR="00AE537C" w:rsidRPr="002D56A7" w:rsidRDefault="00272444" w:rsidP="00482CA8">
            <w:pPr>
              <w:spacing w:after="0"/>
            </w:pPr>
            <w:r>
              <w:rPr>
                <w:noProof/>
              </w:rPr>
              <w:t>f_TC_11_3_1_NR5GC</w:t>
            </w:r>
          </w:p>
        </w:tc>
      </w:tr>
      <w:tr w:rsidR="00D91406" w:rsidRPr="004A6B5A" w14:paraId="1A74376B" w14:textId="77777777" w:rsidTr="005D3FF3">
        <w:trPr>
          <w:trHeight w:val="583"/>
        </w:trPr>
        <w:tc>
          <w:tcPr>
            <w:tcW w:w="2075" w:type="dxa"/>
          </w:tcPr>
          <w:p w14:paraId="1A743768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743769" w14:textId="77777777" w:rsidR="000248B5" w:rsidRDefault="00535A6D" w:rsidP="00000D61">
            <w:pPr>
              <w:pStyle w:val="Prrafodelista"/>
              <w:numPr>
                <w:ilvl w:val="0"/>
                <w:numId w:val="6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ccording to 38.523-1, t</w:t>
            </w:r>
            <w:r w:rsidRPr="00535A6D">
              <w:rPr>
                <w:noProof/>
                <w:lang w:eastAsia="zh-CN"/>
              </w:rPr>
              <w:t>he UE is switched on and brought to state 1N-A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r w:rsidR="005D55BE">
              <w:rPr>
                <w:rFonts w:hint="eastAsia"/>
                <w:noProof/>
                <w:lang w:eastAsia="zh-CN"/>
              </w:rPr>
              <w:t>connected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D55BE">
              <w:rPr>
                <w:rFonts w:hint="eastAsia"/>
                <w:noProof/>
                <w:lang w:eastAsia="zh-CN"/>
              </w:rPr>
              <w:t xml:space="preserve"> </w:t>
            </w:r>
            <w:r w:rsidR="005D55BE">
              <w:rPr>
                <w:noProof/>
                <w:lang w:eastAsia="zh-CN"/>
              </w:rPr>
              <w:t>T</w:t>
            </w:r>
            <w:r w:rsidR="005D55BE">
              <w:rPr>
                <w:rFonts w:hint="eastAsia"/>
                <w:noProof/>
                <w:lang w:eastAsia="zh-CN"/>
              </w:rPr>
              <w:t>he current TTCN is wrong.</w:t>
            </w:r>
          </w:p>
          <w:p w14:paraId="1A74376A" w14:textId="77777777" w:rsidR="000B6F5A" w:rsidRPr="000B6F5A" w:rsidRDefault="000B6F5A" w:rsidP="005D3FF3">
            <w:pPr>
              <w:spacing w:after="0"/>
              <w:rPr>
                <w:noProof/>
                <w:lang w:eastAsia="zh-CN"/>
              </w:rPr>
            </w:pPr>
          </w:p>
        </w:tc>
      </w:tr>
      <w:tr w:rsidR="00D91406" w14:paraId="1A74376E" w14:textId="77777777" w:rsidTr="005D3FF3">
        <w:trPr>
          <w:trHeight w:val="451"/>
        </w:trPr>
        <w:tc>
          <w:tcPr>
            <w:tcW w:w="2075" w:type="dxa"/>
          </w:tcPr>
          <w:p w14:paraId="1A74376C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74376D" w14:textId="77777777" w:rsidR="000248B5" w:rsidRPr="0076267E" w:rsidRDefault="00913976" w:rsidP="005D3F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Modify  STAT</w:t>
            </w:r>
            <w:r>
              <w:rPr>
                <w:rFonts w:ascii="Times New Roman" w:hAnsi="Times New Roman"/>
                <w:noProof/>
                <w:lang w:eastAsia="zh-CN"/>
              </w:rPr>
              <w:t>E_CONNECTED_3A to STATE_IDLE_1A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14:paraId="1A743771" w14:textId="77777777" w:rsidTr="00482CA8">
        <w:tc>
          <w:tcPr>
            <w:tcW w:w="2075" w:type="dxa"/>
          </w:tcPr>
          <w:p w14:paraId="1A74376F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743770" w14:textId="77777777" w:rsidR="00D91406" w:rsidRPr="00D91406" w:rsidRDefault="00E02FD5">
            <w:pPr>
              <w:spacing w:after="0"/>
              <w:rPr>
                <w:noProof/>
              </w:rPr>
            </w:pPr>
            <w:r w:rsidRPr="00E02FD5">
              <w:rPr>
                <w:noProof/>
              </w:rPr>
              <w:t>UAC_NR5GC.ttcn</w:t>
            </w:r>
          </w:p>
        </w:tc>
      </w:tr>
      <w:tr w:rsidR="00AE537C" w:rsidRPr="00E751F5" w14:paraId="1A743774" w14:textId="77777777" w:rsidTr="00482CA8">
        <w:tc>
          <w:tcPr>
            <w:tcW w:w="2075" w:type="dxa"/>
          </w:tcPr>
          <w:p w14:paraId="1A743772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743773" w14:textId="4220E30B" w:rsidR="00AE537C" w:rsidRPr="00E751F5" w:rsidRDefault="001816D2" w:rsidP="00482CA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A743775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537C" w14:paraId="1A74378A" w14:textId="77777777" w:rsidTr="00482CA8">
        <w:tc>
          <w:tcPr>
            <w:tcW w:w="9855" w:type="dxa"/>
            <w:shd w:val="clear" w:color="auto" w:fill="auto"/>
          </w:tcPr>
          <w:p w14:paraId="1A743776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f_TC_11_3_1_NR5GC() runs on NR5GC_PTC</w:t>
            </w:r>
          </w:p>
          <w:p w14:paraId="1A743777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0 / 0% access probability / MTSI MO speech call/SMSoIP/Uplink User data transfer</w:t>
            </w:r>
          </w:p>
          <w:p w14:paraId="1A743778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A743779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1A74377A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7B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1A74377C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1A74377D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7E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14:paraId="1A74377F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80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</w:t>
            </w:r>
            <w:r w:rsidRPr="00E02FD5">
              <w:rPr>
                <w:noProof/>
                <w:highlight w:val="yellow"/>
              </w:rPr>
              <w:t>STATE_CONNECTED_3A</w:t>
            </w:r>
            <w:r>
              <w:rPr>
                <w:noProof/>
              </w:rPr>
              <w:t>, TESTMode_OFF); // @sic R5-216192 sic@</w:t>
            </w:r>
          </w:p>
          <w:p w14:paraId="1A743781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82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1A743783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84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fl_TC_11_3_1_TestBody();</w:t>
            </w:r>
          </w:p>
          <w:p w14:paraId="1A743785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86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1A743787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88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1A743789" w14:textId="77777777" w:rsidR="00AE537C" w:rsidRDefault="00272444" w:rsidP="002724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A74378B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537C" w14:paraId="1A7437A0" w14:textId="77777777" w:rsidTr="00482CA8">
        <w:tc>
          <w:tcPr>
            <w:tcW w:w="9855" w:type="dxa"/>
            <w:shd w:val="clear" w:color="auto" w:fill="auto"/>
          </w:tcPr>
          <w:p w14:paraId="1A74378C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f_TC_11_3_1_NR5GC() runs on NR5GC_PTC</w:t>
            </w:r>
          </w:p>
          <w:p w14:paraId="1A74378D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0 / 0% access probability / MTSI MO speech call/SMSoIP/Uplink User data transfer</w:t>
            </w:r>
          </w:p>
          <w:p w14:paraId="1A74378E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A74378F" w14:textId="77777777" w:rsidR="00272444" w:rsidRDefault="00272444" w:rsidP="00077F05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  f_NR5GC_Init(NR_1);</w:t>
            </w:r>
          </w:p>
          <w:p w14:paraId="1A743790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91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1A743792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1A743793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94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14:paraId="1A743795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96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</w:t>
            </w:r>
            <w:r w:rsidRPr="00E02FD5">
              <w:rPr>
                <w:noProof/>
                <w:highlight w:val="yellow"/>
              </w:rPr>
              <w:t>STATE_IDLE_1A</w:t>
            </w:r>
            <w:r>
              <w:rPr>
                <w:noProof/>
              </w:rPr>
              <w:t xml:space="preserve">, TESTMode_OFF); // @sic R5-216192 sic@  </w:t>
            </w:r>
          </w:p>
          <w:p w14:paraId="1A743797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98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1A743799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9A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fl_TC_11_3_1_TestBody();</w:t>
            </w:r>
          </w:p>
          <w:p w14:paraId="1A74379B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79C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1A74379D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9E" w14:textId="77777777"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1A74379F" w14:textId="77777777" w:rsidR="00AE537C" w:rsidRDefault="00272444" w:rsidP="002724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A7437A1" w14:textId="77777777" w:rsidR="00980254" w:rsidRPr="0065443B" w:rsidRDefault="00980254" w:rsidP="00980254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88138977"/>
      <w:bookmarkStart w:id="13" w:name="_Toc122434493"/>
      <w:bookmarkStart w:id="14" w:name="_Toc295288970"/>
      <w:bookmarkStart w:id="15" w:name="_Toc325725665"/>
      <w:bookmarkEnd w:id="9"/>
      <w:bookmarkEnd w:id="10"/>
      <w:bookmarkEnd w:id="11"/>
      <w:r>
        <w:rPr>
          <w:b/>
          <w:lang w:val="pt-BR"/>
        </w:rPr>
        <w:t xml:space="preserve">Change </w:t>
      </w:r>
      <w:r w:rsidR="00010A60"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80254" w14:paraId="1A7437A4" w14:textId="77777777" w:rsidTr="00E505E1">
        <w:trPr>
          <w:trHeight w:val="447"/>
        </w:trPr>
        <w:tc>
          <w:tcPr>
            <w:tcW w:w="2075" w:type="dxa"/>
          </w:tcPr>
          <w:p w14:paraId="1A7437A2" w14:textId="77777777" w:rsidR="00980254" w:rsidRPr="00E751F5" w:rsidRDefault="00980254" w:rsidP="00D46D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7437A3" w14:textId="77777777" w:rsidR="00980254" w:rsidRPr="002D56A7" w:rsidRDefault="00913976" w:rsidP="00D46D96">
            <w:pPr>
              <w:spacing w:after="0"/>
            </w:pPr>
            <w:r>
              <w:rPr>
                <w:noProof/>
              </w:rPr>
              <w:t>fl_TC_11_3_1_TestBody</w:t>
            </w:r>
          </w:p>
        </w:tc>
      </w:tr>
      <w:tr w:rsidR="00980254" w:rsidRPr="004A6B5A" w14:paraId="1A7437AA" w14:textId="77777777" w:rsidTr="00E505E1">
        <w:trPr>
          <w:trHeight w:val="732"/>
        </w:trPr>
        <w:tc>
          <w:tcPr>
            <w:tcW w:w="2075" w:type="dxa"/>
          </w:tcPr>
          <w:p w14:paraId="1A7437A5" w14:textId="77777777"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7437A6" w14:textId="77777777" w:rsidR="005D3FF3" w:rsidRDefault="005D3FF3" w:rsidP="005D3FF3">
            <w:pPr>
              <w:pStyle w:val="Prrafodelista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step 14, it missed the configuration of barring information.</w:t>
            </w:r>
          </w:p>
          <w:p w14:paraId="1A7437A7" w14:textId="77777777" w:rsidR="005D3FF3" w:rsidRDefault="005D3FF3" w:rsidP="005D3FF3">
            <w:pPr>
              <w:pStyle w:val="Prrafodelista"/>
              <w:ind w:left="360" w:firstLineChars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Note: it will be a prose CR to support.</w:t>
            </w:r>
          </w:p>
          <w:p w14:paraId="1A7437A8" w14:textId="77777777" w:rsidR="00913976" w:rsidRPr="00913976" w:rsidRDefault="00913976" w:rsidP="00000D61">
            <w:pPr>
              <w:pStyle w:val="Prrafodelista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 w:rsidRPr="00913976">
              <w:rPr>
                <w:noProof/>
                <w:lang w:eastAsia="zh-CN"/>
              </w:rPr>
              <w:t>According to 38.508-1 Table 4.9.19.3-1, at step36-43, establishment cause should be mo-SMS not mo-data.</w:t>
            </w:r>
          </w:p>
          <w:p w14:paraId="1A7437A9" w14:textId="77777777" w:rsidR="001A3CC5" w:rsidRPr="00FE7295" w:rsidRDefault="00913976" w:rsidP="00000D61">
            <w:pPr>
              <w:pStyle w:val="Prrafodelista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 w:rsidRPr="00913976">
              <w:rPr>
                <w:noProof/>
                <w:lang w:eastAsia="zh-CN"/>
              </w:rPr>
              <w:t>Trigger to start step42-49 at IMS PTC should be moved before f_NR5GC_RRC_ConnectedState3N_Steps5_8.</w:t>
            </w:r>
          </w:p>
        </w:tc>
      </w:tr>
      <w:tr w:rsidR="00980254" w14:paraId="1A7437AF" w14:textId="77777777" w:rsidTr="00E505E1">
        <w:trPr>
          <w:trHeight w:val="878"/>
        </w:trPr>
        <w:tc>
          <w:tcPr>
            <w:tcW w:w="2075" w:type="dxa"/>
          </w:tcPr>
          <w:p w14:paraId="1A7437AB" w14:textId="77777777"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7437AC" w14:textId="77777777" w:rsidR="005D3FF3" w:rsidRDefault="005D3FF3" w:rsidP="00000D6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Add barring information for cell1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before step13</w:t>
            </w:r>
            <w:r w:rsidRPr="00913976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1A7437AD" w14:textId="77777777" w:rsidR="00913976" w:rsidRPr="00913976" w:rsidRDefault="00913976" w:rsidP="00000D6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Modify mo-data to mo-SMS.</w:t>
            </w:r>
          </w:p>
          <w:p w14:paraId="1A7437AE" w14:textId="77777777" w:rsidR="003F06D3" w:rsidRPr="0076267E" w:rsidRDefault="00913976" w:rsidP="00000D6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Move f_NR5GC_RRC_ConnectedState3N_Steps5_8 after f_IMS_IPCAN_SendCoOrdMsg.</w:t>
            </w:r>
          </w:p>
        </w:tc>
      </w:tr>
      <w:tr w:rsidR="00980254" w14:paraId="1A7437B2" w14:textId="77777777" w:rsidTr="00E505E1">
        <w:tc>
          <w:tcPr>
            <w:tcW w:w="2075" w:type="dxa"/>
          </w:tcPr>
          <w:p w14:paraId="1A7437B0" w14:textId="77777777"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7437B1" w14:textId="77777777" w:rsidR="00980254" w:rsidRPr="00D91406" w:rsidRDefault="00913976" w:rsidP="00D46D96">
            <w:pPr>
              <w:spacing w:after="0"/>
              <w:rPr>
                <w:noProof/>
              </w:rPr>
            </w:pPr>
            <w:r w:rsidRPr="00913976">
              <w:rPr>
                <w:noProof/>
              </w:rPr>
              <w:t>UAC_NR5GC.ttcn</w:t>
            </w:r>
          </w:p>
        </w:tc>
      </w:tr>
      <w:tr w:rsidR="00980254" w:rsidRPr="00E751F5" w14:paraId="1A7437B5" w14:textId="77777777" w:rsidTr="00E505E1">
        <w:tc>
          <w:tcPr>
            <w:tcW w:w="2075" w:type="dxa"/>
          </w:tcPr>
          <w:p w14:paraId="1A7437B3" w14:textId="77777777"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41EB8C" w14:textId="77777777" w:rsidR="00980254" w:rsidRDefault="00E505E1" w:rsidP="00E505E1">
            <w:pPr>
              <w:pStyle w:val="Prrafodelista"/>
              <w:numPr>
                <w:ilvl w:val="0"/>
                <w:numId w:val="9"/>
              </w:numPr>
              <w:ind w:firstLineChars="0"/>
              <w:rPr>
                <w:rFonts w:ascii="Arial" w:hAnsi="Arial"/>
                <w:highlight w:val="cyan"/>
              </w:rPr>
            </w:pPr>
            <w:r w:rsidRPr="00E505E1">
              <w:rPr>
                <w:rFonts w:ascii="Arial" w:hAnsi="Arial"/>
                <w:highlight w:val="cyan"/>
              </w:rPr>
              <w:t>Accepted subject to Prose CR agreement</w:t>
            </w:r>
          </w:p>
          <w:p w14:paraId="24290303" w14:textId="77777777" w:rsidR="001D381A" w:rsidRDefault="001D381A" w:rsidP="00E505E1">
            <w:pPr>
              <w:pStyle w:val="Prrafodelista"/>
              <w:numPr>
                <w:ilvl w:val="0"/>
                <w:numId w:val="9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1A7437B4" w14:textId="36A4359D" w:rsidR="001D381A" w:rsidRPr="00E505E1" w:rsidRDefault="001D381A" w:rsidP="00E505E1">
            <w:pPr>
              <w:pStyle w:val="Prrafodelista"/>
              <w:numPr>
                <w:ilvl w:val="0"/>
                <w:numId w:val="9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A7437B6" w14:textId="77777777" w:rsidR="00980254" w:rsidRPr="007015EF" w:rsidRDefault="00980254" w:rsidP="0098025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80254" w14:paraId="1A7437E8" w14:textId="77777777" w:rsidTr="00D46D96">
        <w:tc>
          <w:tcPr>
            <w:tcW w:w="9855" w:type="dxa"/>
            <w:shd w:val="clear" w:color="auto" w:fill="auto"/>
          </w:tcPr>
          <w:p w14:paraId="1A7437B7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fl_TC_11_3_1_TestBody() runs on NR5GC_PTC</w:t>
            </w:r>
          </w:p>
          <w:p w14:paraId="1A7437B8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A7437B9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1A7437B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v_GSM_MobilityInfo;</w:t>
            </w:r>
          </w:p>
          <w:p w14:paraId="1A7437B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float v_TimerValue := 6.0;</w:t>
            </w:r>
          </w:p>
          <w:p w14:paraId="1A7437B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t_WaitTime;</w:t>
            </w:r>
          </w:p>
          <w:p w14:paraId="1A7437B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B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14:paraId="1A7437BF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14:paraId="1A7437C0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//Make the UE attempt a MMTel voice call.</w:t>
            </w:r>
          </w:p>
          <w:p w14:paraId="1A7437C1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f_UT_RequestIMSCall(UT);</w:t>
            </w:r>
          </w:p>
          <w:p w14:paraId="1A7437C2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1A7437C3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14" siclog@</w:t>
            </w:r>
          </w:p>
          <w:p w14:paraId="1A7437C4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RRCSetupRequest message including mo-VoiceCall with within 6 s?</w:t>
            </w:r>
          </w:p>
          <w:p w14:paraId="1A7437C5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t_WaitTime.start(v_TimerValue);</w:t>
            </w:r>
          </w:p>
          <w:p w14:paraId="1A7437C6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alt {</w:t>
            </w:r>
          </w:p>
          <w:p w14:paraId="1A7437C7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SRB.receive(car_NR_SRB0_RrcPdu_IND(nr_Cell1, cr_38508_RRCSetupRequest(mo_VoiceCall,?)))</w:t>
            </w:r>
          </w:p>
          <w:p w14:paraId="1A7437C8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A7437C9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t_WaitTime.stop;</w:t>
            </w:r>
          </w:p>
          <w:p w14:paraId="1A7437C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f_NR_SetVerdictFailOrInconc(__FILE__, __LINE__, "Step 14");</w:t>
            </w:r>
          </w:p>
          <w:p w14:paraId="1A7437C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A7437C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t_WaitTime.timeout</w:t>
            </w:r>
          </w:p>
          <w:p w14:paraId="1A7437C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A7437C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A7437CF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A7437D0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D1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......</w:t>
            </w:r>
          </w:p>
          <w:p w14:paraId="1A7437D2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A7437D3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34" siclog@</w:t>
            </w:r>
          </w:p>
          <w:p w14:paraId="1A7437D4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1A7437D5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f_NR_CellInfo_SetSIB1_UacBarringInfo(nr_Cell1, omit);</w:t>
            </w:r>
          </w:p>
          <w:p w14:paraId="1A7437D6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f_NR_ModifySysinfo(nr_Cell1);</w:t>
            </w:r>
          </w:p>
          <w:p w14:paraId="1A7437D7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14:paraId="1A7437D8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 f_NR_WaitModificationPeriods(nr_Cell1);</w:t>
            </w:r>
          </w:p>
          <w:p w14:paraId="1A7437D9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</w:t>
            </w:r>
          </w:p>
          <w:p w14:paraId="1A7437D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35" siclog@</w:t>
            </w:r>
          </w:p>
          <w:p w14:paraId="1A7437D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//AT command to make the UE attempt to send another SMS over IP</w:t>
            </w:r>
          </w:p>
          <w:p w14:paraId="1A7437D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f_UT_IMS_TriggerSMS(UT);</w:t>
            </w:r>
          </w:p>
          <w:p w14:paraId="1A7437D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D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36-43" siclog@</w:t>
            </w:r>
          </w:p>
          <w:p w14:paraId="1A7437DF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2-15 from generic procedure IMS MO SMS in 5GS as described in TS 38.508-1 [4] Table 4.9.19.2.2-1 take place.</w:t>
            </w:r>
          </w:p>
          <w:p w14:paraId="1A7437E0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//f_NR5GC_IPCAN_MO_IMS_Signalling(nr_Cell1);</w:t>
            </w:r>
          </w:p>
          <w:p w14:paraId="1A7437E1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v_ReceivedMsg:= f_NR5GC_RRCIdleToConnected_Steps2_4(nr_Cell1, '0001'B, </w:t>
            </w:r>
            <w:r w:rsidRPr="00913976">
              <w:rPr>
                <w:noProof/>
                <w:highlight w:val="yellow"/>
              </w:rPr>
              <w:t>mo_Data</w:t>
            </w:r>
            <w:r>
              <w:rPr>
                <w:noProof/>
              </w:rPr>
              <w:t>); // @sic R5s201327 sic@</w:t>
            </w:r>
          </w:p>
          <w:p w14:paraId="1A7437E2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14:paraId="1A7437E3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913976">
              <w:rPr>
                <w:noProof/>
                <w:highlight w:val="yellow"/>
              </w:rPr>
              <w:t>f_IMS_IPCAN_SendCoOrdMsg(IMS[tsc_Index_IMS1]);</w:t>
            </w:r>
          </w:p>
          <w:p w14:paraId="1A7437E4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7E5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A7437E6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A7437E7" w14:textId="77777777" w:rsidR="00980254" w:rsidRDefault="00913976" w:rsidP="00913976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A7437E9" w14:textId="77777777" w:rsidR="00980254" w:rsidRPr="007015EF" w:rsidRDefault="00980254" w:rsidP="00980254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80254" w14:paraId="1A743823" w14:textId="77777777" w:rsidTr="00D46D96">
        <w:tc>
          <w:tcPr>
            <w:tcW w:w="9855" w:type="dxa"/>
            <w:shd w:val="clear" w:color="auto" w:fill="auto"/>
          </w:tcPr>
          <w:p w14:paraId="1A7437E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fl_TC_11_3_1_TestBody() runs on NR5GC_PTC</w:t>
            </w:r>
          </w:p>
          <w:p w14:paraId="1A7437E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A7437E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1A7437E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v_GSM_MobilityInfo;</w:t>
            </w:r>
          </w:p>
          <w:p w14:paraId="1A7437E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float v_TimerValue := 6.0;</w:t>
            </w:r>
          </w:p>
          <w:p w14:paraId="1A7437EF" w14:textId="77777777" w:rsidR="00913976" w:rsidRDefault="00913976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timer t_WaitTime;</w:t>
            </w:r>
          </w:p>
          <w:p w14:paraId="1A7437F0" w14:textId="77777777" w:rsidR="00402298" w:rsidRDefault="00402298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</w:p>
          <w:p w14:paraId="1A7437F1" w14:textId="77777777" w:rsidR="00077F05" w:rsidRDefault="00402298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 w:rsidRPr="00402298">
              <w:rPr>
                <w:noProof/>
                <w:highlight w:val="yellow"/>
              </w:rPr>
              <w:t>//@siclog "Step 1</w:t>
            </w:r>
            <w:r w:rsidRPr="00402298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="00CC6BDD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402298">
              <w:rPr>
                <w:noProof/>
                <w:highlight w:val="yellow"/>
              </w:rPr>
              <w:t>" siclog@</w:t>
            </w:r>
          </w:p>
          <w:p w14:paraId="1A7437F2" w14:textId="77777777" w:rsidR="00077F05" w:rsidRPr="00C75C4D" w:rsidRDefault="00913976" w:rsidP="00077F05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="00077F05" w:rsidRPr="00C75C4D">
              <w:rPr>
                <w:noProof/>
                <w:highlight w:val="yellow"/>
              </w:rPr>
              <w:t>f_NR_CellInfo_SetSIB1_UacBarringInfo(nr_Cell1,</w:t>
            </w:r>
          </w:p>
          <w:p w14:paraId="1A7437F3" w14:textId="77777777" w:rsidR="00077F05" w:rsidRPr="00C75C4D" w:rsidRDefault="00077F05" w:rsidP="00077F05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C75C4D">
              <w:rPr>
                <w:noProof/>
                <w:highlight w:val="yellow"/>
              </w:rPr>
              <w:t xml:space="preserve">                                         cs_SIB1_UacBarringInfo(cs_UAC_BarringPerCatList_1Entry(4,1),</w:t>
            </w:r>
          </w:p>
          <w:p w14:paraId="1A7437F4" w14:textId="77777777" w:rsidR="00077F05" w:rsidRPr="00C75C4D" w:rsidRDefault="00077F05" w:rsidP="00077F05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C75C4D">
              <w:rPr>
                <w:noProof/>
                <w:highlight w:val="yellow"/>
              </w:rPr>
              <w:t xml:space="preserve">                                         -, cs_UAC_BarringInfoSetList_1Entry(p00, s16, '0000000'B)));</w:t>
            </w:r>
          </w:p>
          <w:p w14:paraId="1A7437F5" w14:textId="77777777" w:rsidR="00913976" w:rsidRDefault="00077F05" w:rsidP="00077F05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noProof/>
                <w:lang w:eastAsia="zh-CN"/>
              </w:rPr>
            </w:pPr>
            <w:r w:rsidRPr="00C75C4D">
              <w:rPr>
                <w:noProof/>
                <w:highlight w:val="yellow"/>
              </w:rPr>
              <w:t xml:space="preserve">f_NR_ModifySysinfo(nr_Cell1); </w:t>
            </w:r>
            <w:r w:rsidR="00C75C4D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A7437F6" w14:textId="77777777" w:rsidR="00077F05" w:rsidRDefault="00E42602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 w:rsidRPr="00E42602">
              <w:rPr>
                <w:noProof/>
                <w:highlight w:val="yellow"/>
                <w:lang w:eastAsia="zh-CN"/>
              </w:rPr>
              <w:t>f_NR_WaitModificationPeriods(nr_Cell1);</w:t>
            </w:r>
          </w:p>
          <w:p w14:paraId="1A7437F7" w14:textId="77777777" w:rsidR="00E42602" w:rsidRPr="00077F05" w:rsidRDefault="00E42602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</w:p>
          <w:p w14:paraId="1A7437F8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14:paraId="1A7437F9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14:paraId="1A7437F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//Make the UE attempt a MMTel voice call.</w:t>
            </w:r>
          </w:p>
          <w:p w14:paraId="1A7437F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f_UT_RequestIMSCall(UT);</w:t>
            </w:r>
          </w:p>
          <w:p w14:paraId="1A7437F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1A7437F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14" siclog@</w:t>
            </w:r>
          </w:p>
          <w:p w14:paraId="1A7437F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RRCSetupRequest message including mo-VoiceCall with within 6 s?</w:t>
            </w:r>
          </w:p>
          <w:p w14:paraId="1A7437FF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t_WaitTime.start(v_TimerValue);</w:t>
            </w:r>
          </w:p>
          <w:p w14:paraId="1A743800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alt {</w:t>
            </w:r>
          </w:p>
          <w:p w14:paraId="1A743801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SRB.receive(car_NR_SRB0_RrcPdu_IND(nr_Cell1, cr_38508_RRCSetupRequest(mo_VoiceCall,?)))</w:t>
            </w:r>
          </w:p>
          <w:p w14:paraId="1A743802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A743803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t_WaitTime.stop;</w:t>
            </w:r>
          </w:p>
          <w:p w14:paraId="1A743804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f_NR_SetVerdictFailOrInconc(__FILE__, __LINE__, "Step 14");</w:t>
            </w:r>
          </w:p>
          <w:p w14:paraId="1A743805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A743806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t_WaitTime.timeout</w:t>
            </w:r>
          </w:p>
          <w:p w14:paraId="1A743807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A743808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1A743809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A74380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0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......</w:t>
            </w:r>
          </w:p>
          <w:p w14:paraId="1A74380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A74380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34" siclog@</w:t>
            </w:r>
          </w:p>
          <w:p w14:paraId="1A74380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1A74380F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f_NR_CellInfo_SetSIB1_UacBarringInfo(nr_Cell1, omit);</w:t>
            </w:r>
          </w:p>
          <w:p w14:paraId="1A743810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f_NR_ModifySysinfo(nr_Cell1);</w:t>
            </w:r>
          </w:p>
          <w:p w14:paraId="1A743811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14:paraId="1A743812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 f_NR_WaitModificationPeriods(nr_Cell1);</w:t>
            </w:r>
          </w:p>
          <w:p w14:paraId="1A743813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</w:t>
            </w:r>
          </w:p>
          <w:p w14:paraId="1A743814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35" siclog@</w:t>
            </w:r>
          </w:p>
          <w:p w14:paraId="1A743815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//AT command to make the UE attempt to send another SMS over IP</w:t>
            </w:r>
          </w:p>
          <w:p w14:paraId="1A743816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f_UT_IMS_TriggerSMS(UT);</w:t>
            </w:r>
          </w:p>
          <w:p w14:paraId="1A743817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18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36-43" siclog@</w:t>
            </w:r>
          </w:p>
          <w:p w14:paraId="1A743819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2-15 from generic procedure IMS MO SMS in 5GS as described in TS 38.508-1 [4] Table 4.9.19.2.2-1 take place.</w:t>
            </w:r>
          </w:p>
          <w:p w14:paraId="1A74381A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//f_NR5GC_IPCAN_MO_IMS_Signalling(nr_Cell1);</w:t>
            </w:r>
          </w:p>
          <w:p w14:paraId="1A74381B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v_ReceivedMsg:= f_NR5GC_RRCIdleToConnected_Steps2_4(nr_Cell1, '0001'B, </w:t>
            </w:r>
            <w:r w:rsidRPr="00913976">
              <w:rPr>
                <w:noProof/>
                <w:highlight w:val="yellow"/>
              </w:rPr>
              <w:t>mo_SMS</w:t>
            </w:r>
            <w:r>
              <w:rPr>
                <w:noProof/>
              </w:rPr>
              <w:t xml:space="preserve">); // @sic R5s201327 sic@ </w:t>
            </w:r>
          </w:p>
          <w:p w14:paraId="1A74381C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1D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 w:rsidRPr="00913976">
              <w:rPr>
                <w:rFonts w:hint="eastAsia"/>
                <w:noProof/>
                <w:highlight w:val="yellow"/>
              </w:rPr>
              <w:t>f_IMS_IPCAN_SendCoOrdMsg(IMS[tsc_Index_IMS1]);</w:t>
            </w:r>
          </w:p>
          <w:p w14:paraId="1A74381E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</w:rPr>
            </w:pPr>
            <w:r>
              <w:rPr>
                <w:noProof/>
              </w:rPr>
              <w:t xml:space="preserve"> f_NR5GC_RRC_ConnectedState3N_Steps5_8(nr_Cell1, v_ReceivedMsg);</w:t>
            </w:r>
          </w:p>
          <w:p w14:paraId="1A74381F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1A743820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A743821" w14:textId="77777777"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A743822" w14:textId="77777777" w:rsidR="00980254" w:rsidRDefault="00913976" w:rsidP="00913976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A743824" w14:textId="77777777" w:rsidR="00C472E6" w:rsidRPr="0065443B" w:rsidRDefault="00C472E6" w:rsidP="00C472E6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8138978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C472E6" w14:paraId="1A743827" w14:textId="77777777" w:rsidTr="00977933">
        <w:trPr>
          <w:trHeight w:val="447"/>
        </w:trPr>
        <w:tc>
          <w:tcPr>
            <w:tcW w:w="2075" w:type="dxa"/>
          </w:tcPr>
          <w:p w14:paraId="1A743825" w14:textId="77777777" w:rsidR="00C472E6" w:rsidRPr="00E751F5" w:rsidRDefault="00C472E6" w:rsidP="00977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743826" w14:textId="77777777" w:rsidR="00C472E6" w:rsidRPr="002D56A7" w:rsidRDefault="00E9195D" w:rsidP="00977933">
            <w:pPr>
              <w:spacing w:after="0"/>
            </w:pPr>
            <w:r w:rsidRPr="00E9195D">
              <w:rPr>
                <w:noProof/>
              </w:rPr>
              <w:t>f_TC_11_3_1_NR5GC_IMS1</w:t>
            </w:r>
          </w:p>
        </w:tc>
      </w:tr>
      <w:tr w:rsidR="00C472E6" w:rsidRPr="004A6B5A" w14:paraId="1A74382A" w14:textId="77777777" w:rsidTr="00A86E38">
        <w:trPr>
          <w:trHeight w:val="437"/>
        </w:trPr>
        <w:tc>
          <w:tcPr>
            <w:tcW w:w="2075" w:type="dxa"/>
          </w:tcPr>
          <w:p w14:paraId="1A743828" w14:textId="77777777"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743829" w14:textId="77777777" w:rsidR="00C472E6" w:rsidRPr="00FE7295" w:rsidRDefault="005930E6" w:rsidP="005930E6">
            <w:pPr>
              <w:pStyle w:val="Prrafodelista"/>
              <w:numPr>
                <w:ilvl w:val="0"/>
                <w:numId w:val="7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missed a trigger to start </w:t>
            </w:r>
            <w:r w:rsidRPr="005930E6">
              <w:rPr>
                <w:noProof/>
                <w:lang w:eastAsia="zh-CN"/>
              </w:rPr>
              <w:t>add voice QoS</w:t>
            </w:r>
            <w:r>
              <w:rPr>
                <w:rFonts w:hint="eastAsia"/>
                <w:noProof/>
                <w:lang w:eastAsia="zh-CN"/>
              </w:rPr>
              <w:t xml:space="preserve"> for step 18 on NR5GC PTC.</w:t>
            </w:r>
          </w:p>
        </w:tc>
      </w:tr>
      <w:tr w:rsidR="00C472E6" w14:paraId="1A74382D" w14:textId="77777777" w:rsidTr="00A86E38">
        <w:trPr>
          <w:trHeight w:val="429"/>
        </w:trPr>
        <w:tc>
          <w:tcPr>
            <w:tcW w:w="2075" w:type="dxa"/>
          </w:tcPr>
          <w:p w14:paraId="1A74382B" w14:textId="77777777"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74382C" w14:textId="77777777" w:rsidR="00C472E6" w:rsidRPr="0076267E" w:rsidRDefault="006B2167" w:rsidP="006B216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Pr="00913976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after </w:t>
            </w:r>
            <w:r w:rsidRPr="006B2167">
              <w:rPr>
                <w:rFonts w:ascii="Times New Roman" w:hAnsi="Times New Roman"/>
                <w:noProof/>
                <w:lang w:eastAsia="zh-CN"/>
              </w:rPr>
              <w:t xml:space="preserve">Step 3 </w:t>
            </w:r>
            <w:r>
              <w:rPr>
                <w:rFonts w:ascii="Times New Roman" w:hAnsi="Times New Roman"/>
                <w:noProof/>
                <w:lang w:eastAsia="zh-CN"/>
              </w:rPr>
              <w:t>–</w:t>
            </w:r>
            <w:r w:rsidRPr="006B2167">
              <w:rPr>
                <w:rFonts w:ascii="Times New Roman" w:hAnsi="Times New Roman"/>
                <w:noProof/>
                <w:lang w:eastAsia="zh-CN"/>
              </w:rPr>
              <w:t xml:space="preserve"> 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on IMS PTC.</w:t>
            </w:r>
          </w:p>
        </w:tc>
      </w:tr>
      <w:tr w:rsidR="00C472E6" w14:paraId="1A743830" w14:textId="77777777" w:rsidTr="00977933">
        <w:tc>
          <w:tcPr>
            <w:tcW w:w="2075" w:type="dxa"/>
          </w:tcPr>
          <w:p w14:paraId="1A74382E" w14:textId="77777777"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74382F" w14:textId="77777777" w:rsidR="00C472E6" w:rsidRPr="00D91406" w:rsidRDefault="00E9195D" w:rsidP="00977933">
            <w:pPr>
              <w:spacing w:after="0"/>
              <w:rPr>
                <w:noProof/>
              </w:rPr>
            </w:pPr>
            <w:r w:rsidRPr="00E9195D">
              <w:rPr>
                <w:noProof/>
              </w:rPr>
              <w:t>UAC_NR5GC_IMS.ttcn</w:t>
            </w:r>
          </w:p>
        </w:tc>
      </w:tr>
      <w:tr w:rsidR="00C472E6" w:rsidRPr="00E751F5" w14:paraId="1A743833" w14:textId="77777777" w:rsidTr="00977933">
        <w:tc>
          <w:tcPr>
            <w:tcW w:w="2075" w:type="dxa"/>
          </w:tcPr>
          <w:p w14:paraId="1A743831" w14:textId="77777777"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743832" w14:textId="6CB61308" w:rsidR="00C472E6" w:rsidRPr="00E751F5" w:rsidRDefault="001816D2" w:rsidP="00977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A743834" w14:textId="77777777" w:rsidR="00C472E6" w:rsidRPr="007015EF" w:rsidRDefault="00C472E6" w:rsidP="00C472E6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72E6" w14:paraId="1A74386F" w14:textId="77777777" w:rsidTr="00977933">
        <w:tc>
          <w:tcPr>
            <w:tcW w:w="9855" w:type="dxa"/>
            <w:shd w:val="clear" w:color="auto" w:fill="auto"/>
          </w:tcPr>
          <w:p w14:paraId="1A74383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f_TC_11_3_1_NR5GC_IMS1()runs on IMS_PTC</w:t>
            </w:r>
          </w:p>
          <w:p w14:paraId="1A74383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1A74383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14:paraId="1A74383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A74383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f_IMS_PTC_Init(PDN_1);</w:t>
            </w:r>
          </w:p>
          <w:p w14:paraId="1A74383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83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14:paraId="1A74383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f_IMS_Registration();</w:t>
            </w:r>
          </w:p>
          <w:p w14:paraId="1A74383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14:paraId="1A74383E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3F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18-28" siclog@</w:t>
            </w:r>
          </w:p>
          <w:p w14:paraId="1A743840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Step3 to step13 from test procedure for IMS MO speech call establishment as described in TS 38.508-1 [4] Table 4.9.15.2.2-1 take place,</w:t>
            </w:r>
          </w:p>
          <w:p w14:paraId="1A74384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if(not pc_Preconditions) {</w:t>
            </w:r>
          </w:p>
          <w:p w14:paraId="1A74384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//IF the UE was configured to not use preconditions THEN steps 2-5 of Annex A.4.2 of TS 34.229-5 [47] take place.</w:t>
            </w:r>
          </w:p>
          <w:p w14:paraId="1A74384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v_InviteRequestWithSdp := f_IMS_MOCallSetup_NR5GC_A_4_2_Step1();</w:t>
            </w:r>
          </w:p>
          <w:p w14:paraId="1A74384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3 - 6" siclog@             100 Trying, 183 Session Progress, PRACK, 200 OK</w:t>
            </w:r>
          </w:p>
          <w:p w14:paraId="1A74384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f_IMS_MOCallSetup_NR5GC_A_4_2_Step2_5(v_InviteRequestWithSdp);</w:t>
            </w:r>
          </w:p>
          <w:p w14:paraId="1A74384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A74384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else{</w:t>
            </w:r>
          </w:p>
          <w:p w14:paraId="1A74384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//ELSE steps 2-5 of Annex A.4.1 of TS 34.229-5 [47] take place.</w:t>
            </w:r>
          </w:p>
          <w:p w14:paraId="1A74384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1 subclause A.4.1</w:t>
            </w:r>
          </w:p>
          <w:p w14:paraId="1A74384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v_InviteRequestWithSdp := f_IMS_MOCallSetup_NR5GC_A_4_1_Step1();</w:t>
            </w:r>
          </w:p>
          <w:p w14:paraId="1A74384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84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2 to 5 of subclause A.4.1</w:t>
            </w:r>
          </w:p>
          <w:p w14:paraId="1A74384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f_IMS_MOCallSetup_NR5GC_A_4_1_Step2_5(v_InviteRequestWithSdp);</w:t>
            </w:r>
          </w:p>
          <w:p w14:paraId="1A74384E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1A74384F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A743850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f_IMS_IPCAN_WaitForTrigger(IPCAN);</w:t>
            </w:r>
          </w:p>
          <w:p w14:paraId="1A74385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5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if(not pc_Preconditions) {</w:t>
            </w:r>
          </w:p>
          <w:p w14:paraId="1A74385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f_IMS_MOCallSetup_NR5GC_A_4_2_Step6(v_InviteRequestWithSdp);</w:t>
            </w:r>
          </w:p>
          <w:p w14:paraId="1A74385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8 - 9" siclog@             200 OK, ACK</w:t>
            </w:r>
          </w:p>
          <w:p w14:paraId="1A74385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f_IMS_MOCallSetup_Send200OK_ReceiveACK(v_InviteRequestWithSdp);</w:t>
            </w:r>
          </w:p>
          <w:p w14:paraId="1A74385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A74385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A74385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else{</w:t>
            </w:r>
          </w:p>
          <w:p w14:paraId="1A74385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//v_ContactUrlSS := f_MessageHeader_GetContactSipUrl(v_MessageHeader183);</w:t>
            </w:r>
          </w:p>
          <w:p w14:paraId="1A74385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f_IMS_MOCallSetup_NR5GC_A_4_1_Step6_12(v_InviteRequestWithSdp);</w:t>
            </w:r>
          </w:p>
          <w:p w14:paraId="1A74385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1A74385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5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14:paraId="1A74385E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f_IMS_IPCAN_WaitForTrigger(IPCAN);</w:t>
            </w:r>
          </w:p>
          <w:p w14:paraId="1A74385F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60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29-30" siclog@</w:t>
            </w:r>
          </w:p>
          <w:p w14:paraId="1A74386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1-2 from test procedure for test procedure for IMS MO speech call release as described in TS 38.508-1 [4] Table 4.9.17.2.2-1 take place,</w:t>
            </w:r>
          </w:p>
          <w:p w14:paraId="1A74386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14:paraId="1A74386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6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14:paraId="1A74386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f_IMS_IPCAN_WaitForTrigger(IPCAN);</w:t>
            </w:r>
          </w:p>
          <w:p w14:paraId="1A74386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6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//@siclog "Steps 42-49" siclog@</w:t>
            </w:r>
          </w:p>
          <w:p w14:paraId="1A74386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//Steps 9-16 of generic procedure for MO SMS as per 38.508-1 steps 9-16, corresponding to (steps 1-8) 34.229-5 cl. A.13</w:t>
            </w:r>
          </w:p>
          <w:p w14:paraId="1A74386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f_IMS_NR5GC_MO_SMS_Steps9_16 ();</w:t>
            </w:r>
          </w:p>
          <w:p w14:paraId="1A74386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A74386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14:paraId="1A74386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f_IMS_IpcanReleaseWithOptionalDeregistration();</w:t>
            </w:r>
          </w:p>
          <w:p w14:paraId="1A74386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74386E" w14:textId="77777777" w:rsidR="00C472E6" w:rsidRDefault="00C472E6" w:rsidP="00C472E6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A743870" w14:textId="77777777" w:rsidR="00C472E6" w:rsidRPr="007015EF" w:rsidRDefault="00C472E6" w:rsidP="00C472E6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72E6" w14:paraId="1A7438AC" w14:textId="77777777" w:rsidTr="00977933">
        <w:tc>
          <w:tcPr>
            <w:tcW w:w="9855" w:type="dxa"/>
            <w:shd w:val="clear" w:color="auto" w:fill="auto"/>
          </w:tcPr>
          <w:p w14:paraId="1A74387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f_TC_11_3_1_NR5GC_IMS1()runs on IMS_PTC</w:t>
            </w:r>
          </w:p>
          <w:p w14:paraId="1A74387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{</w:t>
            </w:r>
          </w:p>
          <w:p w14:paraId="1A74387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var IMS_InviteRequestWithSdp_Type v_InviteRequestWithSdp;</w:t>
            </w:r>
          </w:p>
          <w:p w14:paraId="1A74387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A74387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f_IMS_PTC_Init(PDN_1);</w:t>
            </w:r>
          </w:p>
          <w:p w14:paraId="1A74387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A74387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14:paraId="1A74387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f_IMS_Registration();</w:t>
            </w:r>
          </w:p>
          <w:p w14:paraId="1A74387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14:paraId="1A74387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7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18-28" siclog@</w:t>
            </w:r>
          </w:p>
          <w:p w14:paraId="1A74387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 Step3 to step13 from test procedure for IMS MO speech call establishment as described in TS 38.508-1 [4] Table 4.9.15.2.2-1 take place,</w:t>
            </w:r>
          </w:p>
          <w:p w14:paraId="1A74387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if(not pc_Preconditions) {</w:t>
            </w:r>
          </w:p>
          <w:p w14:paraId="1A74387E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//IF the UE was configured to not use preconditions THEN steps 2-5 of Annex A.4.2 of TS 34.229-5 [47] take place.</w:t>
            </w:r>
          </w:p>
          <w:p w14:paraId="1A74387F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v_InviteRequestWithSdp := f_IMS_MOCallSetup_NR5GC_A_4_2_Step1();</w:t>
            </w:r>
          </w:p>
          <w:p w14:paraId="1A743880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3 - 6" siclog@             100 Trying, 183 Session Progress, PRACK, 200 OK</w:t>
            </w:r>
          </w:p>
          <w:p w14:paraId="1A74388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f_IMS_MOCallSetup_NR5GC_A_4_2_Step2_5(v_InviteRequestWithSdp);</w:t>
            </w:r>
          </w:p>
          <w:p w14:paraId="1A74388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14:paraId="1A74388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else{</w:t>
            </w:r>
          </w:p>
          <w:p w14:paraId="1A74388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//ELSE steps 2-5 of Annex A.4.1 of TS 34.229-5 [47] take place.</w:t>
            </w:r>
          </w:p>
          <w:p w14:paraId="1A74388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//Steps 1 subclause A.4.1</w:t>
            </w:r>
          </w:p>
          <w:p w14:paraId="1A74388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v_InviteRequestWithSdp := f_IMS_MOCallSetup_NR5GC_A_4_1_Step1();</w:t>
            </w:r>
          </w:p>
          <w:p w14:paraId="1A74388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A74388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//Steps 2 to 5 of subclause A.4.1</w:t>
            </w:r>
          </w:p>
          <w:p w14:paraId="1A74388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f_IMS_MOCallSetup_NR5GC_A_4_1_Step2_5(v_InviteRequestWithSdp);</w:t>
            </w:r>
          </w:p>
          <w:p w14:paraId="1A74388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 </w:t>
            </w:r>
          </w:p>
          <w:p w14:paraId="1A74388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14:paraId="1A74388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  <w:t xml:space="preserve">  </w:t>
            </w:r>
            <w:r w:rsidRPr="00C472E6">
              <w:rPr>
                <w:noProof/>
                <w:highlight w:val="yellow"/>
              </w:rPr>
              <w:t>f_IMS_IPCAN_SendCoOrdMsg(IPCAN);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A74388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f_IMS_IPCAN_WaitForTrigger(IPCAN);</w:t>
            </w:r>
          </w:p>
          <w:p w14:paraId="1A74388E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8F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if(not pc_Preconditions) {</w:t>
            </w:r>
          </w:p>
          <w:p w14:paraId="1A743890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f_IMS_MOCallSetup_NR5GC_A_4_2_Step6(v_InviteRequestWithSdp);</w:t>
            </w:r>
          </w:p>
          <w:p w14:paraId="1A74389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8 - 9" siclog@             200 OK, ACK</w:t>
            </w:r>
          </w:p>
          <w:p w14:paraId="1A74389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f_IMS_MOCallSetup_Send200OK_ReceiveACK(v_InviteRequestWithSdp);</w:t>
            </w:r>
          </w:p>
          <w:p w14:paraId="1A74389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A74389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14:paraId="1A74389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 else{</w:t>
            </w:r>
          </w:p>
          <w:p w14:paraId="1A74389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//v_ContactUrlSS := f_MessageHeader_GetContactSipUrl(v_MessageHeader183);</w:t>
            </w:r>
          </w:p>
          <w:p w14:paraId="1A74389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f_IMS_MOCallSetup_NR5GC_A_4_1_Step6_12(v_InviteRequestWithSdp);</w:t>
            </w:r>
          </w:p>
          <w:p w14:paraId="1A74389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14:paraId="1A74389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9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14:paraId="1A74389B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f_IMS_IPCAN_WaitForTrigger(IPCAN);</w:t>
            </w:r>
          </w:p>
          <w:p w14:paraId="1A74389C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9D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29-30" siclog@</w:t>
            </w:r>
          </w:p>
          <w:p w14:paraId="1A74389E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//Steps 1-2 from test procedure for test procedure for IMS MO speech call release as described in TS 38.508-1 [4] Table 4.9.17.2.2-1 take place,</w:t>
            </w:r>
          </w:p>
          <w:p w14:paraId="1A74389F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f_IMS_CallReleaseMO(v_InviteRequestWithSdp.Invite);</w:t>
            </w:r>
          </w:p>
          <w:p w14:paraId="1A7438A0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A1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14:paraId="1A7438A2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f_IMS_IPCAN_WaitForTrigger(IPCAN);</w:t>
            </w:r>
          </w:p>
          <w:p w14:paraId="1A7438A3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A4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//@siclog "Steps 42-49" siclog@</w:t>
            </w:r>
          </w:p>
          <w:p w14:paraId="1A7438A5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 //Steps 9-16 of generic procedure for MO SMS as per 38.508-1 steps 9-16, corresponding to (steps 1-8) 34.229-5 cl. A.13</w:t>
            </w:r>
          </w:p>
          <w:p w14:paraId="1A7438A6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f_IMS_NR5GC_MO_SMS_Steps9_16 ();</w:t>
            </w:r>
          </w:p>
          <w:p w14:paraId="1A7438A7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</w:t>
            </w:r>
          </w:p>
          <w:p w14:paraId="1A7438A8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14:paraId="1A7438A9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f_IMS_IpcanReleaseWithOptionalDeregistration();</w:t>
            </w:r>
          </w:p>
          <w:p w14:paraId="1A7438AA" w14:textId="77777777"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14:paraId="1A7438AB" w14:textId="77777777" w:rsidR="00C472E6" w:rsidRDefault="00C472E6" w:rsidP="00C472E6">
            <w:pPr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</w:tr>
    </w:tbl>
    <w:p w14:paraId="1A7438AD" w14:textId="77777777" w:rsidR="003A22C0" w:rsidRPr="00854C55" w:rsidRDefault="003A22C0" w:rsidP="00AE537C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88138979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7"/>
    </w:p>
    <w:p w14:paraId="1A7438AE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C472E6">
        <w:rPr>
          <w:rFonts w:cs="Arial" w:hint="eastAsia"/>
          <w:color w:val="000000"/>
          <w:lang w:eastAsia="zh-CN"/>
        </w:rPr>
        <w:t>41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1A7438AF" w14:textId="77777777" w:rsidR="003A22C0" w:rsidRPr="00854C55" w:rsidRDefault="003A22C0" w:rsidP="00AE537C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8813898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1A7438B0" w14:textId="77777777" w:rsidR="008E5C6A" w:rsidRPr="0015420E" w:rsidRDefault="00272444" w:rsidP="00AE537C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8138981"/>
      <w:proofErr w:type="spellStart"/>
      <w:r>
        <w:rPr>
          <w:rFonts w:cs="Arial" w:hint="eastAsia"/>
          <w:b/>
          <w:lang w:eastAsia="zh-CN"/>
        </w:rPr>
        <w:t>HiSilicon</w:t>
      </w:r>
      <w:proofErr w:type="spellEnd"/>
      <w:r>
        <w:rPr>
          <w:rFonts w:cs="Arial" w:hint="eastAsia"/>
          <w:b/>
          <w:lang w:eastAsia="zh-CN"/>
        </w:rPr>
        <w:t xml:space="preserve"> </w:t>
      </w:r>
      <w:proofErr w:type="spellStart"/>
      <w:r>
        <w:rPr>
          <w:rFonts w:cs="Arial" w:hint="eastAsia"/>
          <w:b/>
          <w:lang w:eastAsia="zh-CN"/>
        </w:rPr>
        <w:t>Balong</w:t>
      </w:r>
      <w:proofErr w:type="spellEnd"/>
      <w:r>
        <w:rPr>
          <w:rFonts w:cs="Arial" w:hint="eastAsia"/>
          <w:b/>
          <w:lang w:eastAsia="zh-CN"/>
        </w:rPr>
        <w:t xml:space="preserve"> 5000</w:t>
      </w:r>
      <w:bookmarkEnd w:id="22"/>
    </w:p>
    <w:p w14:paraId="1A7438B1" w14:textId="77777777" w:rsidR="008E5C6A" w:rsidRDefault="0015420E" w:rsidP="008E5C6A">
      <w:pPr>
        <w:rPr>
          <w:rFonts w:cs="Arial"/>
          <w:lang w:eastAsia="zh-CN"/>
        </w:rPr>
      </w:pPr>
      <w:r>
        <w:rPr>
          <w:rFonts w:cs="Arial"/>
          <w:lang w:eastAsia="zh-CN"/>
        </w:rPr>
        <w:t>T</w:t>
      </w:r>
      <w:r>
        <w:rPr>
          <w:rFonts w:cs="Arial" w:hint="eastAsia"/>
          <w:lang w:eastAsia="zh-CN"/>
        </w:rPr>
        <w:t xml:space="preserve">he </w:t>
      </w:r>
      <w:proofErr w:type="spellStart"/>
      <w:r w:rsidR="00272444">
        <w:rPr>
          <w:rFonts w:cs="Arial"/>
          <w:b/>
          <w:lang w:eastAsia="zh-CN"/>
        </w:rPr>
        <w:t>HiSilicon</w:t>
      </w:r>
      <w:proofErr w:type="spellEnd"/>
      <w:r w:rsidR="00272444">
        <w:rPr>
          <w:rFonts w:cs="Arial"/>
          <w:b/>
          <w:lang w:eastAsia="zh-CN"/>
        </w:rPr>
        <w:t xml:space="preserve"> </w:t>
      </w:r>
      <w:proofErr w:type="spellStart"/>
      <w:r w:rsidR="00272444">
        <w:rPr>
          <w:rFonts w:cs="Arial"/>
          <w:b/>
          <w:lang w:eastAsia="zh-CN"/>
        </w:rPr>
        <w:t>Balong</w:t>
      </w:r>
      <w:proofErr w:type="spellEnd"/>
      <w:r w:rsidR="00272444">
        <w:rPr>
          <w:rFonts w:cs="Arial"/>
          <w:b/>
          <w:lang w:eastAsia="zh-CN"/>
        </w:rPr>
        <w:t xml:space="preserve"> 5000</w:t>
      </w:r>
      <w:r w:rsidR="008E5C6A">
        <w:rPr>
          <w:rFonts w:cs="Arial"/>
        </w:rPr>
        <w:t xml:space="preserve"> passed this test case on </w:t>
      </w:r>
      <w:proofErr w:type="spellStart"/>
      <w:r w:rsidR="008E5C6A">
        <w:rPr>
          <w:rFonts w:ascii="Arial" w:hAnsi="Arial"/>
          <w:b/>
          <w:lang w:eastAsia="zh-CN"/>
        </w:rPr>
        <w:t>Datang</w:t>
      </w:r>
      <w:proofErr w:type="spellEnd"/>
      <w:r w:rsidR="008E5C6A">
        <w:rPr>
          <w:rFonts w:ascii="Arial" w:hAnsi="Arial"/>
          <w:b/>
          <w:lang w:eastAsia="zh-CN"/>
        </w:rPr>
        <w:t xml:space="preserve"> </w:t>
      </w:r>
      <w:proofErr w:type="spellStart"/>
      <w:r w:rsidR="008E5C6A">
        <w:rPr>
          <w:rFonts w:ascii="Arial" w:hAnsi="Arial"/>
          <w:b/>
          <w:lang w:eastAsia="zh-CN"/>
        </w:rPr>
        <w:t>LinkTester</w:t>
      </w:r>
      <w:proofErr w:type="spellEnd"/>
      <w:r w:rsidR="008E5C6A">
        <w:rPr>
          <w:rFonts w:ascii="Arial" w:hAnsi="Arial"/>
          <w:b/>
          <w:lang w:eastAsia="zh-CN"/>
        </w:rPr>
        <w:t xml:space="preserve"> 5G Protocol Conformance Test System ECT9610</w:t>
      </w:r>
      <w:r w:rsidR="008E5C6A">
        <w:rPr>
          <w:rFonts w:cs="Arial"/>
        </w:rPr>
        <w:t>. The documentation below is enclosed as evidence of the successful test case run [1]:</w:t>
      </w:r>
    </w:p>
    <w:p w14:paraId="1A7438B2" w14:textId="77777777" w:rsidR="001F4BC1" w:rsidRPr="00F577B4" w:rsidRDefault="008E5C6A" w:rsidP="00000D61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F577B4">
        <w:rPr>
          <w:rFonts w:cs="Arial"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FA7D75" w:rsidRPr="00FA7D75">
        <w:rPr>
          <w:rFonts w:ascii="Calibri" w:hAnsi="Calibri" w:cs="Calibri"/>
          <w:sz w:val="22"/>
        </w:rPr>
        <w:t>TC_</w:t>
      </w:r>
      <w:r w:rsidR="00272444">
        <w:rPr>
          <w:rFonts w:ascii="Calibri" w:hAnsi="Calibri" w:cs="Calibri"/>
          <w:sz w:val="22"/>
        </w:rPr>
        <w:t>11_3_1</w:t>
      </w:r>
      <w:r w:rsidR="00FA7D75" w:rsidRPr="00FA7D75">
        <w:rPr>
          <w:rFonts w:ascii="Calibri" w:hAnsi="Calibri" w:cs="Calibri"/>
          <w:sz w:val="22"/>
        </w:rPr>
        <w:t>_NR5GC_N</w:t>
      </w:r>
      <w:r w:rsidR="00C472E6">
        <w:rPr>
          <w:rFonts w:ascii="Calibri" w:hAnsi="Calibri" w:cs="Calibri" w:hint="eastAsia"/>
          <w:sz w:val="22"/>
          <w:lang w:eastAsia="zh-CN"/>
        </w:rPr>
        <w:t>41</w:t>
      </w:r>
      <w:r w:rsidR="00FA7D75" w:rsidRPr="00FA7D75">
        <w:rPr>
          <w:rFonts w:ascii="Calibri" w:hAnsi="Calibri" w:cs="Calibri"/>
          <w:sz w:val="22"/>
        </w:rPr>
        <w:t>.log</w:t>
      </w:r>
    </w:p>
    <w:p w14:paraId="1A7438B3" w14:textId="77777777" w:rsidR="008E5C6A" w:rsidRPr="00F577B4" w:rsidRDefault="008E5C6A" w:rsidP="00000D61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 w:rsidRPr="00F577B4">
        <w:rPr>
          <w:b/>
        </w:rPr>
        <w:t>PIXCIT settings used</w:t>
      </w:r>
      <w:r w:rsidRPr="00F577B4">
        <w:rPr>
          <w:rFonts w:hint="eastAsia"/>
          <w:b/>
          <w:lang w:eastAsia="zh-CN"/>
        </w:rPr>
        <w:t>:</w:t>
      </w:r>
      <w:r w:rsidRPr="00F577B4">
        <w:rPr>
          <w:rFonts w:cs="Arial"/>
          <w:b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proofErr w:type="gramStart"/>
      <w:r w:rsidR="00C472E6" w:rsidRPr="00C472E6">
        <w:rPr>
          <w:rFonts w:ascii="Calibri" w:hAnsi="Calibri" w:cs="Calibri"/>
          <w:sz w:val="22"/>
        </w:rPr>
        <w:t>Pics(</w:t>
      </w:r>
      <w:proofErr w:type="gramEnd"/>
      <w:r w:rsidR="00C472E6" w:rsidRPr="00C472E6">
        <w:rPr>
          <w:rFonts w:ascii="Calibri" w:hAnsi="Calibri" w:cs="Calibri"/>
          <w:sz w:val="22"/>
        </w:rPr>
        <w:t>Hisilicon-IRAT)</w:t>
      </w:r>
      <w:r w:rsidR="000559B5" w:rsidRPr="00F577B4">
        <w:rPr>
          <w:rFonts w:ascii="Calibri" w:hAnsi="Calibri" w:cs="Calibri"/>
          <w:sz w:val="22"/>
        </w:rPr>
        <w:t>.xml</w:t>
      </w:r>
    </w:p>
    <w:p w14:paraId="1A7438B4" w14:textId="77777777" w:rsidR="005150E2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C472E6" w:rsidRPr="00C472E6">
        <w:rPr>
          <w:rFonts w:ascii="Calibri" w:hAnsi="Calibri" w:cs="Calibri"/>
          <w:sz w:val="22"/>
        </w:rPr>
        <w:t>Pixit(</w:t>
      </w:r>
      <w:proofErr w:type="gramEnd"/>
      <w:r w:rsidR="00C472E6" w:rsidRPr="00C472E6">
        <w:rPr>
          <w:rFonts w:ascii="Calibri" w:hAnsi="Calibri" w:cs="Calibri"/>
          <w:sz w:val="22"/>
        </w:rPr>
        <w:t>TC_11_3_1_NR5GC)</w:t>
      </w:r>
      <w:r w:rsidR="000559B5" w:rsidRPr="000559B5">
        <w:rPr>
          <w:rFonts w:ascii="Calibri" w:hAnsi="Calibri" w:cs="Calibri"/>
          <w:sz w:val="22"/>
        </w:rPr>
        <w:t>.xml</w:t>
      </w:r>
    </w:p>
    <w:p w14:paraId="1A7438B5" w14:textId="77777777" w:rsidR="001F4BC1" w:rsidRPr="008E5C6A" w:rsidRDefault="001F4BC1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14:paraId="1A7438B6" w14:textId="77777777" w:rsidR="003A22C0" w:rsidRPr="002D362B" w:rsidRDefault="003A22C0" w:rsidP="00AE537C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88138982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1A7438B9" w14:textId="77777777" w:rsidTr="00E139D5">
        <w:trPr>
          <w:trHeight w:val="249"/>
        </w:trPr>
        <w:tc>
          <w:tcPr>
            <w:tcW w:w="775" w:type="dxa"/>
            <w:hideMark/>
          </w:tcPr>
          <w:p w14:paraId="1A7438B7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1A7438B8" w14:textId="77777777" w:rsidR="003A22C0" w:rsidRPr="00C8354F" w:rsidRDefault="008E5C6A" w:rsidP="00941A0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0C496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941A0A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659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272444">
              <w:rPr>
                <w:rFonts w:ascii="Calibri" w:hAnsi="Calibri" w:cs="Calibri" w:hint="eastAsia"/>
                <w:sz w:val="22"/>
                <w:lang w:eastAsia="zh-CN"/>
              </w:rPr>
              <w:t>11.3.1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1A7438BA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8188" w14:textId="77777777" w:rsidR="00B02C9A" w:rsidRDefault="00B02C9A">
      <w:r>
        <w:separator/>
      </w:r>
    </w:p>
  </w:endnote>
  <w:endnote w:type="continuationSeparator" w:id="0">
    <w:p w14:paraId="5C9A262E" w14:textId="77777777" w:rsidR="00B02C9A" w:rsidRDefault="00B0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F254" w14:textId="77777777" w:rsidR="00B02C9A" w:rsidRDefault="00B02C9A">
      <w:r>
        <w:separator/>
      </w:r>
    </w:p>
  </w:footnote>
  <w:footnote w:type="continuationSeparator" w:id="0">
    <w:p w14:paraId="3CD7F60C" w14:textId="77777777" w:rsidR="00B02C9A" w:rsidRDefault="00B0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38BF" w14:textId="77777777" w:rsidR="00D46D96" w:rsidRDefault="00D46D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38C0" w14:textId="77777777" w:rsidR="00D46D96" w:rsidRDefault="00D46D9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38C1" w14:textId="77777777" w:rsidR="00D46D96" w:rsidRDefault="00D46D96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38C2" w14:textId="77777777" w:rsidR="00D46D96" w:rsidRDefault="00D46D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032D2C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35647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B25207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622F79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1C14017"/>
    <w:multiLevelType w:val="hybridMultilevel"/>
    <w:tmpl w:val="11925AAE"/>
    <w:lvl w:ilvl="0" w:tplc="D5EEC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2D15B9"/>
    <w:multiLevelType w:val="hybridMultilevel"/>
    <w:tmpl w:val="D8C21A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1"/>
    <w:rsid w:val="000011C2"/>
    <w:rsid w:val="00010A60"/>
    <w:rsid w:val="00011E52"/>
    <w:rsid w:val="00015E18"/>
    <w:rsid w:val="00022434"/>
    <w:rsid w:val="00022E4A"/>
    <w:rsid w:val="000248B5"/>
    <w:rsid w:val="000271FA"/>
    <w:rsid w:val="000316E0"/>
    <w:rsid w:val="000326C8"/>
    <w:rsid w:val="00032AD9"/>
    <w:rsid w:val="00036E36"/>
    <w:rsid w:val="00050A91"/>
    <w:rsid w:val="00050E0E"/>
    <w:rsid w:val="000545B2"/>
    <w:rsid w:val="00054FBD"/>
    <w:rsid w:val="000559B5"/>
    <w:rsid w:val="00056B02"/>
    <w:rsid w:val="000617E1"/>
    <w:rsid w:val="00063BFA"/>
    <w:rsid w:val="000673EF"/>
    <w:rsid w:val="00073DD9"/>
    <w:rsid w:val="00077F05"/>
    <w:rsid w:val="000859E5"/>
    <w:rsid w:val="000866A4"/>
    <w:rsid w:val="00090F63"/>
    <w:rsid w:val="00094F91"/>
    <w:rsid w:val="00096A1E"/>
    <w:rsid w:val="000970E3"/>
    <w:rsid w:val="000A4A26"/>
    <w:rsid w:val="000A6394"/>
    <w:rsid w:val="000B4564"/>
    <w:rsid w:val="000B6F5A"/>
    <w:rsid w:val="000B7FED"/>
    <w:rsid w:val="000C038A"/>
    <w:rsid w:val="000C496E"/>
    <w:rsid w:val="000C6598"/>
    <w:rsid w:val="000D44B3"/>
    <w:rsid w:val="000E0380"/>
    <w:rsid w:val="000E4F99"/>
    <w:rsid w:val="000E70AC"/>
    <w:rsid w:val="000F0519"/>
    <w:rsid w:val="000F15E5"/>
    <w:rsid w:val="001066E3"/>
    <w:rsid w:val="001067DD"/>
    <w:rsid w:val="00111502"/>
    <w:rsid w:val="001133B9"/>
    <w:rsid w:val="00121646"/>
    <w:rsid w:val="00123B59"/>
    <w:rsid w:val="00142C5B"/>
    <w:rsid w:val="00144D42"/>
    <w:rsid w:val="00145D43"/>
    <w:rsid w:val="001516D5"/>
    <w:rsid w:val="0015420E"/>
    <w:rsid w:val="00163924"/>
    <w:rsid w:val="00172C67"/>
    <w:rsid w:val="00174EF1"/>
    <w:rsid w:val="00177F75"/>
    <w:rsid w:val="001816D2"/>
    <w:rsid w:val="001837CE"/>
    <w:rsid w:val="00192C46"/>
    <w:rsid w:val="00196081"/>
    <w:rsid w:val="0019740A"/>
    <w:rsid w:val="001A08B3"/>
    <w:rsid w:val="001A09A3"/>
    <w:rsid w:val="001A227C"/>
    <w:rsid w:val="001A3CC5"/>
    <w:rsid w:val="001A433F"/>
    <w:rsid w:val="001A4BC2"/>
    <w:rsid w:val="001A5507"/>
    <w:rsid w:val="001A7B60"/>
    <w:rsid w:val="001B3773"/>
    <w:rsid w:val="001B52F0"/>
    <w:rsid w:val="001B7A65"/>
    <w:rsid w:val="001C4AD3"/>
    <w:rsid w:val="001D1AF6"/>
    <w:rsid w:val="001D1E2B"/>
    <w:rsid w:val="001D3281"/>
    <w:rsid w:val="001D381A"/>
    <w:rsid w:val="001E0852"/>
    <w:rsid w:val="001E41F3"/>
    <w:rsid w:val="001F4BC1"/>
    <w:rsid w:val="0020488D"/>
    <w:rsid w:val="00207D42"/>
    <w:rsid w:val="00210507"/>
    <w:rsid w:val="002118AB"/>
    <w:rsid w:val="002160BA"/>
    <w:rsid w:val="00221FDA"/>
    <w:rsid w:val="00222B83"/>
    <w:rsid w:val="002370C5"/>
    <w:rsid w:val="00237EB3"/>
    <w:rsid w:val="00244372"/>
    <w:rsid w:val="00247475"/>
    <w:rsid w:val="0026004D"/>
    <w:rsid w:val="00262A94"/>
    <w:rsid w:val="002640DD"/>
    <w:rsid w:val="00265A43"/>
    <w:rsid w:val="002714F0"/>
    <w:rsid w:val="00271A23"/>
    <w:rsid w:val="00272444"/>
    <w:rsid w:val="002726CB"/>
    <w:rsid w:val="00275D12"/>
    <w:rsid w:val="00284FEB"/>
    <w:rsid w:val="002860C4"/>
    <w:rsid w:val="00292477"/>
    <w:rsid w:val="002A07B4"/>
    <w:rsid w:val="002A6D31"/>
    <w:rsid w:val="002B27CE"/>
    <w:rsid w:val="002B5741"/>
    <w:rsid w:val="002C0422"/>
    <w:rsid w:val="002D362B"/>
    <w:rsid w:val="002D5454"/>
    <w:rsid w:val="002E472E"/>
    <w:rsid w:val="002F5253"/>
    <w:rsid w:val="00304964"/>
    <w:rsid w:val="00305409"/>
    <w:rsid w:val="00307B12"/>
    <w:rsid w:val="00311688"/>
    <w:rsid w:val="00314FAA"/>
    <w:rsid w:val="00317F09"/>
    <w:rsid w:val="00320BC8"/>
    <w:rsid w:val="00327943"/>
    <w:rsid w:val="00327CED"/>
    <w:rsid w:val="00343F7B"/>
    <w:rsid w:val="00344D50"/>
    <w:rsid w:val="00345FDB"/>
    <w:rsid w:val="00352062"/>
    <w:rsid w:val="003609EF"/>
    <w:rsid w:val="0036231A"/>
    <w:rsid w:val="00365387"/>
    <w:rsid w:val="0036757A"/>
    <w:rsid w:val="00370B54"/>
    <w:rsid w:val="00374DD4"/>
    <w:rsid w:val="00375F92"/>
    <w:rsid w:val="0038250F"/>
    <w:rsid w:val="00391DA2"/>
    <w:rsid w:val="00392266"/>
    <w:rsid w:val="003A0BE7"/>
    <w:rsid w:val="003A22C0"/>
    <w:rsid w:val="003A3C72"/>
    <w:rsid w:val="003A3CA7"/>
    <w:rsid w:val="003B1187"/>
    <w:rsid w:val="003C0432"/>
    <w:rsid w:val="003D0E5A"/>
    <w:rsid w:val="003D3D77"/>
    <w:rsid w:val="003D6C5E"/>
    <w:rsid w:val="003E1A36"/>
    <w:rsid w:val="003E2EFC"/>
    <w:rsid w:val="003E42C1"/>
    <w:rsid w:val="003F06D3"/>
    <w:rsid w:val="00400ADF"/>
    <w:rsid w:val="004010D2"/>
    <w:rsid w:val="00402298"/>
    <w:rsid w:val="00407804"/>
    <w:rsid w:val="00410371"/>
    <w:rsid w:val="004242F1"/>
    <w:rsid w:val="00436379"/>
    <w:rsid w:val="00456058"/>
    <w:rsid w:val="00457B35"/>
    <w:rsid w:val="004624D2"/>
    <w:rsid w:val="00465C28"/>
    <w:rsid w:val="00474D09"/>
    <w:rsid w:val="00477FB3"/>
    <w:rsid w:val="004803A5"/>
    <w:rsid w:val="00482CA8"/>
    <w:rsid w:val="004833D4"/>
    <w:rsid w:val="0048427C"/>
    <w:rsid w:val="004915B4"/>
    <w:rsid w:val="004915C6"/>
    <w:rsid w:val="004974BB"/>
    <w:rsid w:val="00497E4E"/>
    <w:rsid w:val="004A0047"/>
    <w:rsid w:val="004A0089"/>
    <w:rsid w:val="004A0EEA"/>
    <w:rsid w:val="004B2B8E"/>
    <w:rsid w:val="004B5695"/>
    <w:rsid w:val="004B73EF"/>
    <w:rsid w:val="004B75B7"/>
    <w:rsid w:val="004C5539"/>
    <w:rsid w:val="004C724F"/>
    <w:rsid w:val="004E40EA"/>
    <w:rsid w:val="004E45DC"/>
    <w:rsid w:val="004E6BC6"/>
    <w:rsid w:val="004F0C51"/>
    <w:rsid w:val="004F438E"/>
    <w:rsid w:val="00512559"/>
    <w:rsid w:val="005140FF"/>
    <w:rsid w:val="005150E2"/>
    <w:rsid w:val="0051580D"/>
    <w:rsid w:val="0051675A"/>
    <w:rsid w:val="00522F60"/>
    <w:rsid w:val="005325DC"/>
    <w:rsid w:val="00535A6D"/>
    <w:rsid w:val="00541933"/>
    <w:rsid w:val="005421BA"/>
    <w:rsid w:val="005467A3"/>
    <w:rsid w:val="00547111"/>
    <w:rsid w:val="00552CFB"/>
    <w:rsid w:val="00553A82"/>
    <w:rsid w:val="00554BA7"/>
    <w:rsid w:val="00555535"/>
    <w:rsid w:val="005640B0"/>
    <w:rsid w:val="0057751A"/>
    <w:rsid w:val="00580410"/>
    <w:rsid w:val="00580A6E"/>
    <w:rsid w:val="0058618C"/>
    <w:rsid w:val="00586828"/>
    <w:rsid w:val="00592121"/>
    <w:rsid w:val="00592D74"/>
    <w:rsid w:val="005930E6"/>
    <w:rsid w:val="005A6337"/>
    <w:rsid w:val="005B3B8A"/>
    <w:rsid w:val="005B7A95"/>
    <w:rsid w:val="005D1873"/>
    <w:rsid w:val="005D2D39"/>
    <w:rsid w:val="005D3FF3"/>
    <w:rsid w:val="005D55BE"/>
    <w:rsid w:val="005D599F"/>
    <w:rsid w:val="005D7B2F"/>
    <w:rsid w:val="005E0249"/>
    <w:rsid w:val="005E2C44"/>
    <w:rsid w:val="005F009E"/>
    <w:rsid w:val="005F07C7"/>
    <w:rsid w:val="006010B5"/>
    <w:rsid w:val="00603F4B"/>
    <w:rsid w:val="00604160"/>
    <w:rsid w:val="00612DA2"/>
    <w:rsid w:val="00621188"/>
    <w:rsid w:val="00624D99"/>
    <w:rsid w:val="006257ED"/>
    <w:rsid w:val="00627A36"/>
    <w:rsid w:val="006348A1"/>
    <w:rsid w:val="006349B9"/>
    <w:rsid w:val="00634B2B"/>
    <w:rsid w:val="00634E02"/>
    <w:rsid w:val="00643C8F"/>
    <w:rsid w:val="00655A75"/>
    <w:rsid w:val="00657850"/>
    <w:rsid w:val="00663076"/>
    <w:rsid w:val="00664362"/>
    <w:rsid w:val="00665C47"/>
    <w:rsid w:val="00665E99"/>
    <w:rsid w:val="00673858"/>
    <w:rsid w:val="00676905"/>
    <w:rsid w:val="006851EA"/>
    <w:rsid w:val="00686A5E"/>
    <w:rsid w:val="006947F6"/>
    <w:rsid w:val="00695808"/>
    <w:rsid w:val="006B2167"/>
    <w:rsid w:val="006B3C17"/>
    <w:rsid w:val="006B423E"/>
    <w:rsid w:val="006B46FB"/>
    <w:rsid w:val="006B6D53"/>
    <w:rsid w:val="006C0165"/>
    <w:rsid w:val="006C3F93"/>
    <w:rsid w:val="006D11E8"/>
    <w:rsid w:val="006D2508"/>
    <w:rsid w:val="006D7862"/>
    <w:rsid w:val="006E21FB"/>
    <w:rsid w:val="006E7925"/>
    <w:rsid w:val="00703644"/>
    <w:rsid w:val="00717EBB"/>
    <w:rsid w:val="007203DD"/>
    <w:rsid w:val="0072140F"/>
    <w:rsid w:val="00743139"/>
    <w:rsid w:val="00743F06"/>
    <w:rsid w:val="00744FAA"/>
    <w:rsid w:val="0076267E"/>
    <w:rsid w:val="0077257A"/>
    <w:rsid w:val="007766F3"/>
    <w:rsid w:val="00776ADB"/>
    <w:rsid w:val="00777403"/>
    <w:rsid w:val="00777E55"/>
    <w:rsid w:val="00782EBC"/>
    <w:rsid w:val="00792342"/>
    <w:rsid w:val="007977A8"/>
    <w:rsid w:val="007B0030"/>
    <w:rsid w:val="007B0ED9"/>
    <w:rsid w:val="007B3D92"/>
    <w:rsid w:val="007B512A"/>
    <w:rsid w:val="007C2097"/>
    <w:rsid w:val="007C26FA"/>
    <w:rsid w:val="007C2732"/>
    <w:rsid w:val="007C4D76"/>
    <w:rsid w:val="007C6DDD"/>
    <w:rsid w:val="007D3DC4"/>
    <w:rsid w:val="007D6A07"/>
    <w:rsid w:val="007D6ACF"/>
    <w:rsid w:val="007E0915"/>
    <w:rsid w:val="007E7040"/>
    <w:rsid w:val="007F7259"/>
    <w:rsid w:val="008010DF"/>
    <w:rsid w:val="008040A8"/>
    <w:rsid w:val="00813314"/>
    <w:rsid w:val="00817C3D"/>
    <w:rsid w:val="00823AEF"/>
    <w:rsid w:val="00826A90"/>
    <w:rsid w:val="008279FA"/>
    <w:rsid w:val="00833BE5"/>
    <w:rsid w:val="008626E7"/>
    <w:rsid w:val="0086728E"/>
    <w:rsid w:val="00867A1D"/>
    <w:rsid w:val="00870310"/>
    <w:rsid w:val="00870EE7"/>
    <w:rsid w:val="00880D41"/>
    <w:rsid w:val="00883CB9"/>
    <w:rsid w:val="008863B9"/>
    <w:rsid w:val="00886492"/>
    <w:rsid w:val="00890B26"/>
    <w:rsid w:val="008952A7"/>
    <w:rsid w:val="00897835"/>
    <w:rsid w:val="008A40F5"/>
    <w:rsid w:val="008A45A6"/>
    <w:rsid w:val="008A4978"/>
    <w:rsid w:val="008A6258"/>
    <w:rsid w:val="008C119C"/>
    <w:rsid w:val="008C2BD5"/>
    <w:rsid w:val="008C48E7"/>
    <w:rsid w:val="008C6B11"/>
    <w:rsid w:val="008D5A46"/>
    <w:rsid w:val="008E5C6A"/>
    <w:rsid w:val="008E7813"/>
    <w:rsid w:val="008F01B7"/>
    <w:rsid w:val="008F1107"/>
    <w:rsid w:val="008F3789"/>
    <w:rsid w:val="008F686C"/>
    <w:rsid w:val="0091371A"/>
    <w:rsid w:val="00913976"/>
    <w:rsid w:val="009148DE"/>
    <w:rsid w:val="00915607"/>
    <w:rsid w:val="00915706"/>
    <w:rsid w:val="009162ED"/>
    <w:rsid w:val="009173B9"/>
    <w:rsid w:val="00920E43"/>
    <w:rsid w:val="00925E68"/>
    <w:rsid w:val="00935F8B"/>
    <w:rsid w:val="00937342"/>
    <w:rsid w:val="00937A5E"/>
    <w:rsid w:val="00941A0A"/>
    <w:rsid w:val="00941E30"/>
    <w:rsid w:val="00944375"/>
    <w:rsid w:val="00962985"/>
    <w:rsid w:val="00965620"/>
    <w:rsid w:val="0097739C"/>
    <w:rsid w:val="009777D9"/>
    <w:rsid w:val="0097790D"/>
    <w:rsid w:val="00980254"/>
    <w:rsid w:val="0098186D"/>
    <w:rsid w:val="00991B88"/>
    <w:rsid w:val="00993C1B"/>
    <w:rsid w:val="0099657B"/>
    <w:rsid w:val="009A1BA8"/>
    <w:rsid w:val="009A5753"/>
    <w:rsid w:val="009A579D"/>
    <w:rsid w:val="009A638E"/>
    <w:rsid w:val="009C2B70"/>
    <w:rsid w:val="009E3297"/>
    <w:rsid w:val="009E7035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67D99"/>
    <w:rsid w:val="00A71352"/>
    <w:rsid w:val="00A75693"/>
    <w:rsid w:val="00A7671C"/>
    <w:rsid w:val="00A8048A"/>
    <w:rsid w:val="00A81CCA"/>
    <w:rsid w:val="00A84064"/>
    <w:rsid w:val="00A86E38"/>
    <w:rsid w:val="00A9037E"/>
    <w:rsid w:val="00A92963"/>
    <w:rsid w:val="00A935FE"/>
    <w:rsid w:val="00AA2CBC"/>
    <w:rsid w:val="00AB284D"/>
    <w:rsid w:val="00AB4BC7"/>
    <w:rsid w:val="00AB75B6"/>
    <w:rsid w:val="00AC3CB4"/>
    <w:rsid w:val="00AC5820"/>
    <w:rsid w:val="00AC7837"/>
    <w:rsid w:val="00AD0D45"/>
    <w:rsid w:val="00AD1CD8"/>
    <w:rsid w:val="00AE3A4A"/>
    <w:rsid w:val="00AE537C"/>
    <w:rsid w:val="00AF00C2"/>
    <w:rsid w:val="00AF0260"/>
    <w:rsid w:val="00B02C9A"/>
    <w:rsid w:val="00B07E59"/>
    <w:rsid w:val="00B140C2"/>
    <w:rsid w:val="00B14E53"/>
    <w:rsid w:val="00B221C8"/>
    <w:rsid w:val="00B2377D"/>
    <w:rsid w:val="00B258BB"/>
    <w:rsid w:val="00B26FF6"/>
    <w:rsid w:val="00B3628B"/>
    <w:rsid w:val="00B4205E"/>
    <w:rsid w:val="00B42BFD"/>
    <w:rsid w:val="00B43375"/>
    <w:rsid w:val="00B4547E"/>
    <w:rsid w:val="00B54DAE"/>
    <w:rsid w:val="00B65D70"/>
    <w:rsid w:val="00B67B97"/>
    <w:rsid w:val="00B81CE9"/>
    <w:rsid w:val="00B8585C"/>
    <w:rsid w:val="00B9289E"/>
    <w:rsid w:val="00B968C8"/>
    <w:rsid w:val="00BA3EC5"/>
    <w:rsid w:val="00BA51D9"/>
    <w:rsid w:val="00BB1DE0"/>
    <w:rsid w:val="00BB323C"/>
    <w:rsid w:val="00BB5DFC"/>
    <w:rsid w:val="00BC48DA"/>
    <w:rsid w:val="00BC74A2"/>
    <w:rsid w:val="00BD1897"/>
    <w:rsid w:val="00BD279D"/>
    <w:rsid w:val="00BD6BB8"/>
    <w:rsid w:val="00BE15E3"/>
    <w:rsid w:val="00C2048B"/>
    <w:rsid w:val="00C24012"/>
    <w:rsid w:val="00C31031"/>
    <w:rsid w:val="00C3211A"/>
    <w:rsid w:val="00C321D2"/>
    <w:rsid w:val="00C406A8"/>
    <w:rsid w:val="00C43784"/>
    <w:rsid w:val="00C45D0C"/>
    <w:rsid w:val="00C462F9"/>
    <w:rsid w:val="00C472E6"/>
    <w:rsid w:val="00C50788"/>
    <w:rsid w:val="00C5236C"/>
    <w:rsid w:val="00C610C3"/>
    <w:rsid w:val="00C61269"/>
    <w:rsid w:val="00C6531F"/>
    <w:rsid w:val="00C65338"/>
    <w:rsid w:val="00C66BA2"/>
    <w:rsid w:val="00C75C4D"/>
    <w:rsid w:val="00C8354F"/>
    <w:rsid w:val="00C849A0"/>
    <w:rsid w:val="00C95985"/>
    <w:rsid w:val="00CA46DD"/>
    <w:rsid w:val="00CA7D2C"/>
    <w:rsid w:val="00CB44CC"/>
    <w:rsid w:val="00CC2A0A"/>
    <w:rsid w:val="00CC4DB3"/>
    <w:rsid w:val="00CC5026"/>
    <w:rsid w:val="00CC68D0"/>
    <w:rsid w:val="00CC6BDD"/>
    <w:rsid w:val="00CD7191"/>
    <w:rsid w:val="00CE372C"/>
    <w:rsid w:val="00CF0EE6"/>
    <w:rsid w:val="00CF17C9"/>
    <w:rsid w:val="00CF3441"/>
    <w:rsid w:val="00D032D2"/>
    <w:rsid w:val="00D03794"/>
    <w:rsid w:val="00D03F9A"/>
    <w:rsid w:val="00D0481B"/>
    <w:rsid w:val="00D0677B"/>
    <w:rsid w:val="00D06D51"/>
    <w:rsid w:val="00D24991"/>
    <w:rsid w:val="00D303D4"/>
    <w:rsid w:val="00D31793"/>
    <w:rsid w:val="00D34FE6"/>
    <w:rsid w:val="00D358EC"/>
    <w:rsid w:val="00D45104"/>
    <w:rsid w:val="00D46D96"/>
    <w:rsid w:val="00D47F22"/>
    <w:rsid w:val="00D50255"/>
    <w:rsid w:val="00D51F21"/>
    <w:rsid w:val="00D662FF"/>
    <w:rsid w:val="00D66520"/>
    <w:rsid w:val="00D66CDB"/>
    <w:rsid w:val="00D704B9"/>
    <w:rsid w:val="00D91406"/>
    <w:rsid w:val="00D94AD8"/>
    <w:rsid w:val="00DA4DC7"/>
    <w:rsid w:val="00DD0E35"/>
    <w:rsid w:val="00DE34CF"/>
    <w:rsid w:val="00DE7626"/>
    <w:rsid w:val="00DF0EAF"/>
    <w:rsid w:val="00DF36D2"/>
    <w:rsid w:val="00E02FD5"/>
    <w:rsid w:val="00E11E5F"/>
    <w:rsid w:val="00E133D4"/>
    <w:rsid w:val="00E139D5"/>
    <w:rsid w:val="00E13F3D"/>
    <w:rsid w:val="00E259B2"/>
    <w:rsid w:val="00E266B1"/>
    <w:rsid w:val="00E30489"/>
    <w:rsid w:val="00E31796"/>
    <w:rsid w:val="00E34898"/>
    <w:rsid w:val="00E4230D"/>
    <w:rsid w:val="00E42602"/>
    <w:rsid w:val="00E505E1"/>
    <w:rsid w:val="00E54423"/>
    <w:rsid w:val="00E65576"/>
    <w:rsid w:val="00E8505D"/>
    <w:rsid w:val="00E9195D"/>
    <w:rsid w:val="00E969C9"/>
    <w:rsid w:val="00E97BAF"/>
    <w:rsid w:val="00EB09B7"/>
    <w:rsid w:val="00EC51AC"/>
    <w:rsid w:val="00ED3756"/>
    <w:rsid w:val="00ED65E5"/>
    <w:rsid w:val="00ED6C5F"/>
    <w:rsid w:val="00EE1E2F"/>
    <w:rsid w:val="00EE4D7D"/>
    <w:rsid w:val="00EE5422"/>
    <w:rsid w:val="00EE7D7C"/>
    <w:rsid w:val="00EF094D"/>
    <w:rsid w:val="00EF0F1C"/>
    <w:rsid w:val="00EF5778"/>
    <w:rsid w:val="00F25D98"/>
    <w:rsid w:val="00F300FB"/>
    <w:rsid w:val="00F4085B"/>
    <w:rsid w:val="00F41C9A"/>
    <w:rsid w:val="00F46F12"/>
    <w:rsid w:val="00F5244D"/>
    <w:rsid w:val="00F56C42"/>
    <w:rsid w:val="00F577B4"/>
    <w:rsid w:val="00F7093E"/>
    <w:rsid w:val="00F7684F"/>
    <w:rsid w:val="00F82D35"/>
    <w:rsid w:val="00F84D41"/>
    <w:rsid w:val="00F92CA1"/>
    <w:rsid w:val="00F94D87"/>
    <w:rsid w:val="00F9616A"/>
    <w:rsid w:val="00F9718A"/>
    <w:rsid w:val="00F97772"/>
    <w:rsid w:val="00FA700E"/>
    <w:rsid w:val="00FA7D75"/>
    <w:rsid w:val="00FB365F"/>
    <w:rsid w:val="00FB3E90"/>
    <w:rsid w:val="00FB6386"/>
    <w:rsid w:val="00FB7807"/>
    <w:rsid w:val="00FD1BE3"/>
    <w:rsid w:val="00FE2457"/>
    <w:rsid w:val="00FE7295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7436BE"/>
  <w15:docId w15:val="{919405F8-9DC4-4CFD-820F-E7CF4E63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nfasis">
    <w:name w:val="Emphasis"/>
    <w:qFormat/>
    <w:rsid w:val="003A22C0"/>
    <w:rPr>
      <w:i/>
      <w:iCs/>
    </w:rPr>
  </w:style>
  <w:style w:type="paragraph" w:styleId="Ttulo">
    <w:name w:val="Title"/>
    <w:basedOn w:val="Normal"/>
    <w:next w:val="Normal"/>
    <w:link w:val="TtuloC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AEDCD-BA3B-4DED-B1D6-61965756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1495</Words>
  <Characters>13627</Characters>
  <Application>Microsoft Office Word</Application>
  <DocSecurity>0</DocSecurity>
  <Lines>113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15092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6</cp:revision>
  <cp:lastPrinted>1900-12-31T16:00:00Z</cp:lastPrinted>
  <dcterms:created xsi:type="dcterms:W3CDTF">2021-11-26T14:35:00Z</dcterms:created>
  <dcterms:modified xsi:type="dcterms:W3CDTF">2021-11-29T09:46:00Z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