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A0CC1" w14:textId="77777777" w:rsidR="00467101" w:rsidRDefault="00467101" w:rsidP="004671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R5s211597</w:t>
        </w:r>
      </w:fldSimple>
    </w:p>
    <w:p w14:paraId="223801E3" w14:textId="77777777" w:rsidR="00467101" w:rsidRDefault="00FC304C" w:rsidP="0046710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67101" w:rsidRPr="00BA51D9">
          <w:rPr>
            <w:b/>
            <w:noProof/>
            <w:sz w:val="24"/>
          </w:rPr>
          <w:t>Online</w:t>
        </w:r>
      </w:fldSimple>
      <w:r w:rsidR="00467101">
        <w:rPr>
          <w:b/>
          <w:noProof/>
          <w:sz w:val="24"/>
        </w:rPr>
        <w:t xml:space="preserve">, </w:t>
      </w:r>
      <w:fldSimple w:instr=" DOCPROPERTY  Country  \* MERGEFORMAT "/>
      <w:r w:rsidR="00467101">
        <w:rPr>
          <w:b/>
          <w:noProof/>
          <w:sz w:val="24"/>
        </w:rPr>
        <w:t xml:space="preserve">, </w:t>
      </w:r>
      <w:fldSimple w:instr=" DOCPROPERTY  StartDate  \* MERGEFORMAT ">
        <w:r w:rsidR="00467101" w:rsidRPr="00BA51D9">
          <w:rPr>
            <w:b/>
            <w:noProof/>
            <w:sz w:val="24"/>
          </w:rPr>
          <w:t>7th Dec 2020</w:t>
        </w:r>
      </w:fldSimple>
      <w:r w:rsidR="00467101">
        <w:rPr>
          <w:b/>
          <w:noProof/>
          <w:sz w:val="24"/>
        </w:rPr>
        <w:t xml:space="preserve"> - </w:t>
      </w:r>
      <w:fldSimple w:instr=" DOCPROPERTY  EndDate  \* MERGEFORMAT ">
        <w:r w:rsidR="00467101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67101" w14:paraId="604B6740" w14:textId="77777777" w:rsidTr="004671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D16AA" w14:textId="77777777" w:rsidR="00467101" w:rsidRDefault="00467101" w:rsidP="004671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67101" w14:paraId="67DA1D67" w14:textId="77777777" w:rsidTr="0046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4E6E1" w14:textId="77777777" w:rsidR="00467101" w:rsidRDefault="00467101" w:rsidP="004671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67101" w14:paraId="5ED99D3F" w14:textId="77777777" w:rsidTr="0046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A6E630" w14:textId="77777777"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01" w14:paraId="1458A670" w14:textId="77777777" w:rsidTr="00467101">
        <w:tc>
          <w:tcPr>
            <w:tcW w:w="142" w:type="dxa"/>
            <w:tcBorders>
              <w:left w:val="single" w:sz="4" w:space="0" w:color="auto"/>
            </w:tcBorders>
          </w:tcPr>
          <w:p w14:paraId="5D72639C" w14:textId="77777777" w:rsidR="00467101" w:rsidRDefault="00467101" w:rsidP="004671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643CD4" w14:textId="77777777" w:rsidR="00467101" w:rsidRPr="00410371" w:rsidRDefault="00FC304C" w:rsidP="004671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710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087E4CBD" w14:textId="77777777" w:rsidR="00467101" w:rsidRDefault="00467101" w:rsidP="004671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529938" w14:textId="77777777" w:rsidR="00467101" w:rsidRPr="00410371" w:rsidRDefault="00FC304C" w:rsidP="0046710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67101" w:rsidRPr="00410371">
                <w:rPr>
                  <w:b/>
                  <w:noProof/>
                  <w:sz w:val="28"/>
                </w:rPr>
                <w:t>2180</w:t>
              </w:r>
            </w:fldSimple>
          </w:p>
        </w:tc>
        <w:tc>
          <w:tcPr>
            <w:tcW w:w="709" w:type="dxa"/>
          </w:tcPr>
          <w:p w14:paraId="2BCCD9C7" w14:textId="77777777" w:rsidR="00467101" w:rsidRDefault="00467101" w:rsidP="004671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CB7870" w14:textId="77777777" w:rsidR="00467101" w:rsidRPr="00410371" w:rsidRDefault="00FC304C" w:rsidP="004671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6710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4D85606" w14:textId="77777777" w:rsidR="00467101" w:rsidRDefault="00467101" w:rsidP="004671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690F68" w14:textId="77777777" w:rsidR="00467101" w:rsidRPr="00410371" w:rsidRDefault="00FC304C" w:rsidP="00467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67101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80B97B" w14:textId="77777777" w:rsidR="00467101" w:rsidRDefault="00467101" w:rsidP="00467101">
            <w:pPr>
              <w:pStyle w:val="CRCoverPage"/>
              <w:spacing w:after="0"/>
              <w:rPr>
                <w:noProof/>
              </w:rPr>
            </w:pPr>
          </w:p>
        </w:tc>
      </w:tr>
      <w:tr w:rsidR="00467101" w14:paraId="1B25C143" w14:textId="77777777" w:rsidTr="004671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5C8D1" w14:textId="77777777" w:rsidR="00467101" w:rsidRDefault="00467101" w:rsidP="00467101">
            <w:pPr>
              <w:pStyle w:val="CRCoverPage"/>
              <w:spacing w:after="0"/>
              <w:rPr>
                <w:noProof/>
              </w:rPr>
            </w:pPr>
          </w:p>
        </w:tc>
      </w:tr>
      <w:tr w:rsidR="00467101" w14:paraId="012B5AC6" w14:textId="77777777" w:rsidTr="004671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73D7D2" w14:textId="77777777" w:rsidR="00467101" w:rsidRPr="00F25D98" w:rsidRDefault="00467101" w:rsidP="004671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67101" w14:paraId="57BA4192" w14:textId="77777777" w:rsidTr="00467101">
        <w:tc>
          <w:tcPr>
            <w:tcW w:w="9641" w:type="dxa"/>
            <w:gridSpan w:val="9"/>
          </w:tcPr>
          <w:p w14:paraId="77461C58" w14:textId="77777777"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726F1C" w14:textId="77777777" w:rsidR="00467101" w:rsidRDefault="00467101" w:rsidP="004671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67101" w14:paraId="43E8BDB0" w14:textId="77777777" w:rsidTr="00467101">
        <w:tc>
          <w:tcPr>
            <w:tcW w:w="2835" w:type="dxa"/>
          </w:tcPr>
          <w:p w14:paraId="041D3C53" w14:textId="77777777" w:rsidR="00467101" w:rsidRDefault="00467101" w:rsidP="004671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FE3A3" w14:textId="77777777" w:rsidR="00467101" w:rsidRDefault="00467101" w:rsidP="0046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ECD9DA" w14:textId="77777777"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6E60ED" w14:textId="77777777" w:rsidR="00467101" w:rsidRDefault="00467101" w:rsidP="004671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9510A" w14:textId="77777777"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F6F0E3" w14:textId="77777777" w:rsidR="00467101" w:rsidRDefault="00467101" w:rsidP="004671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83D882" w14:textId="77777777"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15B4DE" w14:textId="77777777" w:rsidR="00467101" w:rsidRDefault="00467101" w:rsidP="0046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C86C20" w14:textId="77777777" w:rsidR="00467101" w:rsidRDefault="00467101" w:rsidP="004671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C1D1A8" w14:textId="77777777" w:rsidR="00467101" w:rsidRDefault="00467101" w:rsidP="004671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67101" w14:paraId="1C1D720B" w14:textId="77777777" w:rsidTr="00467101">
        <w:tc>
          <w:tcPr>
            <w:tcW w:w="9640" w:type="dxa"/>
            <w:gridSpan w:val="11"/>
          </w:tcPr>
          <w:p w14:paraId="7094EB8D" w14:textId="77777777"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01" w14:paraId="59F728B0" w14:textId="77777777" w:rsidTr="004671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ACC02D" w14:textId="77777777" w:rsidR="00467101" w:rsidRDefault="00467101" w:rsidP="0046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55051" w14:textId="77777777" w:rsidR="00467101" w:rsidRDefault="00FC304C" w:rsidP="004671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67101">
                <w:t>Correction to NR testcases 7.1.1.5.1, 7.1.1.5.2 and 7.1.1.5.4</w:t>
              </w:r>
            </w:fldSimple>
          </w:p>
        </w:tc>
      </w:tr>
      <w:tr w:rsidR="00467101" w14:paraId="5ECAB208" w14:textId="77777777" w:rsidTr="00467101">
        <w:tc>
          <w:tcPr>
            <w:tcW w:w="1843" w:type="dxa"/>
            <w:tcBorders>
              <w:left w:val="single" w:sz="4" w:space="0" w:color="auto"/>
            </w:tcBorders>
          </w:tcPr>
          <w:p w14:paraId="79E0CC1D" w14:textId="77777777"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036F1E" w14:textId="77777777"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01" w14:paraId="041F8F54" w14:textId="77777777" w:rsidTr="00467101">
        <w:tc>
          <w:tcPr>
            <w:tcW w:w="1843" w:type="dxa"/>
            <w:tcBorders>
              <w:left w:val="single" w:sz="4" w:space="0" w:color="auto"/>
            </w:tcBorders>
          </w:tcPr>
          <w:p w14:paraId="211CB879" w14:textId="77777777" w:rsidR="00467101" w:rsidRDefault="00467101" w:rsidP="0046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DAC15" w14:textId="77777777" w:rsidR="00467101" w:rsidRDefault="00FC304C" w:rsidP="004671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67101">
                <w:rPr>
                  <w:noProof/>
                </w:rPr>
                <w:t>ROHDE &amp; SCHWARZ</w:t>
              </w:r>
            </w:fldSimple>
          </w:p>
        </w:tc>
      </w:tr>
      <w:tr w:rsidR="00467101" w14:paraId="51276AAD" w14:textId="77777777" w:rsidTr="00467101">
        <w:tc>
          <w:tcPr>
            <w:tcW w:w="1843" w:type="dxa"/>
            <w:tcBorders>
              <w:left w:val="single" w:sz="4" w:space="0" w:color="auto"/>
            </w:tcBorders>
          </w:tcPr>
          <w:p w14:paraId="49CA39FE" w14:textId="77777777" w:rsidR="00467101" w:rsidRDefault="00467101" w:rsidP="0046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1FB31E" w14:textId="77777777" w:rsidR="00467101" w:rsidRDefault="00467101" w:rsidP="0046710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467101" w14:paraId="4350E9C9" w14:textId="77777777" w:rsidTr="00467101">
        <w:tc>
          <w:tcPr>
            <w:tcW w:w="1843" w:type="dxa"/>
            <w:tcBorders>
              <w:left w:val="single" w:sz="4" w:space="0" w:color="auto"/>
            </w:tcBorders>
          </w:tcPr>
          <w:p w14:paraId="70345486" w14:textId="77777777"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9B852E" w14:textId="77777777"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01" w14:paraId="3AC6CF2B" w14:textId="77777777" w:rsidTr="00467101">
        <w:tc>
          <w:tcPr>
            <w:tcW w:w="1843" w:type="dxa"/>
            <w:tcBorders>
              <w:left w:val="single" w:sz="4" w:space="0" w:color="auto"/>
            </w:tcBorders>
          </w:tcPr>
          <w:p w14:paraId="1225A714" w14:textId="77777777" w:rsidR="00467101" w:rsidRDefault="00467101" w:rsidP="0046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8762B0" w14:textId="77777777" w:rsidR="00467101" w:rsidRDefault="00FC304C" w:rsidP="004671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67101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9E1CB28" w14:textId="77777777" w:rsidR="00467101" w:rsidRDefault="00467101" w:rsidP="004671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3BB9D7" w14:textId="77777777" w:rsidR="00467101" w:rsidRDefault="00467101" w:rsidP="004671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552DB2" w14:textId="77777777" w:rsidR="00467101" w:rsidRDefault="00FC304C" w:rsidP="004671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67101">
                <w:rPr>
                  <w:noProof/>
                </w:rPr>
                <w:t>2021-11-08</w:t>
              </w:r>
            </w:fldSimple>
          </w:p>
        </w:tc>
      </w:tr>
      <w:tr w:rsidR="00467101" w14:paraId="1C7D5A60" w14:textId="77777777" w:rsidTr="00467101">
        <w:tc>
          <w:tcPr>
            <w:tcW w:w="1843" w:type="dxa"/>
            <w:tcBorders>
              <w:left w:val="single" w:sz="4" w:space="0" w:color="auto"/>
            </w:tcBorders>
          </w:tcPr>
          <w:p w14:paraId="780685BA" w14:textId="77777777"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4519FF" w14:textId="77777777"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0314FE" w14:textId="77777777"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492772" w14:textId="77777777"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7B0BB8" w14:textId="77777777"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01" w14:paraId="31C258A8" w14:textId="77777777" w:rsidTr="004671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00E820" w14:textId="77777777" w:rsidR="00467101" w:rsidRDefault="00467101" w:rsidP="004671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D5BF89" w14:textId="77777777" w:rsidR="00467101" w:rsidRDefault="00FC304C" w:rsidP="004671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6710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21AF2D" w14:textId="77777777" w:rsidR="00467101" w:rsidRDefault="00467101" w:rsidP="004671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4A4B55" w14:textId="77777777" w:rsidR="00467101" w:rsidRDefault="00467101" w:rsidP="004671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38CAA1" w14:textId="77777777" w:rsidR="00467101" w:rsidRDefault="00FC304C" w:rsidP="004671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67101">
                <w:rPr>
                  <w:noProof/>
                </w:rPr>
                <w:t>Rel-17</w:t>
              </w:r>
            </w:fldSimple>
          </w:p>
        </w:tc>
      </w:tr>
      <w:tr w:rsidR="00467101" w14:paraId="639E505A" w14:textId="77777777" w:rsidTr="004671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CFFA87" w14:textId="77777777"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CACA2F" w14:textId="77777777" w:rsidR="00467101" w:rsidRDefault="00467101" w:rsidP="004671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BB4F4F" w14:textId="77777777" w:rsidR="00467101" w:rsidRDefault="00467101" w:rsidP="004671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DE4232" w14:textId="77777777" w:rsidR="00467101" w:rsidRPr="007C2097" w:rsidRDefault="00467101" w:rsidP="004671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67101" w14:paraId="5299B928" w14:textId="77777777" w:rsidTr="00467101">
        <w:tc>
          <w:tcPr>
            <w:tcW w:w="1843" w:type="dxa"/>
          </w:tcPr>
          <w:p w14:paraId="4B7D84E1" w14:textId="77777777"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5F9311" w14:textId="77777777"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01" w14:paraId="09983A1D" w14:textId="77777777" w:rsidTr="004671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612665" w14:textId="77777777" w:rsidR="00467101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ADBFE" w14:textId="77777777" w:rsidR="00467101" w:rsidRDefault="00467101" w:rsidP="00467101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test case 7.1.1.5.1, the setting of CRC mode to normal is using a different activation time. This results in updating MAC/ </w:t>
            </w:r>
            <w:proofErr w:type="spellStart"/>
            <w:r>
              <w:rPr>
                <w:rFonts w:cs="Arial"/>
                <w:lang w:eastAsia="en-GB"/>
              </w:rPr>
              <w:t>Phy</w:t>
            </w:r>
            <w:proofErr w:type="spellEnd"/>
            <w:r>
              <w:rPr>
                <w:rFonts w:cs="Arial"/>
                <w:lang w:eastAsia="en-GB"/>
              </w:rPr>
              <w:t xml:space="preserve"> during the transmission of previous data and waiting for ACK. In order to avoid </w:t>
            </w:r>
            <w:proofErr w:type="gramStart"/>
            <w:r>
              <w:rPr>
                <w:rFonts w:cs="Arial"/>
                <w:lang w:eastAsia="en-GB"/>
              </w:rPr>
              <w:t>this</w:t>
            </w:r>
            <w:proofErr w:type="gramEnd"/>
            <w:r>
              <w:rPr>
                <w:rFonts w:cs="Arial"/>
                <w:lang w:eastAsia="en-GB"/>
              </w:rPr>
              <w:t xml:space="preserve"> it is proposed to use the same activation time as sending the next subsequent data (similar to 7.1.1.5.2/7.1.1.5.4 when error mode is set)</w:t>
            </w:r>
          </w:p>
          <w:p w14:paraId="5BA656F2" w14:textId="77777777" w:rsidR="00467101" w:rsidRDefault="00467101" w:rsidP="00467101">
            <w:pPr>
              <w:pStyle w:val="CRCoverPage"/>
              <w:spacing w:after="0"/>
              <w:rPr>
                <w:noProof/>
              </w:rPr>
            </w:pPr>
          </w:p>
          <w:p w14:paraId="17625A2F" w14:textId="77777777" w:rsidR="00467101" w:rsidRDefault="00467101" w:rsidP="00467101">
            <w:pPr>
              <w:pStyle w:val="CRCoverPage"/>
              <w:numPr>
                <w:ilvl w:val="0"/>
                <w:numId w:val="32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function </w:t>
            </w:r>
            <w:proofErr w:type="spellStart"/>
            <w:r w:rsidRPr="005B1ACC">
              <w:rPr>
                <w:rFonts w:cs="Arial"/>
                <w:lang w:eastAsia="en-GB"/>
              </w:rPr>
              <w:t>f_NR_SS_CellConfig_DciDlInfo_NoRetransmission</w:t>
            </w:r>
            <w:proofErr w:type="spellEnd"/>
            <w:r>
              <w:rPr>
                <w:rFonts w:cs="Arial"/>
                <w:lang w:eastAsia="en-GB"/>
              </w:rPr>
              <w:t xml:space="preserve"> before Step 6A is redundant as it is already configured at the start of the test case to do no </w:t>
            </w:r>
            <w:proofErr w:type="spellStart"/>
            <w:r>
              <w:rPr>
                <w:rFonts w:cs="Arial"/>
                <w:lang w:eastAsia="en-GB"/>
              </w:rPr>
              <w:t>retranmsssion</w:t>
            </w:r>
            <w:proofErr w:type="spellEnd"/>
          </w:p>
          <w:p w14:paraId="332A6F81" w14:textId="77777777" w:rsidR="00467101" w:rsidRDefault="00467101" w:rsidP="0046710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7E0464B4" w14:textId="77777777" w:rsidR="00467101" w:rsidRPr="002E008A" w:rsidRDefault="00467101" w:rsidP="00467101">
            <w:pPr>
              <w:pStyle w:val="CRCoverPage"/>
              <w:numPr>
                <w:ilvl w:val="0"/>
                <w:numId w:val="32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Since there </w:t>
            </w:r>
            <w:proofErr w:type="gramStart"/>
            <w:r>
              <w:rPr>
                <w:rFonts w:cs="Arial"/>
                <w:lang w:eastAsia="en-GB"/>
              </w:rPr>
              <w:t>is</w:t>
            </w:r>
            <w:proofErr w:type="gramEnd"/>
            <w:r>
              <w:rPr>
                <w:rFonts w:cs="Arial"/>
                <w:lang w:eastAsia="en-GB"/>
              </w:rPr>
              <w:t xml:space="preserve"> no retransmissions configured and therefore the CRC mode should be “</w:t>
            </w:r>
            <w:r w:rsidRPr="005B1ACC">
              <w:rPr>
                <w:rFonts w:cs="Arial"/>
                <w:lang w:eastAsia="en-GB"/>
              </w:rPr>
              <w:t>Erroneous</w:t>
            </w:r>
            <w:r>
              <w:rPr>
                <w:rFonts w:cs="Arial"/>
                <w:lang w:eastAsia="en-GB"/>
              </w:rPr>
              <w:t>” as “</w:t>
            </w:r>
            <w:r w:rsidRPr="005B1ACC">
              <w:rPr>
                <w:rFonts w:cs="Arial"/>
                <w:lang w:eastAsia="en-GB"/>
              </w:rPr>
              <w:t>Error1AndNormal</w:t>
            </w:r>
            <w:r>
              <w:rPr>
                <w:rFonts w:cs="Arial"/>
                <w:lang w:eastAsia="en-GB"/>
              </w:rPr>
              <w:t>” can only be used when retransmission is configured (Similar to 7.1.1.5.1).</w:t>
            </w:r>
          </w:p>
        </w:tc>
      </w:tr>
      <w:tr w:rsidR="00467101" w14:paraId="2BD274BE" w14:textId="77777777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A3397" w14:textId="77777777"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9A0584" w14:textId="77777777" w:rsidR="00467101" w:rsidRPr="00CF39F2" w:rsidRDefault="00467101" w:rsidP="0046710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67101" w14:paraId="72506D76" w14:textId="77777777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5640E" w14:textId="77777777" w:rsidR="00467101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C4E6A" w14:textId="77777777" w:rsidR="00467101" w:rsidRDefault="00467101" w:rsidP="00467101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Moved the function of setting CRC to normal before sending the data at Step 11 and Step 15 and removed </w:t>
            </w:r>
            <w:r w:rsidRPr="005B1ACC">
              <w:rPr>
                <w:rFonts w:cs="Arial"/>
                <w:lang w:eastAsia="en-GB"/>
              </w:rPr>
              <w:t>v_Timing2</w:t>
            </w:r>
            <w:r>
              <w:rPr>
                <w:rFonts w:cs="Arial"/>
                <w:lang w:eastAsia="en-GB"/>
              </w:rPr>
              <w:t xml:space="preserve"> calculation as its calculated later on for sending the data</w:t>
            </w:r>
          </w:p>
          <w:p w14:paraId="120936D7" w14:textId="77777777" w:rsidR="00467101" w:rsidRDefault="00467101" w:rsidP="00467101">
            <w:pPr>
              <w:pStyle w:val="CRCoverPage"/>
              <w:spacing w:after="0"/>
              <w:rPr>
                <w:noProof/>
              </w:rPr>
            </w:pPr>
          </w:p>
          <w:p w14:paraId="0689932D" w14:textId="77777777" w:rsidR="00467101" w:rsidRDefault="00467101" w:rsidP="00467101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</w:t>
            </w:r>
            <w:proofErr w:type="spellStart"/>
            <w:r w:rsidRPr="005B1ACC">
              <w:rPr>
                <w:rFonts w:cs="Arial"/>
                <w:lang w:eastAsia="en-GB"/>
              </w:rPr>
              <w:t>f_NR_SS_CellConfig_DciDlInfo_NoRetransmission</w:t>
            </w:r>
            <w:proofErr w:type="spellEnd"/>
            <w:r>
              <w:rPr>
                <w:rFonts w:cs="Arial"/>
                <w:lang w:eastAsia="en-GB"/>
              </w:rPr>
              <w:t xml:space="preserve"> before Step 6A</w:t>
            </w:r>
          </w:p>
          <w:p w14:paraId="66DFDA3F" w14:textId="77777777" w:rsidR="00467101" w:rsidRDefault="00467101" w:rsidP="00467101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function to use </w:t>
            </w:r>
            <w:r w:rsidRPr="005B1ACC">
              <w:rPr>
                <w:rFonts w:cs="Arial"/>
                <w:lang w:eastAsia="en-GB"/>
              </w:rPr>
              <w:t>Erroneous</w:t>
            </w:r>
            <w:r>
              <w:rPr>
                <w:rFonts w:cs="Arial"/>
                <w:lang w:eastAsia="en-GB"/>
              </w:rPr>
              <w:t xml:space="preserve"> when setting CRC mode and then back to normal mode for the other DRB data transmission </w:t>
            </w:r>
          </w:p>
          <w:p w14:paraId="34C485DE" w14:textId="77777777" w:rsidR="00467101" w:rsidRPr="006316B2" w:rsidRDefault="00467101" w:rsidP="00467101">
            <w:pPr>
              <w:pStyle w:val="CRCoverPage"/>
              <w:spacing w:after="0"/>
              <w:rPr>
                <w:noProof/>
              </w:rPr>
            </w:pPr>
          </w:p>
        </w:tc>
      </w:tr>
      <w:tr w:rsidR="00467101" w14:paraId="4FD67B70" w14:textId="77777777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44394" w14:textId="77777777"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21340B" w14:textId="77777777" w:rsidR="00467101" w:rsidRPr="00CF39F2" w:rsidRDefault="00467101" w:rsidP="0046710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67101" w14:paraId="2031E296" w14:textId="77777777" w:rsidTr="004671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4A51D3" w14:textId="77777777" w:rsidR="00467101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1F933" w14:textId="77777777" w:rsidR="00467101" w:rsidRPr="00CF39F2" w:rsidRDefault="00467101" w:rsidP="00467101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74149F">
              <w:rPr>
                <w:noProof/>
              </w:rPr>
              <w:t>A Conformant UE may fail the test case</w:t>
            </w:r>
          </w:p>
        </w:tc>
      </w:tr>
      <w:tr w:rsidR="00467101" w14:paraId="18FC3F05" w14:textId="77777777" w:rsidTr="00467101">
        <w:tc>
          <w:tcPr>
            <w:tcW w:w="2694" w:type="dxa"/>
            <w:gridSpan w:val="2"/>
          </w:tcPr>
          <w:p w14:paraId="34CE4BCA" w14:textId="77777777"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3E602B" w14:textId="77777777"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01" w14:paraId="0C1E09D5" w14:textId="77777777" w:rsidTr="004671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0A5DCA" w14:textId="77777777" w:rsidR="00467101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CBFFC" w14:textId="77777777" w:rsidR="00467101" w:rsidRDefault="00467101" w:rsidP="00467101">
            <w:pPr>
              <w:pStyle w:val="CRCoverPage"/>
              <w:spacing w:after="0"/>
              <w:rPr>
                <w:noProof/>
              </w:rPr>
            </w:pPr>
            <w:r w:rsidRPr="0074149F">
              <w:rPr>
                <w:noProof/>
              </w:rPr>
              <w:t>7.1.1.5.1</w:t>
            </w:r>
            <w:r>
              <w:rPr>
                <w:noProof/>
              </w:rPr>
              <w:t>.NR5GC</w:t>
            </w:r>
            <w:r w:rsidRPr="0074149F">
              <w:rPr>
                <w:noProof/>
              </w:rPr>
              <w:t>, 7.1.1.5.2</w:t>
            </w:r>
            <w:r w:rsidR="00524C42">
              <w:rPr>
                <w:noProof/>
              </w:rPr>
              <w:t xml:space="preserve">.NR5GC, </w:t>
            </w:r>
            <w:r w:rsidRPr="0074149F">
              <w:rPr>
                <w:noProof/>
              </w:rPr>
              <w:t>7.1.1.5.4</w:t>
            </w:r>
            <w:r w:rsidR="00524C42">
              <w:rPr>
                <w:noProof/>
              </w:rPr>
              <w:t>.NR5GC, 7.1.1.5.1.ENDC, 7.1.1.5.2.ENDC, 7.1.1.5.4.ENDC</w:t>
            </w:r>
          </w:p>
        </w:tc>
      </w:tr>
      <w:tr w:rsidR="00467101" w14:paraId="18390F29" w14:textId="77777777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BD757" w14:textId="77777777"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310FD3" w14:textId="77777777" w:rsidR="00467101" w:rsidRDefault="00467101" w:rsidP="004671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67101" w14:paraId="2C29F3FB" w14:textId="77777777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754F6" w14:textId="77777777" w:rsidR="00467101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533CA2" w14:textId="77777777"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9CF78" w14:textId="77777777"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A90669" w14:textId="77777777" w:rsidR="00467101" w:rsidRDefault="00467101" w:rsidP="004671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67BF7D" w14:textId="77777777" w:rsidR="00467101" w:rsidRDefault="00467101" w:rsidP="0046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7101" w14:paraId="27417DB1" w14:textId="77777777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A84B" w14:textId="77777777" w:rsidR="00467101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22235B" w14:textId="77777777"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3394A" w14:textId="77777777"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A9C6EA" w14:textId="77777777" w:rsidR="00467101" w:rsidRDefault="00467101" w:rsidP="004671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0E296" w14:textId="77777777" w:rsidR="00467101" w:rsidRDefault="00467101" w:rsidP="0046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7101" w14:paraId="48A2BE36" w14:textId="77777777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7FCA0B" w14:textId="77777777"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6BA33" w14:textId="77777777"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204D4" w14:textId="77777777"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00BBD" w14:textId="77777777" w:rsidR="00467101" w:rsidRDefault="00467101" w:rsidP="00467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9F1984" w14:textId="77777777" w:rsidR="00467101" w:rsidRDefault="00467101" w:rsidP="0046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7101" w14:paraId="3AFF8B41" w14:textId="77777777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7EE9E" w14:textId="77777777"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39E46F" w14:textId="77777777"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D69A3" w14:textId="77777777" w:rsidR="00467101" w:rsidRDefault="00467101" w:rsidP="004671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CA8109" w14:textId="77777777" w:rsidR="00467101" w:rsidRDefault="00467101" w:rsidP="004671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5028B" w14:textId="77777777" w:rsidR="00467101" w:rsidRDefault="00467101" w:rsidP="004671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67101" w14:paraId="0E7973D9" w14:textId="77777777" w:rsidTr="004671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00A5" w14:textId="77777777" w:rsidR="00467101" w:rsidRDefault="00467101" w:rsidP="004671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BBB771" w14:textId="77777777" w:rsidR="00467101" w:rsidRDefault="00467101" w:rsidP="00467101">
            <w:pPr>
              <w:pStyle w:val="CRCoverPage"/>
              <w:spacing w:after="0"/>
              <w:rPr>
                <w:noProof/>
              </w:rPr>
            </w:pPr>
          </w:p>
        </w:tc>
      </w:tr>
      <w:tr w:rsidR="00467101" w14:paraId="2D909AB7" w14:textId="77777777" w:rsidTr="004671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5E00CE" w14:textId="77777777" w:rsidR="00467101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1C8CA" w14:textId="77777777" w:rsidR="00467101" w:rsidRDefault="00467101" w:rsidP="00467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67101" w:rsidRPr="008863B9" w14:paraId="0E8E8F46" w14:textId="77777777" w:rsidTr="004671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8C3433" w14:textId="77777777" w:rsidR="00467101" w:rsidRPr="008863B9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BB5A92" w14:textId="77777777" w:rsidR="00467101" w:rsidRPr="008863B9" w:rsidRDefault="00467101" w:rsidP="004671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67101" w14:paraId="174BF111" w14:textId="77777777" w:rsidTr="004671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1B2A0E" w14:textId="77777777" w:rsidR="00467101" w:rsidRDefault="00467101" w:rsidP="0046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90259" w14:textId="77777777" w:rsidR="00467101" w:rsidRDefault="00467101" w:rsidP="004671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6BDFC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073F35C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4C011D" w14:textId="77777777" w:rsidR="009478EE" w:rsidRDefault="009478EE" w:rsidP="009478EE">
      <w:pPr>
        <w:rPr>
          <w:noProof/>
        </w:rPr>
      </w:pPr>
    </w:p>
    <w:p w14:paraId="0DD39692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727562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9441B23" w14:textId="77777777" w:rsidR="006244C2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244C2" w:rsidRPr="005E38EC">
        <w:rPr>
          <w:rFonts w:ascii="Arial" w:hAnsi="Arial" w:cs="Arial"/>
          <w:iCs/>
        </w:rPr>
        <w:t>Table of Contents</w:t>
      </w:r>
      <w:r w:rsidR="006244C2">
        <w:tab/>
      </w:r>
      <w:r w:rsidR="006244C2">
        <w:fldChar w:fldCharType="begin"/>
      </w:r>
      <w:r w:rsidR="006244C2">
        <w:instrText xml:space="preserve"> PAGEREF _Toc87275624 \h </w:instrText>
      </w:r>
      <w:r w:rsidR="006244C2">
        <w:fldChar w:fldCharType="separate"/>
      </w:r>
      <w:r w:rsidR="006244C2">
        <w:t>3</w:t>
      </w:r>
      <w:r w:rsidR="006244C2">
        <w:fldChar w:fldCharType="end"/>
      </w:r>
    </w:p>
    <w:p w14:paraId="14D1B4C1" w14:textId="77777777" w:rsidR="006244C2" w:rsidRDefault="006244C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E38EC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E38EC">
        <w:rPr>
          <w:b/>
        </w:rPr>
        <w:t xml:space="preserve">Corrections required </w:t>
      </w:r>
      <w:r>
        <w:t>for test cases 7.1.1.5.1, 7.1.1.5.2 and 7.1.1.5.4</w:t>
      </w:r>
      <w:r>
        <w:tab/>
      </w:r>
      <w:r>
        <w:fldChar w:fldCharType="begin"/>
      </w:r>
      <w:r>
        <w:instrText xml:space="preserve"> PAGEREF _Toc87275625 \h </w:instrText>
      </w:r>
      <w:r>
        <w:fldChar w:fldCharType="separate"/>
      </w:r>
      <w:r>
        <w:t>3</w:t>
      </w:r>
      <w:r>
        <w:fldChar w:fldCharType="end"/>
      </w:r>
    </w:p>
    <w:p w14:paraId="4C101BF1" w14:textId="77777777" w:rsidR="006244C2" w:rsidRDefault="006244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38EC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38EC">
        <w:rPr>
          <w:rFonts w:cs="Arial"/>
          <w:b/>
          <w:color w:val="000000"/>
          <w:lang w:eastAsia="en-GB"/>
        </w:rPr>
        <w:t xml:space="preserve">Correction to </w:t>
      </w:r>
      <w:r w:rsidRPr="005E38EC">
        <w:rPr>
          <w:rFonts w:cs="Arial"/>
          <w:lang w:eastAsia="en-GB"/>
        </w:rPr>
        <w:t>f_TC_7_1_1_5_1_NR_TestBody</w:t>
      </w:r>
      <w:r>
        <w:tab/>
      </w:r>
      <w:r>
        <w:fldChar w:fldCharType="begin"/>
      </w:r>
      <w:r>
        <w:instrText xml:space="preserve"> PAGEREF _Toc87275626 \h </w:instrText>
      </w:r>
      <w:r>
        <w:fldChar w:fldCharType="separate"/>
      </w:r>
      <w:r>
        <w:t>3</w:t>
      </w:r>
      <w:r>
        <w:fldChar w:fldCharType="end"/>
      </w:r>
    </w:p>
    <w:p w14:paraId="210CBF80" w14:textId="77777777" w:rsidR="006244C2" w:rsidRDefault="006244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38EC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38EC">
        <w:rPr>
          <w:rFonts w:cs="Arial"/>
          <w:b/>
          <w:color w:val="000000"/>
          <w:lang w:eastAsia="en-GB"/>
        </w:rPr>
        <w:t>Correction to f_TC_7_1_1_5_2_NR_TestBody</w:t>
      </w:r>
      <w:r>
        <w:tab/>
      </w:r>
      <w:r>
        <w:fldChar w:fldCharType="begin"/>
      </w:r>
      <w:r>
        <w:instrText xml:space="preserve"> PAGEREF _Toc87275627 \h </w:instrText>
      </w:r>
      <w:r>
        <w:fldChar w:fldCharType="separate"/>
      </w:r>
      <w:r>
        <w:t>17</w:t>
      </w:r>
      <w:r>
        <w:fldChar w:fldCharType="end"/>
      </w:r>
    </w:p>
    <w:p w14:paraId="011B47E7" w14:textId="77777777" w:rsidR="006244C2" w:rsidRDefault="006244C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E38EC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E38EC">
        <w:rPr>
          <w:rFonts w:cs="Arial"/>
          <w:b/>
          <w:color w:val="000000"/>
          <w:lang w:eastAsia="en-GB"/>
        </w:rPr>
        <w:t>Correction to f_TC_7_1_1_5_4_NR_TestBody</w:t>
      </w:r>
      <w:r>
        <w:tab/>
      </w:r>
      <w:r>
        <w:fldChar w:fldCharType="begin"/>
      </w:r>
      <w:r>
        <w:instrText xml:space="preserve"> PAGEREF _Toc87275628 \h </w:instrText>
      </w:r>
      <w:r>
        <w:fldChar w:fldCharType="separate"/>
      </w:r>
      <w:r>
        <w:t>22</w:t>
      </w:r>
      <w:r>
        <w:fldChar w:fldCharType="end"/>
      </w:r>
    </w:p>
    <w:p w14:paraId="0EA21774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6A68E6" w14:textId="77777777" w:rsidR="007A73E5" w:rsidRPr="0074149F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7275625"/>
      <w:r w:rsidRPr="00854C55">
        <w:rPr>
          <w:b/>
        </w:rPr>
        <w:t xml:space="preserve">Corrections </w:t>
      </w:r>
      <w:r w:rsidRPr="0074149F">
        <w:rPr>
          <w:b/>
        </w:rPr>
        <w:t>required</w:t>
      </w:r>
      <w:bookmarkEnd w:id="1"/>
      <w:bookmarkEnd w:id="2"/>
      <w:r w:rsidR="00460215" w:rsidRPr="0074149F">
        <w:rPr>
          <w:b/>
        </w:rPr>
        <w:t xml:space="preserve"> </w:t>
      </w:r>
      <w:r w:rsidR="0074149F" w:rsidRPr="0074149F">
        <w:rPr>
          <w:noProof/>
        </w:rPr>
        <w:t>for test cases 7.1.1.5.1, 7.1.1.5.2 and 7.1.1.5.4</w:t>
      </w:r>
      <w:bookmarkEnd w:id="3"/>
    </w:p>
    <w:p w14:paraId="3C4727E5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7275626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C78A6" w:rsidRPr="0043377E">
        <w:rPr>
          <w:rFonts w:cs="Arial"/>
          <w:lang w:eastAsia="en-GB"/>
        </w:rPr>
        <w:t>f_TC_7_1_1_5_1_NR_TestBody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1D3EE0A6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4074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67D2" w14:textId="77777777" w:rsidR="005D27CA" w:rsidRPr="00CC39F9" w:rsidRDefault="0043377E" w:rsidP="005D27CA">
            <w:pPr>
              <w:rPr>
                <w:rFonts w:ascii="Arial" w:hAnsi="Arial" w:cs="Arial"/>
                <w:lang w:eastAsia="en-GB"/>
              </w:rPr>
            </w:pPr>
            <w:r w:rsidRPr="0043377E">
              <w:rPr>
                <w:rFonts w:ascii="Arial" w:hAnsi="Arial" w:cs="Arial"/>
                <w:lang w:eastAsia="en-GB"/>
              </w:rPr>
              <w:t>f_TC_7_1_1_5_1_NR_TestBody</w:t>
            </w:r>
          </w:p>
        </w:tc>
      </w:tr>
      <w:tr w:rsidR="00FA485A" w14:paraId="63EE9F3F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CEF70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58D5" w14:textId="77777777" w:rsidR="00FA485A" w:rsidRPr="009B0B50" w:rsidRDefault="0043377E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In this test case the setting of CRC mode to normal is using a different activation time. This results in updating MAC/ </w:t>
            </w:r>
            <w:proofErr w:type="spellStart"/>
            <w:r>
              <w:rPr>
                <w:rFonts w:cs="Arial"/>
                <w:lang w:eastAsia="en-GB"/>
              </w:rPr>
              <w:t>Phy</w:t>
            </w:r>
            <w:proofErr w:type="spellEnd"/>
            <w:r>
              <w:rPr>
                <w:rFonts w:cs="Arial"/>
                <w:lang w:eastAsia="en-GB"/>
              </w:rPr>
              <w:t xml:space="preserve"> during the transmission of previous data and waiting for ACK. In order to </w:t>
            </w:r>
            <w:r w:rsidR="005B1ACC">
              <w:rPr>
                <w:rFonts w:cs="Arial"/>
                <w:lang w:eastAsia="en-GB"/>
              </w:rPr>
              <w:t xml:space="preserve">avoid </w:t>
            </w:r>
            <w:proofErr w:type="gramStart"/>
            <w:r w:rsidR="005B1ACC">
              <w:rPr>
                <w:rFonts w:cs="Arial"/>
                <w:lang w:eastAsia="en-GB"/>
              </w:rPr>
              <w:t>this</w:t>
            </w:r>
            <w:proofErr w:type="gramEnd"/>
            <w:r w:rsidR="005B1ACC">
              <w:rPr>
                <w:rFonts w:cs="Arial"/>
                <w:lang w:eastAsia="en-GB"/>
              </w:rPr>
              <w:t xml:space="preserve"> it is proposed to use the same activation time as sending the next subsequent data (similar to 7.1.1.5.2/7.1.1.5.4 when error mode is set)</w:t>
            </w:r>
          </w:p>
        </w:tc>
      </w:tr>
      <w:tr w:rsidR="00FA485A" w14:paraId="3B955C97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012BF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0195" w14:textId="77777777" w:rsidR="00FA485A" w:rsidRPr="00A72665" w:rsidRDefault="005B1ACC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Moved the function of setting CRC to normal before sending the data at Step 11 and Step 15 and removed </w:t>
            </w:r>
            <w:r w:rsidRPr="005B1ACC">
              <w:rPr>
                <w:rFonts w:cs="Arial"/>
                <w:lang w:eastAsia="en-GB"/>
              </w:rPr>
              <w:t>v_Timing2</w:t>
            </w:r>
            <w:r>
              <w:rPr>
                <w:rFonts w:cs="Arial"/>
                <w:lang w:eastAsia="en-GB"/>
              </w:rPr>
              <w:t xml:space="preserve"> calculation as its calculated later on for sending the data</w:t>
            </w:r>
          </w:p>
        </w:tc>
      </w:tr>
      <w:tr w:rsidR="00FA485A" w14:paraId="058CC516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DCDD1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B745" w14:textId="77777777" w:rsidR="00FA485A" w:rsidRPr="00CC39F9" w:rsidRDefault="00FA485A" w:rsidP="00FA485A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220349" w14:paraId="3C9B1B43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18981" w14:textId="77777777" w:rsidR="00220349" w:rsidRPr="00FC304C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FC304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C94C" w14:textId="7176A89F" w:rsidR="00220349" w:rsidRPr="00FC304C" w:rsidRDefault="00FC304C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FC304C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2571AB17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14BD4B5A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0B43F727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85C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function f_TC_7_1_1_5_1_NR_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819D59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float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5.0) runs on NR_BASE_PTC</w:t>
            </w:r>
          </w:p>
          <w:p w14:paraId="72243D6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735464B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DrxStartOffset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7; // in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07A7D73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OnDurationTimer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20; // in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4CF7DE4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InactivityTimer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10;  // in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5C1805D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tsc_DRXRetransTimer_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8;// in slots</w:t>
            </w:r>
          </w:p>
          <w:p w14:paraId="20A4E91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tsc_DRXRetransTimer_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8;// in slots</w:t>
            </w:r>
          </w:p>
          <w:p w14:paraId="718EE4F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TimerUL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4;// in slots 56/14</w:t>
            </w:r>
          </w:p>
          <w:p w14:paraId="11F351E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4;// in slots 56/14</w:t>
            </w:r>
          </w:p>
          <w:p w14:paraId="3E9A6B0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tsc_Dl_UL_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TransPeriodicity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=5;</w:t>
            </w:r>
          </w:p>
          <w:p w14:paraId="4508D06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E2F9F4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v_NR_SlotOffsetK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f_NR_GetSlotOffsetK1(nr_Cell1); //@sic R5s200711 sic@</w:t>
            </w:r>
          </w:p>
          <w:p w14:paraId="03FDAEC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14:paraId="3625B45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F838CF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LongDRXCycle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640;</w:t>
            </w:r>
          </w:p>
          <w:p w14:paraId="54C313F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cs_SubFrameTiming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(0, 0, 0));</w:t>
            </w:r>
          </w:p>
          <w:p w14:paraId="5AE2458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591E82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9838B5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854F6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4461E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(40,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16DF22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EFA45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SlotsInSubframe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(nr_Cell1) ;</w:t>
            </w:r>
          </w:p>
          <w:p w14:paraId="417FDC0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SlotsInframe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* 10;</w:t>
            </w:r>
          </w:p>
          <w:p w14:paraId="61296E4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v_EncodedRlcPdu1;</w:t>
            </w:r>
          </w:p>
          <w:p w14:paraId="0D799E2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DB4DC4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NR_MAC_CE_SubPDU_UL_List_Type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73DD7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04359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288920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57355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A53A4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5BA2F3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p_WatchDog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B2B82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4ED82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R5s200955 sic@</w:t>
            </w:r>
          </w:p>
          <w:p w14:paraId="74C6336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AF810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14:paraId="51F534B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f_NR_SS_CellConfig_DciDlInfo_NoRetransmission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46F44E9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14:paraId="25779ED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7916845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FDFC15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609083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Choose the next subframe when the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onDurationTimer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is started.</w:t>
            </w:r>
          </w:p>
          <w:p w14:paraId="538DD9B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with start-offset chosen in the way that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onDuration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start on valid DL</w:t>
            </w:r>
          </w:p>
          <w:p w14:paraId="03E5F4F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7F32CA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05C23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other things in Step 3 automatically taken care by SS</w:t>
            </w:r>
          </w:p>
          <w:p w14:paraId="72F96C6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BFDDB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14:paraId="0CA9A7E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639AE40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482B4A6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FD1DAB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0C03FA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A57953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D04DA1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2E2E8BA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AB0587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for  the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DL MAC PDU in Step 1?</w:t>
            </w:r>
          </w:p>
          <w:p w14:paraId="6A3E9C0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14:paraId="7EF5A23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305D361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F0814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F9D06E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61E413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1B859B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Last PDCCH occasion while On Duration Timer is running.</w:t>
            </w:r>
          </w:p>
          <w:p w14:paraId="48564B3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(v_Timing1, 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tsc_OnDurationTimer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*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- 1);</w:t>
            </w:r>
          </w:p>
          <w:p w14:paraId="319094D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- the last slot during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onDurationTimer</w:t>
            </w:r>
            <w:proofErr w:type="spellEnd"/>
          </w:p>
          <w:p w14:paraId="12AB9CE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(nr_Cell1,v_Timing1);</w:t>
            </w:r>
          </w:p>
          <w:p w14:paraId="5CAE3F3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BC659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crs_NR_PDCP_SDU_36B)));</w:t>
            </w:r>
          </w:p>
          <w:p w14:paraId="0D9243A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3F3AF3F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53ADA2A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74566F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C8BCF1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A94C2D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preconfig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SS</w:t>
            </w:r>
          </w:p>
          <w:p w14:paraId="28041E0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tsc_InactivityTimer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); //@sic R5s200711 R5s200833 sic@</w:t>
            </w:r>
          </w:p>
          <w:p w14:paraId="4101D86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(nr_Cell1,v_Timing2);</w:t>
            </w:r>
          </w:p>
          <w:p w14:paraId="7ED7AEA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54F2B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tsc_InactivityTimer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f_NR_DRX_LastDL_Slot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5CF06EF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EDD9F5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7 automatically taken care by SS</w:t>
            </w:r>
          </w:p>
          <w:p w14:paraId="6736D3D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crs_NR_PDCP_SDU_36B)));</w:t>
            </w:r>
          </w:p>
          <w:p w14:paraId="3D6A26B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2C5C102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62E366B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 //@sic R5s201481 sic@</w:t>
            </w:r>
          </w:p>
          <w:p w14:paraId="48E7E16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BE25D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BEC6F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8E45A2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B63B29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for  the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DL MAC PDU in Step 5?</w:t>
            </w:r>
          </w:p>
          <w:p w14:paraId="4AC7CAB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14:paraId="6DB973B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7E9A645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408447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380BA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for the DL MAC PDU in Step 7?</w:t>
            </w:r>
          </w:p>
          <w:p w14:paraId="1D24183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C24E0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14:paraId="1537232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14:paraId="7F4D52A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467F02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275308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4D3B0D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set CRC error as error mode</w:t>
            </w:r>
          </w:p>
          <w:p w14:paraId="5834F7D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to corrupt CRC in transmission of DL MAC PDU</w:t>
            </w:r>
          </w:p>
          <w:p w14:paraId="03158A2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Erroneous));</w:t>
            </w:r>
          </w:p>
          <w:p w14:paraId="6C614B0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888EC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tsc_OnDurationTimer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- 1);</w:t>
            </w:r>
          </w:p>
          <w:p w14:paraId="70DB736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(nr_Cell1,v_Timing1);</w:t>
            </w:r>
          </w:p>
          <w:p w14:paraId="2DE6953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F79A1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(v_Timing1, ((tsc_OnDurationTimer-10)*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+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f_NR_DRX_LastDL_Slot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12DEBA1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59619D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9 automatically taken care by SS</w:t>
            </w:r>
          </w:p>
          <w:p w14:paraId="6A6A25E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step 9 and 11 should be on one HARQ process</w:t>
            </w:r>
          </w:p>
          <w:p w14:paraId="053CA56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(3,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(cs_NR_PDCP_PDU_18B(3, crs_NR_PDCP_SDU_36B)));</w:t>
            </w:r>
          </w:p>
          <w:p w14:paraId="02A2006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1BF6AB7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611DB11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B20295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DF6C0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set CRC error as normal mode</w:t>
            </w:r>
          </w:p>
          <w:p w14:paraId="353F94C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33B0FB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cas_NR_L1_TestMode_DL_SCH_CRC_REQ(nr_Cell1,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Normal,cs_TimingInfo_NR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(v_Timing2)));</w:t>
            </w:r>
          </w:p>
          <w:p w14:paraId="6BD6207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0A8584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54FC77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//In the first PDCCH occasion when the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Drx-RetransmissionTimerDL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for the MAC PDU in Step 9 is 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started(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i.e. after expiry of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-HARQ-RTT-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after step 9),</w:t>
            </w:r>
          </w:p>
          <w:p w14:paraId="00A38C4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(v_Timing1,v_NR_SlotOffsetK1 +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- 1);</w:t>
            </w:r>
          </w:p>
          <w:p w14:paraId="1D4A33A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f_NR_NextDL_Slot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(nr_Cell1,v_Timing2);</w:t>
            </w:r>
          </w:p>
          <w:p w14:paraId="42AD353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09DE406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59760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With HARQ RTT = 4slots, and DL-UL Periodicity =5 slots, it should be in the first PDCCH occasion in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Drx-RetransmissionTimerDL</w:t>
            </w:r>
            <w:proofErr w:type="spellEnd"/>
          </w:p>
          <w:p w14:paraId="3910BBE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tsc_Dl_UL_TransPeriodicity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204BDC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AF1F5C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11 automatically taken care by SS</w:t>
            </w:r>
          </w:p>
          <w:p w14:paraId="4F6EB5C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53F542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8C27F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0E7349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0D914E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0343B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F49E25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NACK for the DL MAC PDU in Step 7?</w:t>
            </w:r>
          </w:p>
          <w:p w14:paraId="407C8D5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547A89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  <w:p w14:paraId="291A614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4118BE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031B50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for the DL MAC PDU in Step 9?</w:t>
            </w:r>
          </w:p>
          <w:p w14:paraId="6DF999F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B937D5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14:paraId="043BE42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12");</w:t>
            </w:r>
          </w:p>
          <w:p w14:paraId="08AC371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1CAF49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15AF9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FD842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13"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C2A4D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set CRC error as error mode</w:t>
            </w:r>
          </w:p>
          <w:p w14:paraId="623B283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to corrupt CRC in transmission of DL MAC PDU</w:t>
            </w:r>
          </w:p>
          <w:p w14:paraId="1283C5B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Erroneous));</w:t>
            </w:r>
          </w:p>
          <w:p w14:paraId="6443D1B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8D259F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(v_Timing1,tsc_OnDurationTimer *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- 1);</w:t>
            </w:r>
          </w:p>
          <w:p w14:paraId="58D125F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(nr_Cell1,v_Timing1);</w:t>
            </w:r>
          </w:p>
          <w:p w14:paraId="6AA9CC5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11297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(v_Timing1, ((tsc_OnDurationTimer-10)*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+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f_NR_DRX_LastDL_Slot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2071218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F20540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13 automatically taken care by SS</w:t>
            </w:r>
          </w:p>
          <w:p w14:paraId="06450A9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step 13 and 15 should be on one HARQ process</w:t>
            </w:r>
          </w:p>
          <w:p w14:paraId="21B3AEC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(4,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(cs_NR_PDCP_PDU_18B(4, crs_NR_PDCP_SDU_36B)));</w:t>
            </w:r>
          </w:p>
          <w:p w14:paraId="0544C81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3ABBB10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4D83419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F792FB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27D60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set CRC error as normal mode</w:t>
            </w:r>
          </w:p>
          <w:p w14:paraId="3E4B530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ABD87D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cas_NR_L1_TestMode_DL_SCH_CRC_REQ(nr_Cell1,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Normal,cs_TimingInfo_NR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(v_Timing2)));</w:t>
            </w:r>
          </w:p>
          <w:p w14:paraId="041026F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B34A2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B30F9D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With HARQ RTT = 4slots,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tsc_DRXRetransTimer_DL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=12 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slots,(</w:t>
            </w:r>
            <w:proofErr w:type="spellStart"/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tsc_DRXRetransTimer_DL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-1=15 slots)and DL-UL Periodicity =5 slots, it should be in the first PDCCH occasion in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Drx-RetransmissionTimerDL</w:t>
            </w:r>
            <w:proofErr w:type="spellEnd"/>
          </w:p>
          <w:p w14:paraId="30ED52C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when the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drx-RetransmissionTimerDL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for MAC PDU in Step 13 is still running</w:t>
            </w:r>
          </w:p>
          <w:p w14:paraId="1B8E1D9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v_NR_SlotOffsetK1 +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tsc_DRXRetransTimer_DL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); //@sic R5s200711 R5s200833 sic@</w:t>
            </w:r>
          </w:p>
          <w:p w14:paraId="361246F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(nr_Cell1,v_Timing2);</w:t>
            </w:r>
          </w:p>
          <w:p w14:paraId="7639E13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tsc_DRXRetransTimer_DL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-1 );</w:t>
            </w:r>
          </w:p>
          <w:p w14:paraId="25814F7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CD1B43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15 automatically taken care by SS</w:t>
            </w:r>
          </w:p>
          <w:p w14:paraId="43FC4A3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0B934D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2C1F4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B8A91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E3C412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89B846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1332F1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NACK for the DL MAC PDU in Step 14?</w:t>
            </w:r>
          </w:p>
          <w:p w14:paraId="53A2971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F8B327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14");</w:t>
            </w:r>
          </w:p>
          <w:p w14:paraId="3A1AA77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9648B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F710DF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Check: Does the UE transmit a HARQ ACK for the DL MAC PDU in Step 16?</w:t>
            </w:r>
          </w:p>
          <w:p w14:paraId="6F329DD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DF2A4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14:paraId="2365134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16");</w:t>
            </w:r>
          </w:p>
          <w:p w14:paraId="77A224F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271408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DC5F77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EB3DB2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4EAA30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Config SS to report Reception of Buffer status report</w:t>
            </w:r>
          </w:p>
          <w:p w14:paraId="287E4C0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371FE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(v_Timing1,tsc_OnDurationTimer *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- 1);</w:t>
            </w:r>
          </w:p>
          <w:p w14:paraId="2DD0A53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f_NR_LastUL_Slot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(nr_Cell1,v_Timing1);</w:t>
            </w:r>
          </w:p>
          <w:p w14:paraId="385EC17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31AD1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(v_Timing1, ((tsc_OnDurationTimer-10)*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+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f_NR_DRX_LastUL_Slot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5AC9BBD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83836A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UL Grant of 16 bits</w:t>
            </w:r>
          </w:p>
          <w:p w14:paraId="6F9618D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R5s200711 sic@</w:t>
            </w:r>
          </w:p>
          <w:p w14:paraId="6C44887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OneULGrantTransmission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(v_Timing1), v_NR_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,-,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); //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Lrb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40 bits</w:t>
            </w:r>
          </w:p>
          <w:p w14:paraId="1C34F1D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62F65A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35BA49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DC6F8E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(tsc_NR_SlotOffsetK2 = )4 slots + 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-HARQ-RTT-</w:t>
            </w:r>
            <w:proofErr w:type="spellStart"/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TimerUL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)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4 slots + 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drx-RetransmissionTimerUL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) 12 slots =20 slots, a multiple of 5 slots</w:t>
            </w:r>
          </w:p>
          <w:p w14:paraId="5548401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(v_Timing1, 20);</w:t>
            </w:r>
          </w:p>
          <w:p w14:paraId="4FCE86D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tsc_NR_SlotOffsetK2 +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tsc_DRX_HARQ_RTT_TimerUL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tsc_DRXRetransTimer_UL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); //@sic R5s200711 R5s200833 sic@</w:t>
            </w:r>
          </w:p>
          <w:p w14:paraId="4117EEE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(nr_Cell1,v_Timing2);</w:t>
            </w:r>
          </w:p>
          <w:p w14:paraId="4E35C77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33455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(5,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(cs_NR_PDCP_PDU_18B(5, crs_NR_PDCP_SDU_36B)));</w:t>
            </w:r>
          </w:p>
          <w:p w14:paraId="49F77A7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3621DDA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4C404CC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59CDEEE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C528C0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5D3A5C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38C12C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FB8E7F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3A86EE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Buffer Status Report on the UL indicating an empty buffer?</w:t>
            </w:r>
          </w:p>
          <w:p w14:paraId="7FB3BB9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Get the time when UE sent BSR</w:t>
            </w:r>
          </w:p>
          <w:p w14:paraId="2D3116C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Note the function not suitable for finding the UL Data timing with respect to Grant, but still result in same value</w:t>
            </w:r>
          </w:p>
          <w:p w14:paraId="4F43B8A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(v_Timing1, tsc_NR_SlotOffsetK2);</w:t>
            </w:r>
          </w:p>
          <w:p w14:paraId="741052E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cr_NR_MAC_LongBSR_SubHeader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cr_LongBSR_Payload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('00000000'B, {})) };</w:t>
            </w:r>
          </w:p>
          <w:p w14:paraId="314A7A5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('?'O)) };   // 1byte Padding header and 1 byte padding payload</w:t>
            </w:r>
          </w:p>
          <w:p w14:paraId="1144E5A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B2BF7E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00D28C3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85A33B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14:paraId="277F82A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20");</w:t>
            </w:r>
          </w:p>
          <w:p w14:paraId="61C3E6F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38187D0" w14:textId="77777777" w:rsidR="00C72ED8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} ;</w:t>
            </w:r>
          </w:p>
        </w:tc>
      </w:tr>
    </w:tbl>
    <w:p w14:paraId="496D5CAC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03891398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3CB2D21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714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f_TC_7_1_1_5_1_NR_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423A06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float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5.0) runs on NR_BASE_PTC</w:t>
            </w:r>
          </w:p>
          <w:p w14:paraId="45CEB4E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{</w:t>
            </w:r>
          </w:p>
          <w:p w14:paraId="25FE5E4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DrxStartOffset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7; // in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2A72ABC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OnDurationTimer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20; // in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0C347B5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InactivityTimer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10;  // in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546C52C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tsc_DRXRetransTimer_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8;// in slots</w:t>
            </w:r>
          </w:p>
          <w:p w14:paraId="5AAF9F0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tsc_DRXRetransTimer_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8;// in slots</w:t>
            </w:r>
          </w:p>
          <w:p w14:paraId="1E741B5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TimerUL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4;// in slots 56/14</w:t>
            </w:r>
          </w:p>
          <w:p w14:paraId="6748DB7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4;// in slots 56/14</w:t>
            </w:r>
          </w:p>
          <w:p w14:paraId="7118A41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tsc_Dl_UL_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TransPeriodicity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=5;</w:t>
            </w:r>
          </w:p>
          <w:p w14:paraId="595D1A1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BDF21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v_NR_SlotOffsetK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f_NR_GetSlotOffsetK1(nr_Cell1); //@sic R5s200711 sic@</w:t>
            </w:r>
          </w:p>
          <w:p w14:paraId="08FD362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14:paraId="75120DF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0AE9A3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LongDRXCycle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640;</w:t>
            </w:r>
          </w:p>
          <w:p w14:paraId="55600A5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cs_SubFrameTiming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(0, 0, 0));</w:t>
            </w:r>
          </w:p>
          <w:p w14:paraId="607AD42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329966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D7B32F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A5F609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09241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(40,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1B9AE9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6CA25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SlotsInSubframe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(nr_Cell1) ;</w:t>
            </w:r>
          </w:p>
          <w:p w14:paraId="019CAD4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SlotsInframe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* 10;</w:t>
            </w:r>
          </w:p>
          <w:p w14:paraId="72AFAC0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v_EncodedRlcPdu1;</w:t>
            </w:r>
          </w:p>
          <w:p w14:paraId="58671D0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6D05EA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NR_MAC_CE_SubPDU_UL_List_Type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2CBAB0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6CB8C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FA967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6A7B9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132F9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615530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timer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Watchdog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p_WatchDog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1EFC9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CD573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R5s200955 sic@</w:t>
            </w:r>
          </w:p>
          <w:p w14:paraId="7698C14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3CE11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14:paraId="0394370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f_NR_SS_CellConfig_DciDlInfo_NoRetransmission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810C5B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14:paraId="667CD43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5DE635A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A5CC5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A9D230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Choose the next subframe when the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onDurationTimer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is started.</w:t>
            </w:r>
          </w:p>
          <w:p w14:paraId="2955ECA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with start-offset chosen in the way that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onDuration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start on valid DL</w:t>
            </w:r>
          </w:p>
          <w:p w14:paraId="6064C17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45E192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8F7550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14:paraId="43864E1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26F23D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14:paraId="4CBE0A1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319666F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71F9755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A1843E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FF0F98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A0EA3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A45E85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76F0345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4"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813DCE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for  the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DL MAC PDU in Step 1?</w:t>
            </w:r>
          </w:p>
          <w:p w14:paraId="2D0F06F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14:paraId="348A818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4");</w:t>
            </w:r>
          </w:p>
          <w:p w14:paraId="4098DFE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3D381E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42B6FF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5"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172D93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E03798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Last PDCCH occasion while On Duration Timer is running.</w:t>
            </w:r>
          </w:p>
          <w:p w14:paraId="06592CF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(v_Timing1, 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tsc_OnDurationTimer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*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- 1);</w:t>
            </w:r>
          </w:p>
          <w:p w14:paraId="261FF20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- the last slot during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onDurationTimer</w:t>
            </w:r>
            <w:proofErr w:type="spellEnd"/>
          </w:p>
          <w:p w14:paraId="3294C3A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(nr_Cell1,v_Timing1);</w:t>
            </w:r>
          </w:p>
          <w:p w14:paraId="1022674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2E0326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(cs_NR_PDCP_PDU_18B(1, crs_NR_PDCP_SDU_36B)));</w:t>
            </w:r>
          </w:p>
          <w:p w14:paraId="3DFA9B0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521AD7F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6ADC69A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24CD678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0AAE9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FD8C84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preconfig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SS</w:t>
            </w:r>
          </w:p>
          <w:p w14:paraId="6A88E5B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tsc_InactivityTimer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); //@sic R5s200711 R5s200833 sic@</w:t>
            </w:r>
          </w:p>
          <w:p w14:paraId="20E2BE0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(nr_Cell1,v_Timing2);</w:t>
            </w:r>
          </w:p>
          <w:p w14:paraId="35A0229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5C398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tsc_InactivityTimer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f_NR_DRX_LastDL_Slot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7C18944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5FCB77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7 automatically taken care by SS</w:t>
            </w:r>
          </w:p>
          <w:p w14:paraId="5B17241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(2,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(cs_NR_PDCP_PDU_18B(2, crs_NR_PDCP_SDU_36B)));</w:t>
            </w:r>
          </w:p>
          <w:p w14:paraId="21CFD08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3C80C7C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337C0DB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 //@sic R5s201481 sic@</w:t>
            </w:r>
          </w:p>
          <w:p w14:paraId="392797E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EFA372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022B7A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EEC250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45599E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for  the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DL MAC PDU in Step 5?</w:t>
            </w:r>
          </w:p>
          <w:p w14:paraId="12FEA98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14:paraId="4EB9B1A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6");</w:t>
            </w:r>
          </w:p>
          <w:p w14:paraId="44E1FE5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CE6DD7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FCB0F3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for the DL MAC PDU in Step 7?</w:t>
            </w:r>
          </w:p>
          <w:p w14:paraId="1C13D44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FC26D3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14:paraId="20E4F29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8");</w:t>
            </w:r>
          </w:p>
          <w:p w14:paraId="0A3C086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1B97C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999D1B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D0FCE1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set CRC error as error mode</w:t>
            </w:r>
          </w:p>
          <w:p w14:paraId="1263574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to corrupt CRC in transmission of DL MAC PDU</w:t>
            </w:r>
          </w:p>
          <w:p w14:paraId="0817F45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Erroneous));</w:t>
            </w:r>
          </w:p>
          <w:p w14:paraId="1A068F1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8AD4AF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tsc_OnDurationTimer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- 1);</w:t>
            </w:r>
          </w:p>
          <w:p w14:paraId="7B22A49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(nr_Cell1,v_Timing1);</w:t>
            </w:r>
          </w:p>
          <w:p w14:paraId="7B126A5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873C5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(v_Timing1, ((tsc_OnDurationTimer-10)*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+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f_NR_DRX_LastDL_Slot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3B22A54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B2A8BA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9 automatically taken care by SS</w:t>
            </w:r>
          </w:p>
          <w:p w14:paraId="6A3D364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step 9 and 11 should be on one HARQ process</w:t>
            </w:r>
          </w:p>
          <w:p w14:paraId="49571D4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(3,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(cs_NR_PDCP_PDU_18B(3, crs_NR_PDCP_SDU_36B)));</w:t>
            </w:r>
          </w:p>
          <w:p w14:paraId="2E09FE9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50788E4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3BF6B55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298E23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2B369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ADB0EB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0CF44C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5B1ACC" w:rsidRPr="005B1A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moved code from here</w:t>
            </w:r>
          </w:p>
          <w:p w14:paraId="0A8DC9F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C8A4D3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0C034A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//In the first PDCCH occasion when the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Drx-RetransmissionTimerDL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for the MAC PDU in Step 9 is 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started(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i.e. after expiry of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-HARQ-RTT-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after step 9),</w:t>
            </w:r>
          </w:p>
          <w:p w14:paraId="48B1D5F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(v_Timing1,v_NR_SlotOffsetK1 +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- 1);</w:t>
            </w:r>
          </w:p>
          <w:p w14:paraId="696B68D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f_NR_NextDL_Slot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(nr_Cell1,v_Timing2);</w:t>
            </w:r>
          </w:p>
          <w:p w14:paraId="58A295D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705C263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33BBA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With HARQ RTT = 4slots, and DL-UL Periodicity =5 slots, it should be in the first PDCCH occasion in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Drx-RetransmissionTimerDL</w:t>
            </w:r>
            <w:proofErr w:type="spellEnd"/>
          </w:p>
          <w:p w14:paraId="4DB349F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tsc_Dl_UL_TransPeriodicity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286C9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set CRC error as normal mode</w:t>
            </w:r>
          </w:p>
          <w:p w14:paraId="13DA554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f_NR_SS_L1_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TestModeConfig(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cas_NR_L1_TestMode_DL_SCH_CRC_REQ(nr_Cell1,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Normal,cs_TimingInfo_NR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(v_Timing2)));</w:t>
            </w:r>
          </w:p>
          <w:p w14:paraId="3A06C48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11 automatically taken care by SS</w:t>
            </w:r>
          </w:p>
          <w:p w14:paraId="30AE8EA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3A2FF5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2BB88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B52E4C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61FF9B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3BCB82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10"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9F0961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NACK for the DL MAC PDU in Step 7?</w:t>
            </w:r>
          </w:p>
          <w:p w14:paraId="3DBBC55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678F005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10");</w:t>
            </w:r>
          </w:p>
          <w:p w14:paraId="740CB9A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73A664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12"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6717C6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for the DL MAC PDU in Step 9?</w:t>
            </w:r>
          </w:p>
          <w:p w14:paraId="4ABDEBA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3076CD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14:paraId="7EE867B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12");</w:t>
            </w:r>
          </w:p>
          <w:p w14:paraId="34E1083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80418B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35FBC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09CBF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13"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E2195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set CRC error as error mode</w:t>
            </w:r>
          </w:p>
          <w:p w14:paraId="18F4212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//Configure SS to corrupt CRC in transmission of DL MAC PDU</w:t>
            </w:r>
          </w:p>
          <w:p w14:paraId="68A915F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Erroneous));</w:t>
            </w:r>
          </w:p>
          <w:p w14:paraId="39BC3FB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5E4C53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(v_Timing1,tsc_OnDurationTimer *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- 1);</w:t>
            </w:r>
          </w:p>
          <w:p w14:paraId="346EAD3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(nr_Cell1,v_Timing1);</w:t>
            </w:r>
          </w:p>
          <w:p w14:paraId="14F8EA5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428B4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(v_Timing1, ((tsc_OnDurationTimer-10)*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+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f_NR_DRX_LastDL_Slot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0FE713A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EEA42E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13 automatically taken care by SS</w:t>
            </w:r>
          </w:p>
          <w:p w14:paraId="6C15E2E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step 13 and 15 should be on one HARQ process</w:t>
            </w:r>
          </w:p>
          <w:p w14:paraId="1EAE6DD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(4,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(cs_NR_PDCP_PDU_18B(4, crs_NR_PDCP_SDU_36B)));</w:t>
            </w:r>
          </w:p>
          <w:p w14:paraId="24B9AF1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027F169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6091934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BCB625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88446C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AB5D28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596E9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5B1ACC" w:rsidRPr="005B1A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//moved code from here</w:t>
            </w:r>
          </w:p>
          <w:p w14:paraId="0DF4548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14:paraId="715B5F0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15"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959CB9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With HARQ RTT = 4slots,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tsc_DRXRetransTimer_DL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=12 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slots,(</w:t>
            </w:r>
            <w:proofErr w:type="spellStart"/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tsc_DRXRetransTimer_DL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-1=15 slots)and DL-UL Periodicity =5 slots, it should be in the first PDCCH occasion in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Drx-RetransmissionTimerDL</w:t>
            </w:r>
            <w:proofErr w:type="spellEnd"/>
          </w:p>
          <w:p w14:paraId="64E51CE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when the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drx-RetransmissionTimerDL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for MAC PDU in Step 13 is still running</w:t>
            </w:r>
          </w:p>
          <w:p w14:paraId="4491AB3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v_NR_SlotOffsetK1 +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tsc_DRXRetransTimer_DL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); //@sic R5s200711 R5s200833 sic@</w:t>
            </w:r>
          </w:p>
          <w:p w14:paraId="2362682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(nr_Cell1,v_Timing2);</w:t>
            </w:r>
          </w:p>
          <w:p w14:paraId="114152DE" w14:textId="77777777" w:rsid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tsc_DRX_HARQ_RTT_TimerDL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tsc_DRXRetransTimer_DL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-1 );</w:t>
            </w:r>
          </w:p>
          <w:p w14:paraId="1214CDD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set CRC error as normal mode</w:t>
            </w:r>
          </w:p>
          <w:p w14:paraId="4328831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f_NR_SS_L1_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TestModeConfig(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cas_NR_L1_TestMode_DL_SCH_CRC_REQ(nr_Cell1,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Normal,cs_TimingInfo_NR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(v_Timing2)));</w:t>
            </w:r>
          </w:p>
          <w:p w14:paraId="043B1EF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B1EE5D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15 automatically taken care by SS</w:t>
            </w:r>
          </w:p>
          <w:p w14:paraId="1B64E86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0933F21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8DBF55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5FC3E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9EC333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758FD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A1BC9D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NACK for the DL MAC PDU in Step 14?</w:t>
            </w:r>
          </w:p>
          <w:p w14:paraId="271A8FA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nack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4104BD2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14");</w:t>
            </w:r>
          </w:p>
          <w:p w14:paraId="6DD9345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0B9F02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16"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83E0C0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HARQ ACK for the DL MAC PDU in Step 16?</w:t>
            </w:r>
          </w:p>
          <w:p w14:paraId="3F5FA9C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40022B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14:paraId="2440728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16");</w:t>
            </w:r>
          </w:p>
          <w:p w14:paraId="5776EA7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80E3C1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23015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4AF6293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17"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096E91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Config SS to report Reception of Buffer status report</w:t>
            </w:r>
          </w:p>
          <w:p w14:paraId="1878B1E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94CEA1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(v_Timing1,tsc_OnDurationTimer *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- 1);</w:t>
            </w:r>
          </w:p>
          <w:p w14:paraId="46BE518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f_NR_LastUL_Slot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(nr_Cell1,v_Timing1);</w:t>
            </w:r>
          </w:p>
          <w:p w14:paraId="0E4A463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27573B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(v_Timing1, ((tsc_OnDurationTimer-10)*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+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f_NR_DRX_LastUL_Slot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7EE5205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16F39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UL Grant of 16 bits</w:t>
            </w:r>
          </w:p>
          <w:p w14:paraId="068C9C7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R5s200711 sic@</w:t>
            </w:r>
          </w:p>
          <w:p w14:paraId="5B5C21B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OneULGrantTransmission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(v_Timing1), v_NR_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,-,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); //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Imcs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Lrb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40 bits</w:t>
            </w:r>
          </w:p>
          <w:p w14:paraId="7885DC5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263E42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D349C7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19"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664259A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(tsc_NR_SlotOffsetK2 = )4 slots + 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-HARQ-RTT-</w:t>
            </w:r>
            <w:proofErr w:type="spellStart"/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TimerUL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)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4 slots + 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drx-RetransmissionTimerUL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) 12 slots =20 slots, a multiple of 5 slots</w:t>
            </w:r>
          </w:p>
          <w:p w14:paraId="3B0355A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(v_Timing1, 20);</w:t>
            </w:r>
          </w:p>
          <w:p w14:paraId="09F96679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(v_Timing1, tsc_NR_SlotOffsetK2 +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tsc_DRX_HARQ_RTT_TimerUL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+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tsc_DRXRetransTimer_UL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); //@sic R5s200711 R5s200833 sic@</w:t>
            </w:r>
          </w:p>
          <w:p w14:paraId="3FDCE70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(nr_Cell1,v_Timing2);</w:t>
            </w:r>
          </w:p>
          <w:p w14:paraId="1897E4C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30ECC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(5,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(cs_NR_PDCP_PDU_18B(5, crs_NR_PDCP_SDU_36B)));</w:t>
            </w:r>
          </w:p>
          <w:p w14:paraId="6DF86E8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6EB4070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0B7E925B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(v_Timing2),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11C15573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F7CC9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7D70459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t_Watchdog.start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72BC84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5AEBAE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18"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B4641AF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 Buffer Status Report on the UL indicating an empty buffer?</w:t>
            </w:r>
          </w:p>
          <w:p w14:paraId="3152AEC4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Get the time when UE sent BSR</w:t>
            </w:r>
          </w:p>
          <w:p w14:paraId="4C076706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 Note the function not suitable for finding the UL Data timing with respect to Grant, but still result in same value</w:t>
            </w:r>
          </w:p>
          <w:p w14:paraId="53083881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(v_Timing1, tsc_NR_SlotOffsetK2);</w:t>
            </w:r>
          </w:p>
          <w:p w14:paraId="7D6C993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SubPDUListUL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cr_NR_MAC_CE_SubPDU_UL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cr_NR_MAC_LongBSR_SubHeader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cr_LongBSR_Payload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('00000000'B, {})) };</w:t>
            </w:r>
          </w:p>
          <w:p w14:paraId="4A3E791E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cr_NR_UL_MAC_PDU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(omit,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v_CE_SubPDUListUL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cr_NR_MAC_Padding_SubPDU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('?'O)) };   // 1byte Padding header and 1 byte padding payload</w:t>
            </w:r>
          </w:p>
          <w:p w14:paraId="59B95F45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DRB.receive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car_NR_DRB_COMMON_IND_MAC_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v_MAC_PDUListUL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14:paraId="3788BF12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416E9B0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20"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E0FB7BD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SYSIND.receive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car_NR_SYSTEM_UL_HARQ_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nr_Cell1, ack));</w:t>
            </w:r>
          </w:p>
          <w:p w14:paraId="4C08AD5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PreliminaryPass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__FILE__, __LINE__, "Step 20");</w:t>
            </w:r>
          </w:p>
          <w:p w14:paraId="03EEE117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t_Watchdog.stop</w:t>
            </w:r>
            <w:proofErr w:type="spellEnd"/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E3DD3D8" w14:textId="77777777" w:rsidR="0043377E" w:rsidRPr="0043377E" w:rsidRDefault="0043377E" w:rsidP="004337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3377E">
              <w:rPr>
                <w:rFonts w:ascii="Courier New" w:hAnsi="Courier New" w:cs="Courier New"/>
                <w:color w:val="000000"/>
                <w:lang w:eastAsia="de-DE"/>
              </w:rPr>
              <w:t xml:space="preserve">  } ;</w:t>
            </w:r>
          </w:p>
          <w:p w14:paraId="24F4F0EB" w14:textId="77777777" w:rsidR="001E3D37" w:rsidRPr="00DA356D" w:rsidRDefault="001E3D37" w:rsidP="00DA356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048F28F4" w14:textId="77777777" w:rsidR="005B1ACC" w:rsidRDefault="005B1ACC" w:rsidP="005B1ACC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7275627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5B1ACC">
        <w:rPr>
          <w:rFonts w:cs="Arial"/>
          <w:b/>
          <w:color w:val="000000"/>
          <w:lang w:eastAsia="en-GB"/>
        </w:rPr>
        <w:t>f_TC_7_1_1_5_2_NR_TestBody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B1ACC" w14:paraId="41DFCEE5" w14:textId="77777777" w:rsidTr="004671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2C394" w14:textId="77777777" w:rsidR="005B1ACC" w:rsidRDefault="005B1ACC" w:rsidP="004671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BB50" w14:textId="77777777" w:rsidR="005B1ACC" w:rsidRPr="00CC39F9" w:rsidRDefault="005B1ACC" w:rsidP="00467101">
            <w:pPr>
              <w:rPr>
                <w:rFonts w:ascii="Arial" w:hAnsi="Arial" w:cs="Arial"/>
                <w:lang w:eastAsia="en-GB"/>
              </w:rPr>
            </w:pPr>
            <w:r w:rsidRPr="005B1ACC">
              <w:rPr>
                <w:rFonts w:ascii="Arial" w:hAnsi="Arial" w:cs="Arial"/>
                <w:lang w:eastAsia="en-GB"/>
              </w:rPr>
              <w:t>f_TC_7_1_1_5_2_NR_TestBody</w:t>
            </w:r>
          </w:p>
        </w:tc>
      </w:tr>
      <w:tr w:rsidR="005B1ACC" w14:paraId="3BAF72EA" w14:textId="77777777" w:rsidTr="0046710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0813" w14:textId="77777777" w:rsidR="005B1ACC" w:rsidRDefault="005B1ACC" w:rsidP="004671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956C" w14:textId="77777777" w:rsidR="005B1ACC" w:rsidRDefault="005B1ACC" w:rsidP="00304753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function </w:t>
            </w:r>
            <w:proofErr w:type="spellStart"/>
            <w:r w:rsidRPr="005B1ACC">
              <w:rPr>
                <w:rFonts w:cs="Arial"/>
                <w:lang w:eastAsia="en-GB"/>
              </w:rPr>
              <w:t>f_NR_SS_CellConfig_DciDlInfo_NoRetransmission</w:t>
            </w:r>
            <w:proofErr w:type="spellEnd"/>
            <w:r>
              <w:rPr>
                <w:rFonts w:cs="Arial"/>
                <w:lang w:eastAsia="en-GB"/>
              </w:rPr>
              <w:t xml:space="preserve"> before Step 6A is redundant as it is already configured at the start of the test case to do no </w:t>
            </w:r>
            <w:proofErr w:type="spellStart"/>
            <w:r>
              <w:rPr>
                <w:rFonts w:cs="Arial"/>
                <w:lang w:eastAsia="en-GB"/>
              </w:rPr>
              <w:t>retranmsssion</w:t>
            </w:r>
            <w:proofErr w:type="spellEnd"/>
          </w:p>
          <w:p w14:paraId="2DC425E1" w14:textId="77777777" w:rsidR="005B1ACC" w:rsidRDefault="005B1ACC" w:rsidP="0046710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58EDF3D1" w14:textId="77777777" w:rsidR="005B1ACC" w:rsidRPr="009B0B50" w:rsidRDefault="005B1ACC" w:rsidP="00304753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Since there </w:t>
            </w:r>
            <w:proofErr w:type="gramStart"/>
            <w:r>
              <w:rPr>
                <w:rFonts w:cs="Arial"/>
                <w:lang w:eastAsia="en-GB"/>
              </w:rPr>
              <w:t>is</w:t>
            </w:r>
            <w:proofErr w:type="gramEnd"/>
            <w:r>
              <w:rPr>
                <w:rFonts w:cs="Arial"/>
                <w:lang w:eastAsia="en-GB"/>
              </w:rPr>
              <w:t xml:space="preserve"> no retransmissions configured and therefore the CRC mode should be “</w:t>
            </w:r>
            <w:r w:rsidRPr="005B1ACC">
              <w:rPr>
                <w:rFonts w:cs="Arial"/>
                <w:lang w:eastAsia="en-GB"/>
              </w:rPr>
              <w:t>Erroneous</w:t>
            </w:r>
            <w:r>
              <w:rPr>
                <w:rFonts w:cs="Arial"/>
                <w:lang w:eastAsia="en-GB"/>
              </w:rPr>
              <w:t>” as “</w:t>
            </w:r>
            <w:r w:rsidRPr="005B1ACC">
              <w:rPr>
                <w:rFonts w:cs="Arial"/>
                <w:lang w:eastAsia="en-GB"/>
              </w:rPr>
              <w:t>Error1AndNormal</w:t>
            </w:r>
            <w:r>
              <w:rPr>
                <w:rFonts w:cs="Arial"/>
                <w:lang w:eastAsia="en-GB"/>
              </w:rPr>
              <w:t>” can only be used when retransmission is configured (Similar to 7.1.1.5.1).</w:t>
            </w:r>
          </w:p>
        </w:tc>
      </w:tr>
      <w:tr w:rsidR="005B1ACC" w14:paraId="4D15AA45" w14:textId="77777777" w:rsidTr="004671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85A9E" w14:textId="77777777" w:rsidR="005B1ACC" w:rsidRDefault="005B1ACC" w:rsidP="004671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308D" w14:textId="77777777" w:rsidR="005B1ACC" w:rsidRDefault="005B1ACC" w:rsidP="0030475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</w:t>
            </w:r>
            <w:proofErr w:type="spellStart"/>
            <w:r w:rsidRPr="005B1ACC">
              <w:rPr>
                <w:rFonts w:cs="Arial"/>
                <w:lang w:eastAsia="en-GB"/>
              </w:rPr>
              <w:t>f_NR_SS_CellConfig_DciDlInfo_NoRetransmission</w:t>
            </w:r>
            <w:proofErr w:type="spellEnd"/>
            <w:r>
              <w:rPr>
                <w:rFonts w:cs="Arial"/>
                <w:lang w:eastAsia="en-GB"/>
              </w:rPr>
              <w:t xml:space="preserve"> before Step 6A</w:t>
            </w:r>
          </w:p>
          <w:p w14:paraId="606839D5" w14:textId="77777777" w:rsidR="005B1ACC" w:rsidRDefault="005B1ACC" w:rsidP="0030475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function to use </w:t>
            </w:r>
            <w:r w:rsidRPr="005B1ACC">
              <w:rPr>
                <w:rFonts w:cs="Arial"/>
                <w:lang w:eastAsia="en-GB"/>
              </w:rPr>
              <w:t>Erroneous</w:t>
            </w:r>
            <w:r>
              <w:rPr>
                <w:rFonts w:cs="Arial"/>
                <w:lang w:eastAsia="en-GB"/>
              </w:rPr>
              <w:t xml:space="preserve"> when setting CRC mode and then back to normal mode for the other DRB data transmission </w:t>
            </w:r>
          </w:p>
          <w:p w14:paraId="197F8B74" w14:textId="77777777" w:rsidR="005B1ACC" w:rsidRPr="00A72665" w:rsidRDefault="005B1ACC" w:rsidP="0046710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5B1ACC" w14:paraId="53151D49" w14:textId="77777777" w:rsidTr="004671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FDB2" w14:textId="77777777" w:rsidR="005B1ACC" w:rsidRDefault="005B1ACC" w:rsidP="004671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6D55" w14:textId="77777777" w:rsidR="005B1ACC" w:rsidRPr="00CC39F9" w:rsidRDefault="005B1ACC" w:rsidP="00467101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5B1ACC" w14:paraId="4C31D863" w14:textId="77777777" w:rsidTr="004671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15754" w14:textId="77777777" w:rsidR="005B1ACC" w:rsidRDefault="005B1ACC" w:rsidP="0046710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1B3D" w14:textId="75677784" w:rsidR="005B1ACC" w:rsidRDefault="00FC304C" w:rsidP="00467101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2F473717" w14:textId="77777777" w:rsidR="005B1ACC" w:rsidRDefault="005B1ACC" w:rsidP="005B1ACC">
      <w:pPr>
        <w:spacing w:after="0"/>
        <w:rPr>
          <w:rFonts w:ascii="Arial" w:hAnsi="Arial"/>
          <w:b/>
          <w:lang w:eastAsia="en-GB"/>
        </w:rPr>
      </w:pPr>
    </w:p>
    <w:p w14:paraId="5A194120" w14:textId="77777777" w:rsidR="005B1ACC" w:rsidRDefault="005B1ACC" w:rsidP="005B1AC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B1ACC" w:rsidRPr="00CD057D" w14:paraId="2A8EAAE3" w14:textId="77777777" w:rsidTr="0046710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4550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function f_TC_7_1_1_5_2_NR_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7143DBFC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* L2/MAC</w:t>
            </w:r>
          </w:p>
          <w:p w14:paraId="535B4F27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* 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7.1.1.5.2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DRX operation / Short cycle not configured / Long DRX command MAC control element reception</w:t>
            </w:r>
          </w:p>
          <w:p w14:paraId="70F867B4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04AF4ABF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DrxStartOffset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7; // in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@sic R5-202609 sic@</w:t>
            </w:r>
          </w:p>
          <w:p w14:paraId="53D339A8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HarqProcessId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=0; //Arbitrarily selected</w:t>
            </w:r>
          </w:p>
          <w:p w14:paraId="6957CBAE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tsc_DRXRetransTimer_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80;// in slots</w:t>
            </w:r>
          </w:p>
          <w:p w14:paraId="682DB065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tsc_DRX_HARQ_RTT_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TimerDL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4;// in slots 56/14</w:t>
            </w:r>
          </w:p>
          <w:p w14:paraId="3BD4F8E5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5D39BD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R5s200859 sic@</w:t>
            </w:r>
          </w:p>
          <w:p w14:paraId="377CEB9E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LongDRXCycle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 640;</w:t>
            </w:r>
          </w:p>
          <w:p w14:paraId="4E67CBDD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cs_SubFrameTiming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(0, 0, 0));</w:t>
            </w:r>
          </w:p>
          <w:p w14:paraId="7F04B15A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214C241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6D1B7F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SlotsInSubframe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71C48F8E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SlotsInframe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* 10;</w:t>
            </w:r>
          </w:p>
          <w:p w14:paraId="1CC4322D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v_EncodedRlcPdu1;</w:t>
            </w:r>
          </w:p>
          <w:p w14:paraId="2DC597EE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62460D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//var template (present)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5262A3B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NR_MAC_CE_SubPDU_DL_List_Type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v_CE_SubPDUListDL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42ED42D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8EABC5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v_MAC_PDUListDL2;</w:t>
            </w:r>
          </w:p>
          <w:p w14:paraId="23609436" w14:textId="77777777" w:rsidR="005B1ACC" w:rsidRPr="00467101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var integer v_NR_K1:= 5;</w:t>
            </w:r>
          </w:p>
          <w:p w14:paraId="4B22A7D2" w14:textId="77777777" w:rsidR="005B1ACC" w:rsidRPr="00467101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t_T7115 := 0.1;</w:t>
            </w:r>
          </w:p>
          <w:p w14:paraId="0B8CF2B7" w14:textId="77777777" w:rsidR="005B1ACC" w:rsidRPr="00467101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t_Watchdog := 5.0;</w:t>
            </w:r>
          </w:p>
          <w:p w14:paraId="39481EA3" w14:textId="77777777" w:rsidR="005B1ACC" w:rsidRPr="00467101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1ECC29FC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//@sic R5s200899 sic@</w:t>
            </w:r>
          </w:p>
          <w:p w14:paraId="19736910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v_NR_K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f_NR_GetSlotOffsetK1(nr_Cell1); // Gets the slot offset K1 acc. to 38.211 Table 4.3.2-1</w:t>
            </w:r>
          </w:p>
          <w:p w14:paraId="7B924D58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AE3490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stop periodic UL grants and restart automatic grant allocation instead; periodic TA is kept stopped:</w:t>
            </w:r>
          </w:p>
          <w:p w14:paraId="54233B13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nr_Cell1,-, -, -,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69E1BAC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A98722B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14:paraId="2560CFE9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f_NR_SS_CellConfig_DciDlInfo_NoRetransmission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E14F3E4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14:paraId="54DD27ED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43518E7B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AD3E74A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E5CDD39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Error1AndNormal)); //@sic R5s200859 R5-204420 sic@</w:t>
            </w:r>
          </w:p>
          <w:p w14:paraId="6B9F974A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47BEBF0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X= selected the last DL slot in Frame 1, as on duration timer =20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01175259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76BED2FB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14:paraId="11B0DF4C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step 3 and 7 should be on one HARQ process</w:t>
            </w:r>
          </w:p>
          <w:p w14:paraId="49732C38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14:paraId="6274305E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1E705FB1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5813BF19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tsc_HarqProcessId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8970BF6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5B282BB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C4E19C6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R5s200859 sic@</w:t>
            </w:r>
          </w:p>
          <w:p w14:paraId="6B3F9299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R5s200899 sic@</w:t>
            </w:r>
          </w:p>
          <w:p w14:paraId="00E7F757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E086C8A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cs_NR_MAC_CE_SubPDU_DL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cs_NR_MAC_LongDRXCommandSubHeader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) };  //</w:t>
            </w:r>
          </w:p>
          <w:p w14:paraId="0438E339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v_MAC_PDUListDL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cs_NR_DL_MAC_PDU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v_CE_SubPDUListDL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omit,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('000000'O)) };   // 2 byte sub headers +3byte Padding header= 40 bits</w:t>
            </w:r>
          </w:p>
          <w:p w14:paraId="1571AEAB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), v_MAC_PDUListDL2,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(tsc_HarqProcessId+1)));</w:t>
            </w:r>
          </w:p>
          <w:p w14:paraId="454688FF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K = 7</w:t>
            </w:r>
          </w:p>
          <w:p w14:paraId="3E02854A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(v_Timing,6);</w:t>
            </w:r>
          </w:p>
          <w:p w14:paraId="01C03BE2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f_NR_SS_CellConfig_DciDlInfo_NoRetransmission(nr_Cell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1,cs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_TimingInfo_NR(v_Timing)); //@sic R5s201493 sic@</w:t>
            </w:r>
          </w:p>
          <w:p w14:paraId="46C5F1F7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E078A9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R5s200899 sic@</w:t>
            </w:r>
          </w:p>
          <w:p w14:paraId="6881B366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6A"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2CC3F3F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(v_Timing1, 2*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0A34302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(tsc_HarqProcessId+1)));</w:t>
            </w:r>
          </w:p>
          <w:p w14:paraId="124E6584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993EDC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0D7551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D5AA275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R5s201436 sic@</w:t>
            </w:r>
          </w:p>
          <w:p w14:paraId="091729EA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8AFAD74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Error1AndNormal,cs_TimingInfo_NR(v_Timing3)));</w:t>
            </w:r>
          </w:p>
          <w:p w14:paraId="669E24DD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With HARQ RTT = 4slots, and DL-UL Periodicity =5 slots, it should be in the first PDCCH occasion in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Drx-RetransmissionTimerDL</w:t>
            </w:r>
            <w:proofErr w:type="spellEnd"/>
          </w:p>
          <w:p w14:paraId="5BF91770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(v_Timing3),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tsc_HarqProcessId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7E0505C4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21BB277E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R5s200899 sic@</w:t>
            </w:r>
          </w:p>
          <w:p w14:paraId="23E6C6D8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8A"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7671D8A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(v_Timing3, v_NR_K1 + tsc_DRX_HARQ_RTT_TimerDL-1);</w:t>
            </w:r>
          </w:p>
          <w:p w14:paraId="79E52580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(nr_Cell1,v_Timing); //@sic R5s201104 sic@</w:t>
            </w:r>
          </w:p>
          <w:p w14:paraId="66DC8EB1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), v_MAC_PDUListDL2,cs_NR_HarqProcessAssignment(tsc_HarqProcessId+1)));</w:t>
            </w:r>
          </w:p>
          <w:p w14:paraId="365B0B6C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D1F005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F1DC16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9523E4" w14:textId="77777777" w:rsidR="005B1ACC" w:rsidRPr="0043377E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3E3E7DC3" w14:textId="77777777" w:rsidR="005B1ACC" w:rsidRPr="00CD057D" w:rsidRDefault="005B1ACC" w:rsidP="005B1ACC">
      <w:pPr>
        <w:spacing w:after="0"/>
        <w:rPr>
          <w:rFonts w:ascii="Arial" w:hAnsi="Arial"/>
          <w:b/>
          <w:color w:val="000000"/>
          <w:lang w:eastAsia="en-GB"/>
        </w:rPr>
      </w:pPr>
    </w:p>
    <w:p w14:paraId="7E6B7DA0" w14:textId="77777777" w:rsidR="005B1ACC" w:rsidRPr="00CD057D" w:rsidRDefault="005B1ACC" w:rsidP="005B1ACC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B1ACC" w:rsidRPr="00CD057D" w14:paraId="588068E4" w14:textId="77777777" w:rsidTr="0046710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5084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function f_TC_7_1_1_5_2_NR_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5280DFA6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* L2/MAC</w:t>
            </w:r>
          </w:p>
          <w:p w14:paraId="3510BB59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* 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7.1.1.5.2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DRX operation / Short cycle not configured / Long DRX command MAC control element reception</w:t>
            </w:r>
          </w:p>
          <w:p w14:paraId="5DF00937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5C9E728C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DrxStartOffset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7; // in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@sic R5-202609 sic@</w:t>
            </w:r>
          </w:p>
          <w:p w14:paraId="459D5075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HarqProcessId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=0; //Arbitrarily selected</w:t>
            </w:r>
          </w:p>
          <w:p w14:paraId="3F246C0D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tsc_DRXRetransTimer_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80;// in slots</w:t>
            </w:r>
          </w:p>
          <w:p w14:paraId="7351F680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tsc_DRX_HARQ_RTT_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TimerDL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4;// in slots 56/14</w:t>
            </w:r>
          </w:p>
          <w:p w14:paraId="2A6A8D27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B5E65C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R5s200859 sic@</w:t>
            </w:r>
          </w:p>
          <w:p w14:paraId="6153456A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LongDRXCycle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 640;</w:t>
            </w:r>
          </w:p>
          <w:p w14:paraId="529AE639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cs_SubFrameTiming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(0, 0, 0));</w:t>
            </w:r>
          </w:p>
          <w:p w14:paraId="1B7EF612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0B2D073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6F3C9A9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SlotsInSubframe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18C11DE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SlotsInframe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* 10;</w:t>
            </w:r>
          </w:p>
          <w:p w14:paraId="15963157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v_EncodedRlcPdu1;</w:t>
            </w:r>
          </w:p>
          <w:p w14:paraId="3DEF9938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BD5BF2E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//var template (present)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v_SDU_SubPDUListUL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2140647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NR_MAC_CE_SubPDU_DL_List_Type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v_CE_SubPDUListDL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5419EF9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17C6D62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v_MAC_PDUListDL2;</w:t>
            </w:r>
          </w:p>
          <w:p w14:paraId="6D7D018B" w14:textId="77777777" w:rsidR="005B1ACC" w:rsidRPr="00467101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var integer v_NR_K1:= 5;</w:t>
            </w:r>
          </w:p>
          <w:p w14:paraId="6FB1337E" w14:textId="77777777" w:rsidR="005B1ACC" w:rsidRPr="00467101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t_T7115 := 0.1;</w:t>
            </w:r>
          </w:p>
          <w:p w14:paraId="7C116EAB" w14:textId="77777777" w:rsidR="005B1ACC" w:rsidRPr="00467101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t_Watchdog := 5.0;</w:t>
            </w:r>
          </w:p>
          <w:p w14:paraId="43CF86BD" w14:textId="77777777" w:rsidR="005B1ACC" w:rsidRPr="00467101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</w:p>
          <w:p w14:paraId="0B70DACD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//@sic R5s200899 sic@</w:t>
            </w:r>
          </w:p>
          <w:p w14:paraId="0386B1A9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v_NR_K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f_NR_GetSlotOffsetK1(nr_Cell1); // Gets the slot offset K1 acc. to 38.211 Table 4.3.2-1</w:t>
            </w:r>
          </w:p>
          <w:p w14:paraId="615A42EF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C6C0E9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stop periodic UL grants and restart automatic grant allocation instead; periodic TA is kept stopped:</w:t>
            </w:r>
          </w:p>
          <w:p w14:paraId="09E38EAD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nr_Cell1,-, -, -,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9E54921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6C335F5C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14:paraId="09DE4DAD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f_NR_SS_CellConfig_DciDlInfo_NoRetransmission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056A610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14:paraId="072D80D8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77B48774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3BD54B1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166E556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Error1AndNormal)); //@sic R5s200859 R5-204420 sic@</w:t>
            </w:r>
          </w:p>
          <w:p w14:paraId="137908AF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54EDF8B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X= selected the last DL slot in Frame 1, as on duration timer =20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5DE2934A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583955C6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14:paraId="2A9C693E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step 3 and 7 should be on one HARQ process</w:t>
            </w:r>
          </w:p>
          <w:p w14:paraId="4D7E40F8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14:paraId="7F8F54F0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38BA7C24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65393BC8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tsc_HarqProcessId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5FB7452A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E55079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C4D013B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R5s200859 sic@</w:t>
            </w:r>
          </w:p>
          <w:p w14:paraId="71351503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R5s200899 sic@</w:t>
            </w:r>
          </w:p>
          <w:p w14:paraId="1C741977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D01A9FF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cs_NR_MAC_CE_SubPDU_DL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cs_NR_MAC_LongDRXCommandSubHeader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) };  //</w:t>
            </w:r>
          </w:p>
          <w:p w14:paraId="33E36538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cs_NR_DL_MAC_PDU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v_CE_SubPDUListDL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omit,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('000000'O)) };   // 2 byte sub headers +3byte Padding header= 40 bits</w:t>
            </w:r>
          </w:p>
          <w:p w14:paraId="35AED70F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), v_MAC_PDUListDL2,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(tsc_HarqProcessId+1)));</w:t>
            </w:r>
          </w:p>
          <w:p w14:paraId="0F7D1964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K = 7</w:t>
            </w:r>
          </w:p>
          <w:p w14:paraId="4D43DAFB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(v_Timing,6);</w:t>
            </w:r>
          </w:p>
          <w:p w14:paraId="3F34BE3A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//redundant as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NoRetransmission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is already configured at the start</w:t>
            </w:r>
          </w:p>
          <w:p w14:paraId="65729840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f_NR_SS_CellConfig_DciDlInfo_NoRetransmission(nr_Cell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1,cs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_TimingInfo_NR(v_Timing)); //@sic R5s201493 sic@</w:t>
            </w:r>
          </w:p>
          <w:p w14:paraId="7847BFA4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38FE219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R5s200899 sic@</w:t>
            </w:r>
          </w:p>
          <w:p w14:paraId="71E1CC18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6A"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E5FAE06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(v_Timing1, 2*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7A41F61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(tsc_HarqProcessId+1)));</w:t>
            </w:r>
          </w:p>
          <w:p w14:paraId="2E54A82D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C49B52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874B85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E68DFAC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R5s201436 sic@</w:t>
            </w:r>
          </w:p>
          <w:p w14:paraId="68598ADB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v_LongDRXCycle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E30F30C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error mode</w:t>
            </w:r>
          </w:p>
          <w:p w14:paraId="46E902B4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nr_Cell1, cas_NR_L1_TestMode_DL_SCH_CRC_REQ(nr_Cell1,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Erroneous</w:t>
            </w: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,cs_TimingInfo_NR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(v_Timing3)));</w:t>
            </w:r>
          </w:p>
          <w:p w14:paraId="74198A14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With HARQ RTT = 4slots, and DL-UL Periodicity =5 slots, it should be in the first PDCCH occasion in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Drx-RetransmissionTimerDL</w:t>
            </w:r>
            <w:proofErr w:type="spellEnd"/>
          </w:p>
          <w:p w14:paraId="12D3278A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(v_Timing3),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tsc_HarqProcessId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9A09FCA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</w:p>
          <w:p w14:paraId="321EED3D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R5s200899 sic@</w:t>
            </w:r>
          </w:p>
          <w:p w14:paraId="6780035E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8A"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50E0E8E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(v_Timing3, v_NR_K1 + tsc_DRX_HARQ_RTT_TimerDL-1);</w:t>
            </w:r>
          </w:p>
          <w:p w14:paraId="77513C84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(nr_Cell1,v_Timing); //@sic R5s201104 sic@</w:t>
            </w:r>
          </w:p>
          <w:p w14:paraId="028B997B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 normal mode</w:t>
            </w:r>
          </w:p>
          <w:p w14:paraId="408BAB2C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f_NR_SS_L1_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TestModeConfig(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cas_NR_L1_TestMode_DL_SCH_CRC_REQ(nr_Cell1,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Normal,cs_TimingInfo_NR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</w:t>
            </w:r>
          </w:p>
          <w:p w14:paraId="49328643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), v_MAC_PDUListDL2,cs_NR_HarqProcessAssignment(tsc_HarqProcessId+1)));</w:t>
            </w:r>
          </w:p>
          <w:p w14:paraId="32558990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8B2F42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A0B790" w14:textId="77777777" w:rsidR="005B1ACC" w:rsidRPr="005B1ACC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AEFF2E" w14:textId="77777777" w:rsidR="005B1ACC" w:rsidRPr="00DA356D" w:rsidRDefault="005B1ACC" w:rsidP="005B1A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9" </w:t>
            </w:r>
            <w:proofErr w:type="spellStart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5B1ACC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5144E338" w14:textId="77777777" w:rsidR="005D27CA" w:rsidRDefault="005D27CA" w:rsidP="006E7773">
      <w:pPr>
        <w:rPr>
          <w:lang w:eastAsia="en-GB"/>
        </w:rPr>
      </w:pPr>
    </w:p>
    <w:p w14:paraId="5ACDC6DD" w14:textId="77777777" w:rsidR="00304753" w:rsidRDefault="00304753" w:rsidP="00304753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727562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304753">
        <w:rPr>
          <w:rFonts w:cs="Arial"/>
          <w:b/>
          <w:color w:val="000000"/>
          <w:lang w:eastAsia="en-GB"/>
        </w:rPr>
        <w:t>f_TC_7_1_1_5_4_NR_TestBody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04753" w14:paraId="65D56D5E" w14:textId="77777777" w:rsidTr="004671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2FF3A" w14:textId="77777777" w:rsidR="00304753" w:rsidRDefault="00304753" w:rsidP="0046710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1FF9" w14:textId="77777777" w:rsidR="00304753" w:rsidRPr="00CC39F9" w:rsidRDefault="00304753" w:rsidP="00467101">
            <w:pPr>
              <w:rPr>
                <w:rFonts w:ascii="Arial" w:hAnsi="Arial" w:cs="Arial"/>
                <w:lang w:eastAsia="en-GB"/>
              </w:rPr>
            </w:pPr>
            <w:r w:rsidRPr="00304753">
              <w:rPr>
                <w:rFonts w:ascii="Arial" w:hAnsi="Arial" w:cs="Arial"/>
                <w:lang w:eastAsia="en-GB"/>
              </w:rPr>
              <w:t>f_TC_7_1_1_5_4_NR_TestBody</w:t>
            </w:r>
          </w:p>
        </w:tc>
      </w:tr>
      <w:tr w:rsidR="00304753" w14:paraId="3E443745" w14:textId="77777777" w:rsidTr="0046710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AE27" w14:textId="77777777" w:rsidR="00304753" w:rsidRDefault="00304753" w:rsidP="004671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E370" w14:textId="77777777" w:rsidR="00304753" w:rsidRDefault="00304753" w:rsidP="00304753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function </w:t>
            </w:r>
            <w:proofErr w:type="spellStart"/>
            <w:r w:rsidRPr="005B1ACC">
              <w:rPr>
                <w:rFonts w:cs="Arial"/>
                <w:lang w:eastAsia="en-GB"/>
              </w:rPr>
              <w:t>f_NR_SS_CellConfig_DciDlInfo_NoRetransmission</w:t>
            </w:r>
            <w:proofErr w:type="spellEnd"/>
            <w:r>
              <w:rPr>
                <w:rFonts w:cs="Arial"/>
                <w:lang w:eastAsia="en-GB"/>
              </w:rPr>
              <w:t xml:space="preserve"> before Step 6A is redundant as it is already configured at the start of the test case to do no </w:t>
            </w:r>
            <w:proofErr w:type="spellStart"/>
            <w:r>
              <w:rPr>
                <w:rFonts w:cs="Arial"/>
                <w:lang w:eastAsia="en-GB"/>
              </w:rPr>
              <w:t>retranmsssion</w:t>
            </w:r>
            <w:proofErr w:type="spellEnd"/>
          </w:p>
          <w:p w14:paraId="39AC0E4A" w14:textId="77777777" w:rsidR="00304753" w:rsidRDefault="00304753" w:rsidP="0046710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18ACF51E" w14:textId="77777777" w:rsidR="00304753" w:rsidRPr="009B0B50" w:rsidRDefault="00304753" w:rsidP="00304753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Since there </w:t>
            </w:r>
            <w:proofErr w:type="gramStart"/>
            <w:r>
              <w:rPr>
                <w:rFonts w:cs="Arial"/>
                <w:lang w:eastAsia="en-GB"/>
              </w:rPr>
              <w:t>is</w:t>
            </w:r>
            <w:proofErr w:type="gramEnd"/>
            <w:r>
              <w:rPr>
                <w:rFonts w:cs="Arial"/>
                <w:lang w:eastAsia="en-GB"/>
              </w:rPr>
              <w:t xml:space="preserve"> no retransmissions configured and therefore the CRC mode should be “</w:t>
            </w:r>
            <w:r w:rsidRPr="005B1ACC">
              <w:rPr>
                <w:rFonts w:cs="Arial"/>
                <w:lang w:eastAsia="en-GB"/>
              </w:rPr>
              <w:t>Erroneous</w:t>
            </w:r>
            <w:r>
              <w:rPr>
                <w:rFonts w:cs="Arial"/>
                <w:lang w:eastAsia="en-GB"/>
              </w:rPr>
              <w:t>” as “</w:t>
            </w:r>
            <w:r w:rsidRPr="005B1ACC">
              <w:rPr>
                <w:rFonts w:cs="Arial"/>
                <w:lang w:eastAsia="en-GB"/>
              </w:rPr>
              <w:t>Error1AndNormal</w:t>
            </w:r>
            <w:r>
              <w:rPr>
                <w:rFonts w:cs="Arial"/>
                <w:lang w:eastAsia="en-GB"/>
              </w:rPr>
              <w:t>” can only be used when retransmission is configured (Similar to 7.1.1.5.1).</w:t>
            </w:r>
          </w:p>
        </w:tc>
      </w:tr>
      <w:tr w:rsidR="00304753" w14:paraId="183F9C04" w14:textId="77777777" w:rsidTr="004671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934D2" w14:textId="77777777" w:rsidR="00304753" w:rsidRDefault="00304753" w:rsidP="004671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4591" w14:textId="77777777" w:rsidR="00304753" w:rsidRDefault="00304753" w:rsidP="0030475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</w:t>
            </w:r>
            <w:proofErr w:type="spellStart"/>
            <w:r w:rsidRPr="005B1ACC">
              <w:rPr>
                <w:rFonts w:cs="Arial"/>
                <w:lang w:eastAsia="en-GB"/>
              </w:rPr>
              <w:t>f_NR_SS_CellConfig_DciDlInfo_NoRetransmission</w:t>
            </w:r>
            <w:proofErr w:type="spellEnd"/>
            <w:r>
              <w:rPr>
                <w:rFonts w:cs="Arial"/>
                <w:lang w:eastAsia="en-GB"/>
              </w:rPr>
              <w:t xml:space="preserve"> before Step 6A</w:t>
            </w:r>
          </w:p>
          <w:p w14:paraId="59458705" w14:textId="77777777" w:rsidR="00304753" w:rsidRDefault="00304753" w:rsidP="0030475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function to use </w:t>
            </w:r>
            <w:r w:rsidRPr="005B1ACC">
              <w:rPr>
                <w:rFonts w:cs="Arial"/>
                <w:lang w:eastAsia="en-GB"/>
              </w:rPr>
              <w:t>Erroneous</w:t>
            </w:r>
            <w:r>
              <w:rPr>
                <w:rFonts w:cs="Arial"/>
                <w:lang w:eastAsia="en-GB"/>
              </w:rPr>
              <w:t xml:space="preserve"> when setting CRC mode and then back to normal mode for the other DRB data transmission </w:t>
            </w:r>
          </w:p>
          <w:p w14:paraId="5B599F42" w14:textId="77777777" w:rsidR="00304753" w:rsidRPr="00A72665" w:rsidRDefault="00304753" w:rsidP="00467101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304753" w14:paraId="1186C14A" w14:textId="77777777" w:rsidTr="004671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14A7" w14:textId="77777777" w:rsidR="00304753" w:rsidRDefault="00304753" w:rsidP="0046710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2448" w14:textId="4998DD6C" w:rsidR="00304753" w:rsidRPr="00CC39F9" w:rsidRDefault="00304753" w:rsidP="00467101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304753" w14:paraId="21B1E4CD" w14:textId="77777777" w:rsidTr="0046710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F345" w14:textId="77777777" w:rsidR="00304753" w:rsidRPr="006566CB" w:rsidRDefault="00304753" w:rsidP="0046710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566CB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E9188" w14:textId="768B514B" w:rsidR="00304753" w:rsidRPr="006566CB" w:rsidRDefault="006566CB" w:rsidP="00467101">
            <w:pPr>
              <w:rPr>
                <w:rFonts w:ascii="Arial" w:hAnsi="Arial"/>
                <w:highlight w:val="cyan"/>
                <w:lang w:eastAsia="zh-CN"/>
              </w:rPr>
            </w:pPr>
            <w:r w:rsidRPr="006566CB"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40A35082" w14:textId="77777777" w:rsidR="00304753" w:rsidRDefault="00304753" w:rsidP="00304753">
      <w:pPr>
        <w:spacing w:after="0"/>
        <w:rPr>
          <w:rFonts w:ascii="Arial" w:hAnsi="Arial"/>
          <w:b/>
          <w:lang w:eastAsia="en-GB"/>
        </w:rPr>
      </w:pPr>
    </w:p>
    <w:p w14:paraId="5454625E" w14:textId="77777777" w:rsidR="00304753" w:rsidRDefault="00304753" w:rsidP="0030475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04753" w:rsidRPr="00CD057D" w14:paraId="6D1E8F78" w14:textId="77777777" w:rsidTr="0046710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9381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function f_TC_7_1_1_5_4_NR_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157D9029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* L2/MAC</w:t>
            </w:r>
          </w:p>
          <w:p w14:paraId="0D1035A3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 * 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7.1.1.5.4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DRX Operation / Short cycle configured / DRX command MAC control element reception</w:t>
            </w:r>
          </w:p>
          <w:p w14:paraId="41E65F4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3DE2991D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DrxStartOffset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7; // in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@sic R5-202609 sic@</w:t>
            </w:r>
          </w:p>
          <w:p w14:paraId="3918B159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586593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HarqProcessId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=0; //Arbitrarily selected</w:t>
            </w:r>
          </w:p>
          <w:p w14:paraId="713D5B64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14:paraId="59E804DC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tsc_DRXRetransTimer_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80;// in slots</w:t>
            </w:r>
          </w:p>
          <w:p w14:paraId="350F5DBD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tsc_DRX_HARQ_RTT_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TimerDL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4;// in slots 56/14</w:t>
            </w:r>
          </w:p>
          <w:p w14:paraId="298BF221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D4A6FD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ShortDRXCycle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 80; //@sic R5s200867 sic@</w:t>
            </w:r>
          </w:p>
          <w:p w14:paraId="1117314C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cs_SubFrameTiming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(0, 0, 0));</w:t>
            </w:r>
          </w:p>
          <w:p w14:paraId="41CAEDFA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186098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//var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F3E79B7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AD03AC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SlotsInSubframe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16C6B5F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SlotsInframe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* 10;</w:t>
            </w:r>
          </w:p>
          <w:p w14:paraId="375FC506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v_EncodedRlcPdu1;</w:t>
            </w:r>
          </w:p>
          <w:p w14:paraId="701642C8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10CE287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NR_MAC_CE_SubPDU_DL_List_Type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v_CE_SubPDUListDL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65B0FDE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E7C5B50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v_MAC_PDUListDL2;</w:t>
            </w:r>
          </w:p>
          <w:p w14:paraId="33C7F796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720226" w14:textId="77777777" w:rsidR="00304753" w:rsidRPr="00467101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var integer v_NR_K1:= 5;</w:t>
            </w:r>
          </w:p>
          <w:p w14:paraId="45C91850" w14:textId="77777777" w:rsidR="00304753" w:rsidRPr="00467101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t_T7115 := 0.05;</w:t>
            </w:r>
          </w:p>
          <w:p w14:paraId="4EB68ADB" w14:textId="77777777" w:rsidR="00304753" w:rsidRPr="00467101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t_Watchdog := 5.0;</w:t>
            </w:r>
          </w:p>
          <w:p w14:paraId="4BF9CC93" w14:textId="77777777" w:rsidR="00304753" w:rsidRPr="00467101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4929F526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v_NR_K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f_NR_GetSlotOffsetK1(nr_Cell1); // Gets the slot offset K1 acc. to 38.211 Table 4.3.2-1</w:t>
            </w:r>
          </w:p>
          <w:p w14:paraId="69AE9329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507C5C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stop periodic UL grants and restart automatic grant allocation instead; periodic TA is kept stopped:</w:t>
            </w:r>
          </w:p>
          <w:p w14:paraId="4FBFC7E9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nr_Cell1,-, -, -,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B652478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4234B582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14:paraId="7B24129E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f_NR_SS_CellConfig_DciDlInfo_NoRetransmission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1EB21CC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14:paraId="247C6641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536B889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F64769A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C26D90C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R5s201437 R5-206123 sic@</w:t>
            </w:r>
          </w:p>
          <w:p w14:paraId="696178CC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Error1AndNormal)); //@sic R5s200867 sic@</w:t>
            </w:r>
          </w:p>
          <w:p w14:paraId="5B642956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14:paraId="2C92B26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12D3751C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55407C87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R5s200867 sic@</w:t>
            </w:r>
          </w:p>
          <w:p w14:paraId="25F61A37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v_ShortDRXCycle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D587B48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R5s201437 sic@</w:t>
            </w:r>
          </w:p>
          <w:p w14:paraId="767E680C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v_ShortDRXCycle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* 2);</w:t>
            </w:r>
          </w:p>
          <w:p w14:paraId="6A6A8DF7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X= selected the last DL slot,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InactivityTimer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&lt; X&lt; on-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DurationTimer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-1</w:t>
            </w:r>
          </w:p>
          <w:p w14:paraId="14D53571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+ 9);</w:t>
            </w:r>
          </w:p>
          <w:p w14:paraId="526FFB6E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D0D7A76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X= selected the last DL slot in Frame 1, as on duration timer =20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791FCFFD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f_NR_DRX_LastDL_Slot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547B15E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14:paraId="1104BFB3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step 3 and 7 should be on one HARQ process</w:t>
            </w:r>
          </w:p>
          <w:p w14:paraId="7E3AFC02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R5s201437 sic@</w:t>
            </w:r>
          </w:p>
          <w:p w14:paraId="37E2CB98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tsc_HarqProcessId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12A94B3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3B7D514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E760E0C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5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later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configuere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SS for normal CRC error mode</w:t>
            </w:r>
          </w:p>
          <w:p w14:paraId="5205BB86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(v_Timing2, 5);</w:t>
            </w:r>
          </w:p>
          <w:p w14:paraId="40F7E35D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 cas_NR_L1_TestMode_DL_SCH_CRC_REQ(nr_Cell1,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Normal,cs_TimingInfo_NR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0DA3EE8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befor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on duration timer expiry</w:t>
            </w:r>
          </w:p>
          <w:p w14:paraId="4FABEEC5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); //@sic R5s200926 sic@</w:t>
            </w:r>
          </w:p>
          <w:p w14:paraId="11F3E705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(v_Timing2,v_SlotsInframe);</w:t>
            </w:r>
          </w:p>
          <w:p w14:paraId="54F25586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cs_NR_MAC_CE_SubPDU_DL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cs_NR_MAC_DRXCommandSubHeader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) };  //</w:t>
            </w:r>
          </w:p>
          <w:p w14:paraId="6FC7E40C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cs_NR_DL_MAC_PDU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v_CE_SubPDUListDL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omit,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('000000'O)) };   // 2 byte sub headers +3byte Padding header= 40 bits</w:t>
            </w:r>
          </w:p>
          <w:p w14:paraId="62848F8D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r5s201517 sic@</w:t>
            </w:r>
          </w:p>
          <w:p w14:paraId="12840358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), v_MAC_PDUListDL2,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(tsc_HarqProcessId+1)));</w:t>
            </w:r>
          </w:p>
          <w:p w14:paraId="6D8108C1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A39C063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(v_Timing,7);</w:t>
            </w:r>
          </w:p>
          <w:p w14:paraId="64965B92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f_NR_SS_CellConfig_DciDlInfo_NoRetransmission(nr_Cell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1,cs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_TimingInfo_NR(v_Timing));</w:t>
            </w:r>
          </w:p>
          <w:p w14:paraId="7743E66C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2EBBD24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6A"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8C3C3F4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R5s200926 sic@</w:t>
            </w:r>
          </w:p>
          <w:p w14:paraId="7941321E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(v_Timing1, 2*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52CAEDF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(tsc_HarqProcessId+1)));</w:t>
            </w:r>
          </w:p>
          <w:p w14:paraId="2E3D7229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515DDF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A8AF8B8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R5s201437 sic@</w:t>
            </w:r>
          </w:p>
          <w:p w14:paraId="40749A56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(v_Timing1, 3 *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v_ShortDRXCycle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451B9DF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(v_Timing2, v_SlotsInframe+5);</w:t>
            </w:r>
          </w:p>
          <w:p w14:paraId="5E5477AD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Error1AndNormal,cs_TimingInfo_NR(v_Timing3)));</w:t>
            </w:r>
          </w:p>
          <w:p w14:paraId="6980159E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With HARQ RTT = 4slots, and DL-UL Periodicity =5 slots, it should be in the first PDCCH occasion in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Drx-RetransmissionTimerDL</w:t>
            </w:r>
            <w:proofErr w:type="spellEnd"/>
          </w:p>
          <w:p w14:paraId="71CA2C35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40ED6FA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//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(v_Timing2, 2*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85A1A0C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(v_Timing3),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tsc_HarqProcessId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33A6277C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4593E5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8A"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047757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(v_Timing3, v_NR_K1 + tsc_DRX_HARQ_RTT_TimerDL-1);</w:t>
            </w:r>
          </w:p>
          <w:p w14:paraId="0072DFD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(nr_Cell1,v_Timing); //@sic R5s201105 sic@</w:t>
            </w:r>
          </w:p>
          <w:p w14:paraId="520284E3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), v_MAC_PDUListDL2,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(tsc_HarqProcessId+1)));</w:t>
            </w:r>
          </w:p>
          <w:p w14:paraId="45B0D860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69ACFF" w14:textId="77777777" w:rsidR="00304753" w:rsidRPr="0043377E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9"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4872F0D2" w14:textId="77777777" w:rsidR="00304753" w:rsidRPr="00CD057D" w:rsidRDefault="00304753" w:rsidP="00304753">
      <w:pPr>
        <w:spacing w:after="0"/>
        <w:rPr>
          <w:rFonts w:ascii="Arial" w:hAnsi="Arial"/>
          <w:b/>
          <w:color w:val="000000"/>
          <w:lang w:eastAsia="en-GB"/>
        </w:rPr>
      </w:pPr>
    </w:p>
    <w:p w14:paraId="7C8D7670" w14:textId="77777777" w:rsidR="00304753" w:rsidRPr="00CD057D" w:rsidRDefault="00304753" w:rsidP="0030475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304753" w:rsidRPr="00CD057D" w14:paraId="6642957B" w14:textId="77777777" w:rsidTr="0046710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91D5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function f_TC_7_1_1_5_4_NR_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 runs on NR_BASE_PTC</w:t>
            </w:r>
          </w:p>
          <w:p w14:paraId="22B88EFE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* L2/MAC</w:t>
            </w:r>
          </w:p>
          <w:p w14:paraId="1D526E5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 * 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7.1.1.5.4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DRX Operation / Short cycle configured / DRX command MAC control element reception</w:t>
            </w:r>
          </w:p>
          <w:p w14:paraId="7E6068D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53A3848E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DrxStartOffset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7; // in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@sic R5-202609 sic@</w:t>
            </w:r>
          </w:p>
          <w:p w14:paraId="4321241C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732EE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HarqProcessId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=0; //Arbitrarily selected</w:t>
            </w:r>
          </w:p>
          <w:p w14:paraId="02DBEB08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As per 38.508-1 Table 4.6.3-192: TDD-UL-DL-Config TDD UL DL Periodicity is 5 slots for all SCS configs used in Signalling (15,30,120)</w:t>
            </w:r>
          </w:p>
          <w:p w14:paraId="49D43679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tsc_DRXRetransTimer_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80;// in slots</w:t>
            </w:r>
          </w:p>
          <w:p w14:paraId="6D3A8C02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const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tsc_DRX_HARQ_RTT_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TimerDL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4;// in slots 56/14</w:t>
            </w:r>
          </w:p>
          <w:p w14:paraId="7A1A2794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6D4689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UInt_Type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ShortDRXCycle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 80; //@sic R5s200867 sic@</w:t>
            </w:r>
          </w:p>
          <w:p w14:paraId="7337D3A7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cs_SubFrameTiming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(0, 0, 0));</w:t>
            </w:r>
          </w:p>
          <w:p w14:paraId="3FBF9E5C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52B1074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//var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0231499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CD9FEF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SlotsInSubframe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f_NR_CellInfo_GetSlotsNumberPerSubframe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217D561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SlotsInframe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* 10;</w:t>
            </w:r>
          </w:p>
          <w:p w14:paraId="676196D2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NR_MAC_SDU_Type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v_EncodedRlcPdu1;</w:t>
            </w:r>
          </w:p>
          <w:p w14:paraId="25E3D30E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NR_MAC_SDU_SubPDU_List_Type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24859F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NR_MAC_CE_SubPDU_DL_List_Type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v_CE_SubPDUListDL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0426EDD2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47E4896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NR_MAC_PDUList_Type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v_MAC_PDUListDL2;</w:t>
            </w:r>
          </w:p>
          <w:p w14:paraId="5BB37E47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005731" w14:textId="77777777" w:rsidR="00304753" w:rsidRPr="00467101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>var integer v_NR_K1:= 5;</w:t>
            </w:r>
          </w:p>
          <w:p w14:paraId="781DADC4" w14:textId="77777777" w:rsidR="00304753" w:rsidRPr="00467101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timer t_T7115 := 0.05;</w:t>
            </w:r>
          </w:p>
          <w:p w14:paraId="25A03689" w14:textId="77777777" w:rsidR="00304753" w:rsidRPr="00467101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timer t_Watchdog := 5.0;</w:t>
            </w:r>
          </w:p>
          <w:p w14:paraId="0E58E2D7" w14:textId="77777777" w:rsidR="00304753" w:rsidRPr="00467101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</w:p>
          <w:p w14:paraId="03030702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6710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v_NR_K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f_NR_GetSlotOffsetK1(nr_Cell1); // Gets the slot offset K1 acc. to 38.211 Table 4.3.2-1</w:t>
            </w:r>
          </w:p>
          <w:p w14:paraId="26309458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0B7CBCA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stop periodic UL grants and restart automatic grant allocation instead; periodic TA is kept stopped:</w:t>
            </w:r>
          </w:p>
          <w:p w14:paraId="1611CA5E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f_NR_ULGrantConfiguration_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Start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nr_Cell1,-, -, -,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cs_NR_UplinkTimeAlignment_Stop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38D44A6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D8F7F9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suppress number of DL retransmissions:</w:t>
            </w:r>
          </w:p>
          <w:p w14:paraId="251F14F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f_NR_SS_CellConfig_DciDlInfo_NoRetransmission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3474B973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to configure SS to report reception of HARQ ACK or NACK</w:t>
            </w:r>
          </w:p>
          <w:p w14:paraId="7CFB4990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SystemIndCtrlConfig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cds_NR_SystemIndCtrl_UL_HARQ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(enable));</w:t>
            </w:r>
          </w:p>
          <w:p w14:paraId="4F4222E1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40FE76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3"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36EBDD9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R5s201437 R5-206123 sic@</w:t>
            </w:r>
          </w:p>
          <w:p w14:paraId="5A760486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nr_Cell1, cas_NR_L1_TestMode_DL_SCH_CRC_REQ(nr_Cell1, Error1AndNormal)); //@sic R5s200867 sic@</w:t>
            </w:r>
          </w:p>
          <w:p w14:paraId="7C986896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v_EncodedRlcPdu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f_NR_RLC_AMD_FullPDU_Encvalue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(0,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tsc_NR_P_NoPoll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f_NR_PDCP_PDU_Encvalue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(cs_NR_PDCP_PDU_18B(0, crs_NR_PDCP_SDU_36B)));</w:t>
            </w:r>
          </w:p>
          <w:p w14:paraId="7DF12F82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v_SDU_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= { cs_NR_MAC_SDU_SubPDU_LI8(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tsc_LCID_SCG_Bearer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, v_EncodedRlcPdu1) };</w:t>
            </w:r>
          </w:p>
          <w:p w14:paraId="28B89985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cs_NR_DL_MAC_PDU_SDU_SubPDU_Padding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v_SDU_SubPDUListDL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 };</w:t>
            </w:r>
          </w:p>
          <w:p w14:paraId="4CE65091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R5s200867 sic@</w:t>
            </w:r>
          </w:p>
          <w:p w14:paraId="3AADAEEE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f_NR_GetNextSendOccasion_7_1_1_5_X(nr_Cell1,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v_ShortDRXCycle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tsc_DrxStartOffset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41CBBA6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R5s201437 sic@</w:t>
            </w:r>
          </w:p>
          <w:p w14:paraId="4D57AB51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v_ShortDRXCycle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* 2);</w:t>
            </w:r>
          </w:p>
          <w:p w14:paraId="37541E5D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X= selected the last DL slot,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InactivityTimer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&lt; X&lt; on-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DurationTimer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-1</w:t>
            </w:r>
          </w:p>
          <w:p w14:paraId="311DAAC1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+ 9);</w:t>
            </w:r>
          </w:p>
          <w:p w14:paraId="5A2C8734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4BAE9A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X= selected the last DL slot in Frame 1, as on duration timer =20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</w:p>
          <w:p w14:paraId="67764C8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f_NR_DRX_LastDL_Slot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4063616A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The other things in Step 3 automatically taken care by SS</w:t>
            </w:r>
          </w:p>
          <w:p w14:paraId="3F9CEF15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step 3 and 7 should be on one HARQ process</w:t>
            </w:r>
          </w:p>
          <w:p w14:paraId="028CCEBA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R5s201437 sic@</w:t>
            </w:r>
          </w:p>
          <w:p w14:paraId="6EE35DB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(v_Timing1),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tsc_HarqProcessId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238FB690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5B84CF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102D283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5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later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configuere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SS for normal CRC error mode</w:t>
            </w:r>
          </w:p>
          <w:p w14:paraId="4452D936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(v_Timing2, 5);</w:t>
            </w:r>
          </w:p>
          <w:p w14:paraId="3963BC7E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//f_NR_SS_L1_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 cas_NR_L1_TestMode_DL_SCH_CRC_REQ(nr_Cell1,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Normal,cs_TimingInfo_NR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242F960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In the Last PDCCH occasion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befor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on duration timer expiry</w:t>
            </w:r>
          </w:p>
          <w:p w14:paraId="1E65BC48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(v_Timing1,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); //@sic R5s200926 sic@</w:t>
            </w:r>
          </w:p>
          <w:p w14:paraId="3FF4D8E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(v_Timing2,v_SlotsInframe);</w:t>
            </w:r>
          </w:p>
          <w:p w14:paraId="2F328324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v_CE_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SubPDUListDL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cs_NR_MAC_CE_SubPDU_DL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cs_NR_MAC_DRXCommandSubHeader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) };  //</w:t>
            </w:r>
          </w:p>
          <w:p w14:paraId="3FDDD8C4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v_MAC_PDUListDL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{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cs_NR_DL_MAC_PDU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v_CE_SubPDUListDL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omit,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cs_NR_MAC_Padding_SubPDU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('000000'O)) };   // 2 byte sub headers +3byte Padding header= 40 bits</w:t>
            </w:r>
          </w:p>
          <w:p w14:paraId="3CD1A521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r5s201517 sic@</w:t>
            </w:r>
          </w:p>
          <w:p w14:paraId="51B8B93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), v_MAC_PDUListDL2,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(tsc_HarqProcessId+1)));</w:t>
            </w:r>
          </w:p>
          <w:p w14:paraId="36A6E8E5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417893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(v_Timing,7);</w:t>
            </w:r>
          </w:p>
          <w:p w14:paraId="36BB8202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redundant as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NoRetransmission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is already configured</w:t>
            </w:r>
          </w:p>
          <w:p w14:paraId="52776210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f_NR_SS_CellConfig_DciDlInfo_NoRetransmission(nr_Cell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1,cs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_TimingInfo_NR(v_Timing));</w:t>
            </w:r>
          </w:p>
          <w:p w14:paraId="48F9E9C3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89B189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6A"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B6CAA7C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R5s200926 sic@</w:t>
            </w:r>
          </w:p>
          <w:p w14:paraId="72D54F74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(v_Timing1, 2*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56115E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(tsc_HarqProcessId+1)));</w:t>
            </w:r>
          </w:p>
          <w:p w14:paraId="0CE549A6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471A94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7"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9D37F39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R5s201437 sic@</w:t>
            </w:r>
          </w:p>
          <w:p w14:paraId="71C49747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(v_Timing1, 3 *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v_ShortDRXCycle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*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v_SlotsInSubframe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EC7C60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(v_Timing2, v_SlotsInframe+5);</w:t>
            </w:r>
          </w:p>
          <w:p w14:paraId="146C32D7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f_NR_SS_L1_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TestModeConfig(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 cas_NR_L1_TestMode_DL_SCH_CRC_REQ(nr_Cell1,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Erroneous</w:t>
            </w: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,cs_TimingInfo_NR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(v_Timing3)));</w:t>
            </w:r>
          </w:p>
          <w:p w14:paraId="15E70BE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 With HARQ RTT = 4slots, and DL-UL Periodicity =5 slots, it should be in the first PDCCH occasion in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Drx-RetransmissionTimerDL</w:t>
            </w:r>
            <w:proofErr w:type="spellEnd"/>
          </w:p>
          <w:p w14:paraId="5BC0F77B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//v_Timing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3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4E323F8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//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(v_Timing2, 2*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v_SlotsInframe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8E7A55A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(v_Timing3),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v_MAC_PDUListDL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tsc_HarqProcessId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19BF59BF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E2A504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8A"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DE15FDE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f_NR_SubFrameTiming_AddSlots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(v_Timing3, v_NR_K1 + tsc_DRX_HARQ_RTT_TimerDL-1);</w:t>
            </w:r>
          </w:p>
          <w:p w14:paraId="4A27CA8C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f_NR_LastDL_Slot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(nr_Cell1,v_Timing); //@sic R5s201105 sic@</w:t>
            </w:r>
          </w:p>
          <w:p w14:paraId="73924349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//to put back to normal mode.</w:t>
            </w:r>
          </w:p>
          <w:p w14:paraId="4D2C2CF9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f_NR_SS_L1_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TestModeConfig(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nr_Cell1, cas_NR_L1_TestMode_DL_SCH_CRC_REQ(nr_Cell1,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Normal,cs_TimingInfo_NR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)));</w:t>
            </w:r>
          </w:p>
          <w:p w14:paraId="32C62433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DRB.send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cas_NR_DRB_COMMON_REQ_MAC_</w:t>
            </w:r>
            <w:proofErr w:type="gram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PDUList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nr_Cell1,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p_NR_DRB_Id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v_Timing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), v_MAC_PDUListDL2,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cs_NR_HarqProcessAssignment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(tsc_HarqProcessId+1)));</w:t>
            </w:r>
          </w:p>
          <w:p w14:paraId="766786E6" w14:textId="77777777" w:rsidR="00304753" w:rsidRPr="00304753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AF259B" w14:textId="77777777" w:rsidR="00304753" w:rsidRPr="00DA356D" w:rsidRDefault="00304753" w:rsidP="0030475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 xml:space="preserve">   //@siclog "Step 9" </w:t>
            </w:r>
            <w:proofErr w:type="spellStart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304753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</w:tc>
      </w:tr>
    </w:tbl>
    <w:p w14:paraId="236D785C" w14:textId="77777777" w:rsidR="00304753" w:rsidRDefault="00304753" w:rsidP="00304753">
      <w:pPr>
        <w:rPr>
          <w:lang w:eastAsia="en-GB"/>
        </w:rPr>
      </w:pPr>
    </w:p>
    <w:p w14:paraId="39AF31BF" w14:textId="77777777" w:rsidR="00304753" w:rsidRDefault="00304753" w:rsidP="006E7773">
      <w:pPr>
        <w:rPr>
          <w:lang w:eastAsia="en-GB"/>
        </w:rPr>
      </w:pPr>
    </w:p>
    <w:sectPr w:rsidR="0030475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3D1DFA" w14:textId="77777777" w:rsidR="00037378" w:rsidRDefault="00037378">
      <w:r>
        <w:separator/>
      </w:r>
    </w:p>
  </w:endnote>
  <w:endnote w:type="continuationSeparator" w:id="0">
    <w:p w14:paraId="6D140CB0" w14:textId="77777777" w:rsidR="00037378" w:rsidRDefault="0003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EE798" w14:textId="77777777" w:rsidR="00037378" w:rsidRDefault="00037378">
      <w:r>
        <w:separator/>
      </w:r>
    </w:p>
  </w:footnote>
  <w:footnote w:type="continuationSeparator" w:id="0">
    <w:p w14:paraId="291BA15F" w14:textId="77777777" w:rsidR="00037378" w:rsidRDefault="00037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49C04" w14:textId="77777777" w:rsidR="00FC304C" w:rsidRDefault="00FC30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B15BF" w14:textId="77777777" w:rsidR="00FC304C" w:rsidRDefault="00FC30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AB2032" w14:textId="77777777" w:rsidR="00FC304C" w:rsidRDefault="00FC30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5CA9A" w14:textId="77777777" w:rsidR="00FC304C" w:rsidRDefault="00FC30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062DCC"/>
    <w:multiLevelType w:val="hybridMultilevel"/>
    <w:tmpl w:val="6908D7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93D6BBD"/>
    <w:multiLevelType w:val="hybridMultilevel"/>
    <w:tmpl w:val="E1505F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476C7"/>
    <w:multiLevelType w:val="hybridMultilevel"/>
    <w:tmpl w:val="E5E4F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56BA3"/>
    <w:multiLevelType w:val="hybridMultilevel"/>
    <w:tmpl w:val="35F0C2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18"/>
  </w:num>
  <w:num w:numId="7">
    <w:abstractNumId w:val="27"/>
  </w:num>
  <w:num w:numId="8">
    <w:abstractNumId w:val="7"/>
  </w:num>
  <w:num w:numId="9">
    <w:abstractNumId w:val="16"/>
  </w:num>
  <w:num w:numId="10">
    <w:abstractNumId w:val="29"/>
  </w:num>
  <w:num w:numId="11">
    <w:abstractNumId w:val="13"/>
  </w:num>
  <w:num w:numId="12">
    <w:abstractNumId w:val="19"/>
  </w:num>
  <w:num w:numId="13">
    <w:abstractNumId w:val="3"/>
  </w:num>
  <w:num w:numId="14">
    <w:abstractNumId w:val="15"/>
  </w:num>
  <w:num w:numId="15">
    <w:abstractNumId w:val="0"/>
  </w:num>
  <w:num w:numId="16">
    <w:abstractNumId w:val="1"/>
  </w:num>
  <w:num w:numId="17">
    <w:abstractNumId w:val="6"/>
  </w:num>
  <w:num w:numId="18">
    <w:abstractNumId w:val="20"/>
  </w:num>
  <w:num w:numId="19">
    <w:abstractNumId w:val="28"/>
  </w:num>
  <w:num w:numId="20">
    <w:abstractNumId w:val="26"/>
  </w:num>
  <w:num w:numId="21">
    <w:abstractNumId w:val="10"/>
  </w:num>
  <w:num w:numId="22">
    <w:abstractNumId w:val="22"/>
  </w:num>
  <w:num w:numId="23">
    <w:abstractNumId w:val="25"/>
  </w:num>
  <w:num w:numId="24">
    <w:abstractNumId w:val="14"/>
  </w:num>
  <w:num w:numId="25">
    <w:abstractNumId w:val="24"/>
  </w:num>
  <w:num w:numId="26">
    <w:abstractNumId w:val="4"/>
  </w:num>
  <w:num w:numId="27">
    <w:abstractNumId w:val="5"/>
  </w:num>
  <w:num w:numId="28">
    <w:abstractNumId w:val="21"/>
  </w:num>
  <w:num w:numId="29">
    <w:abstractNumId w:val="2"/>
  </w:num>
  <w:num w:numId="30">
    <w:abstractNumId w:val="12"/>
  </w:num>
  <w:num w:numId="31">
    <w:abstractNumId w:val="8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37378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C78A6"/>
    <w:rsid w:val="001D171D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25C9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4753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3377E"/>
    <w:rsid w:val="00440D0A"/>
    <w:rsid w:val="00446488"/>
    <w:rsid w:val="00460215"/>
    <w:rsid w:val="00461008"/>
    <w:rsid w:val="00461F12"/>
    <w:rsid w:val="004635E5"/>
    <w:rsid w:val="00467101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4C42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1ACC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44C2"/>
    <w:rsid w:val="006257ED"/>
    <w:rsid w:val="00625935"/>
    <w:rsid w:val="006316B2"/>
    <w:rsid w:val="00642CCB"/>
    <w:rsid w:val="00644586"/>
    <w:rsid w:val="00652A36"/>
    <w:rsid w:val="0065364E"/>
    <w:rsid w:val="006537B5"/>
    <w:rsid w:val="006566CB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4149F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AF37AA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04C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FD4414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90DB8-5B56-4FAD-8893-83E2ACE98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28</Pages>
  <Words>8397</Words>
  <Characters>47863</Characters>
  <Application>Microsoft Office Word</Application>
  <DocSecurity>0</DocSecurity>
  <Lines>398</Lines>
  <Paragraphs>112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56148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2021-12-03T05:37:00Z</dcterms:created>
  <dcterms:modified xsi:type="dcterms:W3CDTF">2021-12-03T05:37:00Z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