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3743EB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17448" w:rsidRPr="00C17448">
        <w:rPr>
          <w:b/>
          <w:i/>
          <w:noProof/>
          <w:sz w:val="28"/>
        </w:rPr>
        <w:t>R5s211537</w:t>
      </w:r>
    </w:p>
    <w:p w14:paraId="5D6FC58C" w14:textId="307A0302" w:rsidR="001A09A3" w:rsidRDefault="00595D6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17D9A31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744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C17448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0A3D7BC" w:rsidR="001E41F3" w:rsidRPr="00230E8F" w:rsidRDefault="00E858A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858AF">
              <w:rPr>
                <w:b/>
                <w:bCs/>
                <w:noProof/>
                <w:sz w:val="28"/>
                <w:szCs w:val="28"/>
              </w:rPr>
              <w:t>0750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56CDA12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74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1744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86C3D1" w:rsidR="001E41F3" w:rsidRPr="00973A54" w:rsidRDefault="00321CEB" w:rsidP="00715499">
            <w:pPr>
              <w:pStyle w:val="CRCoverPage"/>
              <w:spacing w:after="0"/>
              <w:rPr>
                <w:lang w:val="en-SG"/>
              </w:rPr>
            </w:pPr>
            <w:r>
              <w:t xml:space="preserve">Correction to </w:t>
            </w:r>
            <w:r w:rsidR="00973A54">
              <w:rPr>
                <w:rFonts w:cs="Arial"/>
                <w:szCs w:val="18"/>
              </w:rPr>
              <w:t xml:space="preserve">function </w:t>
            </w:r>
            <w:proofErr w:type="spellStart"/>
            <w:r w:rsidR="00973A54" w:rsidRPr="00973A54">
              <w:rPr>
                <w:rFonts w:cs="Arial"/>
                <w:szCs w:val="18"/>
              </w:rPr>
              <w:t>f_IMS_MTCallSetup_BuildInviteRequestWithSdp</w:t>
            </w:r>
            <w:proofErr w:type="spellEnd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9CFE24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14893">
              <w:rPr>
                <w:noProof/>
              </w:rPr>
              <w:t>10</w:t>
            </w:r>
            <w:r w:rsidR="00CE24B2">
              <w:rPr>
                <w:noProof/>
              </w:rPr>
              <w:t>-</w:t>
            </w:r>
            <w:r w:rsidR="00BA57AB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0F49769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7448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DB754" w14:textId="11A042D0" w:rsidR="00973A54" w:rsidRPr="00973A54" w:rsidRDefault="00973A54" w:rsidP="00973A54">
            <w:pPr>
              <w:pStyle w:val="CRCoverPage"/>
              <w:spacing w:after="0" w:line="259" w:lineRule="auto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</w:rPr>
              <w:t xml:space="preserve">Current implementation does not pass the parameter </w:t>
            </w:r>
            <w:r w:rsidRPr="00973A54">
              <w:rPr>
                <w:rFonts w:cs="Arial"/>
                <w:b/>
                <w:bCs/>
                <w:noProof/>
              </w:rPr>
              <w:t>p_PreconditionsRequiredAndSupported</w:t>
            </w:r>
            <w:r>
              <w:rPr>
                <w:rFonts w:cs="Arial"/>
                <w:noProof/>
              </w:rPr>
              <w:t xml:space="preserve"> once the return function </w:t>
            </w:r>
            <w:r w:rsidRPr="00973A54">
              <w:rPr>
                <w:rFonts w:cs="Arial"/>
                <w:b/>
                <w:bCs/>
                <w:noProof/>
              </w:rPr>
              <w:t>f_IMS_MTCallSetup_BuildInviteRequestWithSpecificSdp</w:t>
            </w:r>
            <w:r>
              <w:rPr>
                <w:rFonts w:cs="Arial"/>
                <w:noProof/>
              </w:rPr>
              <w:t xml:space="preserve"> is called. Hence </w:t>
            </w:r>
            <w:r w:rsidR="00BA57AB">
              <w:rPr>
                <w:rFonts w:cs="Arial"/>
                <w:noProof/>
              </w:rPr>
              <w:t xml:space="preserve">the constructed INVITE always contains preconditions </w:t>
            </w:r>
            <w:r>
              <w:rPr>
                <w:rFonts w:cs="Arial"/>
                <w:noProof/>
              </w:rPr>
              <w:t>regardless of the requirement of the original calling function.</w:t>
            </w:r>
          </w:p>
          <w:p w14:paraId="5CC9551D" w14:textId="7A739366" w:rsidR="00962331" w:rsidRPr="00DC4102" w:rsidRDefault="00962331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5D53120" w:rsidR="0061487D" w:rsidRPr="00DC4102" w:rsidRDefault="00BA57AB" w:rsidP="009A407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Pass </w:t>
            </w:r>
            <w:proofErr w:type="spellStart"/>
            <w:r w:rsidRPr="00BA57AB">
              <w:rPr>
                <w:rFonts w:cs="Arial"/>
                <w:lang w:val="en-SG"/>
              </w:rPr>
              <w:t>p_PreconditionsRequiredAndSupported</w:t>
            </w:r>
            <w:proofErr w:type="spellEnd"/>
            <w:r>
              <w:rPr>
                <w:rFonts w:cs="Arial"/>
                <w:lang w:val="en-SG"/>
              </w:rPr>
              <w:t xml:space="preserve"> to the return function</w:t>
            </w:r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BC3A7D2" w:rsidR="00646473" w:rsidRPr="00DC4102" w:rsidRDefault="00631D1D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7600C7" w:rsidR="00646473" w:rsidRDefault="00BA57AB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7.7.NR5GC, 7.8.NR5GC, 7.10.NR5GC, 7.23.NR5GC, 7.33.NR5GC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2E4D4796" w14:textId="2FD620C9" w:rsidR="003A22C0" w:rsidRPr="00E756FD" w:rsidRDefault="000E001A" w:rsidP="00E756FD">
      <w:pPr>
        <w:pStyle w:val="TOC2"/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  <w:r w:rsidR="003A22C0">
        <w:rPr>
          <w:rFonts w:cs="Arial"/>
        </w:rPr>
        <w:fldChar w:fldCharType="end"/>
      </w:r>
      <w:r w:rsidR="003A22C0"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08E20ADE" w14:textId="56DD86CA" w:rsidR="00313EFC" w:rsidRPr="001E6DFF" w:rsidRDefault="003A22C0" w:rsidP="0064647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5F520147" w14:textId="32991DBD" w:rsidR="00785A2E" w:rsidRDefault="00785A2E" w:rsidP="00785A2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1E6DFF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85A2E" w:rsidRPr="008E5453" w14:paraId="22AA2749" w14:textId="77777777" w:rsidTr="0035020A">
        <w:trPr>
          <w:trHeight w:val="447"/>
        </w:trPr>
        <w:tc>
          <w:tcPr>
            <w:tcW w:w="1985" w:type="dxa"/>
          </w:tcPr>
          <w:p w14:paraId="6807ECFD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1B8AD7" w14:textId="4DC54EC5" w:rsidR="00785A2E" w:rsidRPr="008E5453" w:rsidRDefault="001E6DFF" w:rsidP="0035020A">
            <w:pPr>
              <w:spacing w:after="0"/>
              <w:rPr>
                <w:rFonts w:ascii="Arial" w:hAnsi="Arial" w:cs="Arial"/>
              </w:rPr>
            </w:pPr>
            <w:proofErr w:type="spellStart"/>
            <w:r w:rsidRPr="001E6DFF">
              <w:rPr>
                <w:rFonts w:ascii="Arial" w:hAnsi="Arial" w:cs="Arial"/>
              </w:rPr>
              <w:t>f_IMS_MTCallSetup_BuildInviteRequestWithSdp</w:t>
            </w:r>
            <w:proofErr w:type="spellEnd"/>
          </w:p>
        </w:tc>
      </w:tr>
      <w:tr w:rsidR="00785A2E" w:rsidRPr="008E5453" w14:paraId="772A5D0E" w14:textId="77777777" w:rsidTr="0035020A">
        <w:trPr>
          <w:trHeight w:val="452"/>
        </w:trPr>
        <w:tc>
          <w:tcPr>
            <w:tcW w:w="1985" w:type="dxa"/>
          </w:tcPr>
          <w:p w14:paraId="74B1D270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E3185C" w14:textId="021A1CC0" w:rsidR="00785A2E" w:rsidRPr="000F36DD" w:rsidRDefault="001E6DFF" w:rsidP="0061487D">
            <w:pPr>
              <w:rPr>
                <w:rFonts w:ascii="Arial" w:hAnsi="Arial" w:cs="Arial"/>
              </w:rPr>
            </w:pPr>
            <w:r w:rsidRPr="001E6DFF">
              <w:rPr>
                <w:rFonts w:ascii="Arial" w:hAnsi="Arial" w:cs="Arial"/>
              </w:rPr>
              <w:t xml:space="preserve">Current implementation does not pass the parameter </w:t>
            </w:r>
            <w:proofErr w:type="spellStart"/>
            <w:r w:rsidRPr="001E6DFF">
              <w:rPr>
                <w:rFonts w:ascii="Consolas" w:hAnsi="Consolas" w:cs="Arial"/>
                <w:b/>
                <w:bCs/>
              </w:rPr>
              <w:t>p_PreconditionsRequiredAndSupported</w:t>
            </w:r>
            <w:proofErr w:type="spellEnd"/>
            <w:r w:rsidRPr="001E6DFF">
              <w:rPr>
                <w:rFonts w:ascii="Arial" w:hAnsi="Arial" w:cs="Arial"/>
              </w:rPr>
              <w:t xml:space="preserve"> once the return function </w:t>
            </w:r>
            <w:proofErr w:type="spellStart"/>
            <w:r w:rsidRPr="001E6DFF">
              <w:rPr>
                <w:rFonts w:ascii="Consolas" w:hAnsi="Consolas" w:cs="Arial"/>
                <w:b/>
                <w:bCs/>
              </w:rPr>
              <w:t>f_IMS_MTCallSetup_BuildInviteRequestWithSpecificSdp</w:t>
            </w:r>
            <w:proofErr w:type="spellEnd"/>
            <w:r w:rsidRPr="001E6DFF">
              <w:rPr>
                <w:rFonts w:ascii="Arial" w:hAnsi="Arial" w:cs="Arial"/>
              </w:rPr>
              <w:t xml:space="preserve"> is called. Hence the constructed INVITE always contains preconditions regardless of the requirement of the original calling function.</w:t>
            </w:r>
          </w:p>
        </w:tc>
      </w:tr>
      <w:tr w:rsidR="001E6DFF" w:rsidRPr="008E5453" w14:paraId="6CB3A084" w14:textId="77777777" w:rsidTr="0035020A">
        <w:tc>
          <w:tcPr>
            <w:tcW w:w="1985" w:type="dxa"/>
          </w:tcPr>
          <w:p w14:paraId="2F40E7E9" w14:textId="77777777" w:rsidR="001E6DFF" w:rsidRPr="008E5453" w:rsidRDefault="001E6DFF" w:rsidP="001E6DFF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0D9901" w14:textId="3834E9C8" w:rsidR="001E6DFF" w:rsidRPr="008E5453" w:rsidRDefault="001E6DFF" w:rsidP="001E6DFF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Pass</w:t>
            </w:r>
            <w:r w:rsidRPr="001E6DFF">
              <w:rPr>
                <w:rFonts w:ascii="Consolas" w:hAnsi="Consolas" w:cs="Arial"/>
                <w:b/>
                <w:bCs/>
                <w:lang w:val="en-SG"/>
              </w:rPr>
              <w:t xml:space="preserve"> </w:t>
            </w:r>
            <w:proofErr w:type="spellStart"/>
            <w:r w:rsidRPr="001E6DFF">
              <w:rPr>
                <w:rFonts w:ascii="Consolas" w:hAnsi="Consolas" w:cs="Arial"/>
                <w:b/>
                <w:bCs/>
                <w:lang w:val="en-SG"/>
              </w:rPr>
              <w:t>p_PreconditionsRequiredAndSupported</w:t>
            </w:r>
            <w:proofErr w:type="spellEnd"/>
            <w:r>
              <w:rPr>
                <w:rFonts w:cs="Arial"/>
                <w:lang w:val="en-SG"/>
              </w:rPr>
              <w:t xml:space="preserve"> to the return function</w:t>
            </w:r>
          </w:p>
        </w:tc>
      </w:tr>
      <w:tr w:rsidR="00785A2E" w:rsidRPr="008E5453" w14:paraId="1E21F41B" w14:textId="77777777" w:rsidTr="0035020A">
        <w:tc>
          <w:tcPr>
            <w:tcW w:w="1985" w:type="dxa"/>
          </w:tcPr>
          <w:p w14:paraId="4221CA0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508C45" w14:textId="03684FE6" w:rsidR="00785A2E" w:rsidRPr="008E5453" w:rsidRDefault="001E6DFF" w:rsidP="0035020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IMS_Procedures_CallControl4G5G</w:t>
            </w:r>
            <w:r w:rsidR="00785A2E"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85A2E" w:rsidRPr="008E5453" w14:paraId="46790904" w14:textId="77777777" w:rsidTr="0035020A">
        <w:tc>
          <w:tcPr>
            <w:tcW w:w="1985" w:type="dxa"/>
          </w:tcPr>
          <w:p w14:paraId="179E7CC3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6250D39" w14:textId="4E02C900" w:rsidR="00785A2E" w:rsidRPr="008E5453" w:rsidRDefault="005D7556" w:rsidP="0035020A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C5BB8F8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55D3C5C1" w14:textId="77777777" w:rsidR="00785A2E" w:rsidRPr="001E6DFF" w:rsidRDefault="00785A2E" w:rsidP="00785A2E">
      <w:pPr>
        <w:rPr>
          <w:rFonts w:ascii="Arial" w:hAnsi="Arial" w:cs="Arial"/>
          <w:b/>
          <w:bCs/>
          <w:lang w:val="en-US"/>
        </w:rPr>
      </w:pPr>
      <w:r w:rsidRPr="001E6DFF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63723EE3" w14:textId="77777777" w:rsidTr="0035020A">
        <w:tc>
          <w:tcPr>
            <w:tcW w:w="9855" w:type="dxa"/>
          </w:tcPr>
          <w:p w14:paraId="07A233F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B9626C4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function f_IMS_MTCallSetup_BuildInviteRequestWithSdp(IMS_SDP_AudioCodecList_Type 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 := </w:t>
            </w:r>
            <w:proofErr w:type="spellStart"/>
            <w:r w:rsidRPr="001E6DFF">
              <w:rPr>
                <w:lang w:val="en-US"/>
              </w:rPr>
              <w:t>tsc_IMS_SDP_AudioCodecList_WBAMR_AMR</w:t>
            </w:r>
            <w:proofErr w:type="spellEnd"/>
            <w:r w:rsidRPr="001E6DFF">
              <w:rPr>
                <w:lang w:val="en-US"/>
              </w:rPr>
              <w:t>,</w:t>
            </w:r>
          </w:p>
          <w:p w14:paraId="4A5A2CE1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                                                   boolean </w:t>
            </w:r>
            <w:proofErr w:type="spellStart"/>
            <w:r w:rsidRPr="001E6DFF">
              <w:rPr>
                <w:lang w:val="en-US"/>
              </w:rPr>
              <w:t>p_PreconditionsRequiredAndSupported</w:t>
            </w:r>
            <w:proofErr w:type="spellEnd"/>
            <w:r w:rsidRPr="001E6DFF">
              <w:rPr>
                <w:lang w:val="en-US"/>
              </w:rPr>
              <w:t xml:space="preserve"> := true) runs on IMS_PTC return </w:t>
            </w:r>
            <w:proofErr w:type="spellStart"/>
            <w:r w:rsidRPr="001E6DFF">
              <w:rPr>
                <w:lang w:val="en-US"/>
              </w:rPr>
              <w:t>IMS_InviteRequestWithSdp_Type</w:t>
            </w:r>
            <w:proofErr w:type="spellEnd"/>
          </w:p>
          <w:p w14:paraId="0078A15D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{ /* @sic R5s130756 additional changes: </w:t>
            </w:r>
            <w:proofErr w:type="spellStart"/>
            <w:r w:rsidRPr="001E6DFF">
              <w:rPr>
                <w:lang w:val="en-US"/>
              </w:rPr>
              <w:t>p_IsGIBA</w:t>
            </w:r>
            <w:proofErr w:type="spellEnd"/>
            <w:r w:rsidRPr="001E6DFF">
              <w:rPr>
                <w:lang w:val="en-US"/>
              </w:rPr>
              <w:t xml:space="preserve"> removed sic@ */</w:t>
            </w:r>
          </w:p>
          <w:p w14:paraId="2ED3164C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R5w140112: return </w:t>
            </w:r>
            <w:proofErr w:type="spellStart"/>
            <w:r w:rsidRPr="001E6DFF">
              <w:rPr>
                <w:lang w:val="en-US"/>
              </w:rPr>
              <w:t>IMS_InviteRequestWithSdp_Type</w:t>
            </w:r>
            <w:proofErr w:type="spellEnd"/>
            <w:r w:rsidRPr="001E6DFF">
              <w:rPr>
                <w:lang w:val="en-US"/>
              </w:rPr>
              <w:t xml:space="preserve"> instead of IMS_DATA_REQ; </w:t>
            </w:r>
            <w:proofErr w:type="spellStart"/>
            <w:r w:rsidRPr="001E6DFF">
              <w:rPr>
                <w:lang w:val="en-US"/>
              </w:rPr>
              <w:t>initialisation</w:t>
            </w:r>
            <w:proofErr w:type="spellEnd"/>
            <w:r w:rsidRPr="001E6DFF">
              <w:rPr>
                <w:lang w:val="en-US"/>
              </w:rPr>
              <w:t xml:space="preserve"> of routing info sic@ */</w:t>
            </w:r>
          </w:p>
          <w:p w14:paraId="730B2D36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R5-153798: </w:t>
            </w:r>
            <w:proofErr w:type="spellStart"/>
            <w:r w:rsidRPr="001E6DFF">
              <w:rPr>
                <w:lang w:val="en-US"/>
              </w:rPr>
              <w:t>p_AdditionalAudioCodecs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0ED26087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R5-169060: allow no preconditions sic@ */</w:t>
            </w:r>
          </w:p>
          <w:p w14:paraId="37CDC621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R5-173535: 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 instead of </w:t>
            </w:r>
            <w:proofErr w:type="spellStart"/>
            <w:r w:rsidRPr="001E6DFF">
              <w:rPr>
                <w:lang w:val="en-US"/>
              </w:rPr>
              <w:t>p_AdditionalAudioCodecs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6C36A478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var template (omit) </w:t>
            </w:r>
            <w:proofErr w:type="spellStart"/>
            <w:r w:rsidRPr="001E6DFF">
              <w:rPr>
                <w:lang w:val="en-US"/>
              </w:rPr>
              <w:t>SDP_Message</w:t>
            </w:r>
            <w:proofErr w:type="spellEnd"/>
            <w:r w:rsidRPr="001E6DFF">
              <w:rPr>
                <w:lang w:val="en-US"/>
              </w:rPr>
              <w:t xml:space="preserve"> </w:t>
            </w:r>
            <w:proofErr w:type="spellStart"/>
            <w:r w:rsidRPr="001E6DFF">
              <w:rPr>
                <w:lang w:val="en-US"/>
              </w:rPr>
              <w:t>v_SdpOffer</w:t>
            </w:r>
            <w:proofErr w:type="spellEnd"/>
            <w:r w:rsidRPr="001E6DFF">
              <w:rPr>
                <w:lang w:val="en-US"/>
              </w:rPr>
              <w:t xml:space="preserve"> := omit;</w:t>
            </w:r>
          </w:p>
          <w:p w14:paraId="0750908D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</w:p>
          <w:p w14:paraId="38C61590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if (</w:t>
            </w:r>
            <w:proofErr w:type="spellStart"/>
            <w:r w:rsidRPr="001E6DFF">
              <w:rPr>
                <w:lang w:val="en-US"/>
              </w:rPr>
              <w:t>lengthof</w:t>
            </w:r>
            <w:proofErr w:type="spellEnd"/>
            <w:r w:rsidRPr="001E6DFF">
              <w:rPr>
                <w:lang w:val="en-US"/>
              </w:rPr>
              <w:t>(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>) &gt; 0) {      // @sic R5-206381: TC_7_10, TC_7_25 INVITE with no SDP message sic@</w:t>
            </w:r>
          </w:p>
          <w:p w14:paraId="223612D3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  </w:t>
            </w:r>
            <w:proofErr w:type="spellStart"/>
            <w:r w:rsidRPr="001E6DFF">
              <w:rPr>
                <w:lang w:val="en-US"/>
              </w:rPr>
              <w:t>v_SdpOffer</w:t>
            </w:r>
            <w:proofErr w:type="spellEnd"/>
            <w:r w:rsidRPr="001E6DFF">
              <w:rPr>
                <w:lang w:val="en-US"/>
              </w:rPr>
              <w:t xml:space="preserve"> := </w:t>
            </w:r>
            <w:proofErr w:type="spellStart"/>
            <w:r w:rsidRPr="001E6DFF">
              <w:rPr>
                <w:lang w:val="en-US"/>
              </w:rPr>
              <w:t>f_IMS_BuildSDP_InitialOfferAudio_TX</w:t>
            </w:r>
            <w:proofErr w:type="spellEnd"/>
            <w:r w:rsidRPr="001E6DFF">
              <w:rPr>
                <w:lang w:val="en-US"/>
              </w:rPr>
              <w:t>(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, </w:t>
            </w:r>
            <w:proofErr w:type="spellStart"/>
            <w:r w:rsidRPr="001E6DFF">
              <w:rPr>
                <w:lang w:val="en-US"/>
              </w:rPr>
              <w:t>p_PreconditionsRequiredAndSupported</w:t>
            </w:r>
            <w:proofErr w:type="spellEnd"/>
            <w:r w:rsidRPr="001E6DFF">
              <w:rPr>
                <w:lang w:val="en-US"/>
              </w:rPr>
              <w:t>);</w:t>
            </w:r>
          </w:p>
          <w:p w14:paraId="0F7CF682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}</w:t>
            </w:r>
          </w:p>
          <w:p w14:paraId="48098223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return </w:t>
            </w:r>
            <w:proofErr w:type="spellStart"/>
            <w:r w:rsidRPr="001E6DFF">
              <w:rPr>
                <w:highlight w:val="yellow"/>
                <w:lang w:val="en-US"/>
              </w:rPr>
              <w:t>f_IMS_MTCallSetup_BuildInviteRequestWithSpecificSdp</w:t>
            </w:r>
            <w:proofErr w:type="spellEnd"/>
            <w:r w:rsidRPr="001E6DFF">
              <w:rPr>
                <w:highlight w:val="yellow"/>
                <w:lang w:val="en-US"/>
              </w:rPr>
              <w:t>(</w:t>
            </w:r>
            <w:proofErr w:type="spellStart"/>
            <w:r w:rsidRPr="001E6DFF">
              <w:rPr>
                <w:highlight w:val="yellow"/>
                <w:lang w:val="en-US"/>
              </w:rPr>
              <w:t>v_SdpOffer</w:t>
            </w:r>
            <w:proofErr w:type="spellEnd"/>
            <w:r w:rsidRPr="001E6DFF">
              <w:rPr>
                <w:highlight w:val="yellow"/>
                <w:lang w:val="en-US"/>
              </w:rPr>
              <w:t>);</w:t>
            </w:r>
            <w:r w:rsidRPr="001E6DFF">
              <w:rPr>
                <w:lang w:val="en-US"/>
              </w:rPr>
              <w:t xml:space="preserve">                    /* @sic R5-213069: </w:t>
            </w:r>
            <w:proofErr w:type="spellStart"/>
            <w:r w:rsidRPr="001E6DFF">
              <w:rPr>
                <w:lang w:val="en-US"/>
              </w:rPr>
              <w:t>f_IMS_MTCallSetup_BuildInviteRequestWithSpecificSdp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4B9D6E86" w14:textId="71A5FA9F" w:rsidR="00785A2E" w:rsidRPr="001E6DFF" w:rsidRDefault="001E6DFF" w:rsidP="001E6DFF">
            <w:pPr>
              <w:spacing w:after="0"/>
              <w:ind w:firstLine="108"/>
              <w:rPr>
                <w:lang w:val="en-US"/>
              </w:rPr>
            </w:pPr>
            <w:r w:rsidRPr="001E6DFF">
              <w:rPr>
                <w:lang w:val="en-US"/>
              </w:rPr>
              <w:t>}</w:t>
            </w:r>
          </w:p>
          <w:p w14:paraId="25993864" w14:textId="77777777" w:rsidR="001E6DFF" w:rsidRDefault="001E6DFF" w:rsidP="001E6DFF">
            <w:pPr>
              <w:spacing w:after="0"/>
              <w:ind w:firstLine="108"/>
              <w:rPr>
                <w:rFonts w:ascii="Arial" w:hAnsi="Arial" w:cs="Arial"/>
                <w:lang w:val="en-US"/>
              </w:rPr>
            </w:pPr>
          </w:p>
          <w:p w14:paraId="385657C7" w14:textId="31EB2939" w:rsidR="001E6DFF" w:rsidRPr="008E5453" w:rsidRDefault="001E6DFF" w:rsidP="001E6DF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0E38340" w14:textId="25536D8E" w:rsidR="00785A2E" w:rsidRDefault="00785A2E" w:rsidP="00785A2E">
      <w:pPr>
        <w:rPr>
          <w:rFonts w:ascii="Arial" w:hAnsi="Arial" w:cs="Arial"/>
          <w:lang w:val="en-US"/>
        </w:rPr>
      </w:pPr>
    </w:p>
    <w:p w14:paraId="0C9EAAFE" w14:textId="67DFC104" w:rsidR="001E6DFF" w:rsidRDefault="001E6DFF" w:rsidP="00785A2E">
      <w:pPr>
        <w:rPr>
          <w:rFonts w:ascii="Arial" w:hAnsi="Arial" w:cs="Arial"/>
          <w:lang w:val="en-US"/>
        </w:rPr>
      </w:pPr>
    </w:p>
    <w:p w14:paraId="0DFCA1C1" w14:textId="77777777" w:rsidR="00E756FD" w:rsidRPr="008E5453" w:rsidRDefault="00E756FD" w:rsidP="00785A2E">
      <w:pPr>
        <w:rPr>
          <w:rFonts w:ascii="Arial" w:hAnsi="Arial" w:cs="Arial"/>
          <w:lang w:val="en-US"/>
        </w:rPr>
      </w:pPr>
    </w:p>
    <w:p w14:paraId="232F0099" w14:textId="77777777" w:rsidR="00785A2E" w:rsidRPr="001E6DFF" w:rsidRDefault="00785A2E" w:rsidP="00785A2E">
      <w:pPr>
        <w:rPr>
          <w:rFonts w:ascii="Arial" w:hAnsi="Arial" w:cs="Arial"/>
          <w:b/>
          <w:bCs/>
          <w:lang w:val="en-US"/>
        </w:rPr>
      </w:pPr>
      <w:r w:rsidRPr="001E6DFF">
        <w:rPr>
          <w:rFonts w:ascii="Arial" w:hAnsi="Arial" w:cs="Arial"/>
          <w:b/>
          <w:bCs/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176284DE" w14:textId="77777777" w:rsidTr="0035020A">
        <w:tc>
          <w:tcPr>
            <w:tcW w:w="9855" w:type="dxa"/>
          </w:tcPr>
          <w:p w14:paraId="0064303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840A20" w14:textId="77777777" w:rsidR="001E6DFF" w:rsidRPr="001E6DFF" w:rsidRDefault="004E3994" w:rsidP="001E6DFF">
            <w:pPr>
              <w:spacing w:after="0"/>
              <w:rPr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r w:rsidR="001E6DFF" w:rsidRPr="001E6DFF">
              <w:rPr>
                <w:lang w:val="en-US"/>
              </w:rPr>
              <w:t xml:space="preserve">function f_IMS_MTCallSetup_BuildInviteRequestWithSdp(IMS_SDP_AudioCodecList_Type </w:t>
            </w:r>
            <w:proofErr w:type="spellStart"/>
            <w:r w:rsidR="001E6DFF" w:rsidRPr="001E6DFF">
              <w:rPr>
                <w:lang w:val="en-US"/>
              </w:rPr>
              <w:t>p_AudioCodecList</w:t>
            </w:r>
            <w:proofErr w:type="spellEnd"/>
            <w:r w:rsidR="001E6DFF" w:rsidRPr="001E6DFF">
              <w:rPr>
                <w:lang w:val="en-US"/>
              </w:rPr>
              <w:t xml:space="preserve"> := </w:t>
            </w:r>
            <w:proofErr w:type="spellStart"/>
            <w:r w:rsidR="001E6DFF" w:rsidRPr="001E6DFF">
              <w:rPr>
                <w:lang w:val="en-US"/>
              </w:rPr>
              <w:t>tsc_IMS_SDP_AudioCodecList_WBAMR_AMR</w:t>
            </w:r>
            <w:proofErr w:type="spellEnd"/>
            <w:r w:rsidR="001E6DFF" w:rsidRPr="001E6DFF">
              <w:rPr>
                <w:lang w:val="en-US"/>
              </w:rPr>
              <w:t>,</w:t>
            </w:r>
          </w:p>
          <w:p w14:paraId="01855062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                                                   boolean </w:t>
            </w:r>
            <w:proofErr w:type="spellStart"/>
            <w:r w:rsidRPr="001E6DFF">
              <w:rPr>
                <w:lang w:val="en-US"/>
              </w:rPr>
              <w:t>p_PreconditionsRequiredAndSupported</w:t>
            </w:r>
            <w:proofErr w:type="spellEnd"/>
            <w:r w:rsidRPr="001E6DFF">
              <w:rPr>
                <w:lang w:val="en-US"/>
              </w:rPr>
              <w:t xml:space="preserve"> := true) runs on IMS_PTC return </w:t>
            </w:r>
            <w:proofErr w:type="spellStart"/>
            <w:r w:rsidRPr="001E6DFF">
              <w:rPr>
                <w:lang w:val="en-US"/>
              </w:rPr>
              <w:t>IMS_InviteRequestWithSdp_Type</w:t>
            </w:r>
            <w:proofErr w:type="spellEnd"/>
          </w:p>
          <w:p w14:paraId="72698283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{ /* @sic R5s130756 additional changes: </w:t>
            </w:r>
            <w:proofErr w:type="spellStart"/>
            <w:r w:rsidRPr="001E6DFF">
              <w:rPr>
                <w:lang w:val="en-US"/>
              </w:rPr>
              <w:t>p_IsGIBA</w:t>
            </w:r>
            <w:proofErr w:type="spellEnd"/>
            <w:r w:rsidRPr="001E6DFF">
              <w:rPr>
                <w:lang w:val="en-US"/>
              </w:rPr>
              <w:t xml:space="preserve"> removed sic@ */</w:t>
            </w:r>
          </w:p>
          <w:p w14:paraId="54C0BD4C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R5w140112: return </w:t>
            </w:r>
            <w:proofErr w:type="spellStart"/>
            <w:r w:rsidRPr="001E6DFF">
              <w:rPr>
                <w:lang w:val="en-US"/>
              </w:rPr>
              <w:t>IMS_InviteRequestWithSdp_Type</w:t>
            </w:r>
            <w:proofErr w:type="spellEnd"/>
            <w:r w:rsidRPr="001E6DFF">
              <w:rPr>
                <w:lang w:val="en-US"/>
              </w:rPr>
              <w:t xml:space="preserve"> instead of IMS_DATA_REQ; </w:t>
            </w:r>
            <w:proofErr w:type="spellStart"/>
            <w:r w:rsidRPr="001E6DFF">
              <w:rPr>
                <w:lang w:val="en-US"/>
              </w:rPr>
              <w:t>initialisation</w:t>
            </w:r>
            <w:proofErr w:type="spellEnd"/>
            <w:r w:rsidRPr="001E6DFF">
              <w:rPr>
                <w:lang w:val="en-US"/>
              </w:rPr>
              <w:t xml:space="preserve"> of routing info sic@ */</w:t>
            </w:r>
          </w:p>
          <w:p w14:paraId="012AEC99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R5-153798: </w:t>
            </w:r>
            <w:proofErr w:type="spellStart"/>
            <w:r w:rsidRPr="001E6DFF">
              <w:rPr>
                <w:lang w:val="en-US"/>
              </w:rPr>
              <w:t>p_AdditionalAudioCodecs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66C350D8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R5-169060: allow no preconditions sic@ */</w:t>
            </w:r>
          </w:p>
          <w:p w14:paraId="6E014F33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R5-173535: 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 instead of </w:t>
            </w:r>
            <w:proofErr w:type="spellStart"/>
            <w:r w:rsidRPr="001E6DFF">
              <w:rPr>
                <w:lang w:val="en-US"/>
              </w:rPr>
              <w:t>p_AdditionalAudioCodecs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43484FF0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var template (omit) </w:t>
            </w:r>
            <w:proofErr w:type="spellStart"/>
            <w:r w:rsidRPr="001E6DFF">
              <w:rPr>
                <w:lang w:val="en-US"/>
              </w:rPr>
              <w:t>SDP_Message</w:t>
            </w:r>
            <w:proofErr w:type="spellEnd"/>
            <w:r w:rsidRPr="001E6DFF">
              <w:rPr>
                <w:lang w:val="en-US"/>
              </w:rPr>
              <w:t xml:space="preserve"> </w:t>
            </w:r>
            <w:proofErr w:type="spellStart"/>
            <w:r w:rsidRPr="001E6DFF">
              <w:rPr>
                <w:lang w:val="en-US"/>
              </w:rPr>
              <w:t>v_SdpOffer</w:t>
            </w:r>
            <w:proofErr w:type="spellEnd"/>
            <w:r w:rsidRPr="001E6DFF">
              <w:rPr>
                <w:lang w:val="en-US"/>
              </w:rPr>
              <w:t xml:space="preserve"> := omit;</w:t>
            </w:r>
          </w:p>
          <w:p w14:paraId="482F8021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</w:p>
          <w:p w14:paraId="615358F0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if (</w:t>
            </w:r>
            <w:proofErr w:type="spellStart"/>
            <w:r w:rsidRPr="001E6DFF">
              <w:rPr>
                <w:lang w:val="en-US"/>
              </w:rPr>
              <w:t>lengthof</w:t>
            </w:r>
            <w:proofErr w:type="spellEnd"/>
            <w:r w:rsidRPr="001E6DFF">
              <w:rPr>
                <w:lang w:val="en-US"/>
              </w:rPr>
              <w:t>(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>) &gt; 0) {      // @sic R5-206381: TC_7_10, TC_7_25 INVITE with no SDP message sic@</w:t>
            </w:r>
          </w:p>
          <w:p w14:paraId="5587DF0E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  </w:t>
            </w:r>
            <w:proofErr w:type="spellStart"/>
            <w:r w:rsidRPr="001E6DFF">
              <w:rPr>
                <w:lang w:val="en-US"/>
              </w:rPr>
              <w:t>v_SdpOffer</w:t>
            </w:r>
            <w:proofErr w:type="spellEnd"/>
            <w:r w:rsidRPr="001E6DFF">
              <w:rPr>
                <w:lang w:val="en-US"/>
              </w:rPr>
              <w:t xml:space="preserve"> := </w:t>
            </w:r>
            <w:proofErr w:type="spellStart"/>
            <w:r w:rsidRPr="001E6DFF">
              <w:rPr>
                <w:lang w:val="en-US"/>
              </w:rPr>
              <w:t>f_IMS_BuildSDP_InitialOfferAudio_TX</w:t>
            </w:r>
            <w:proofErr w:type="spellEnd"/>
            <w:r w:rsidRPr="001E6DFF">
              <w:rPr>
                <w:lang w:val="en-US"/>
              </w:rPr>
              <w:t>(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, </w:t>
            </w:r>
            <w:proofErr w:type="spellStart"/>
            <w:r w:rsidRPr="001E6DFF">
              <w:rPr>
                <w:lang w:val="en-US"/>
              </w:rPr>
              <w:t>p_PreconditionsRequiredAndSupported</w:t>
            </w:r>
            <w:proofErr w:type="spellEnd"/>
            <w:r w:rsidRPr="001E6DFF">
              <w:rPr>
                <w:lang w:val="en-US"/>
              </w:rPr>
              <w:t>);</w:t>
            </w:r>
          </w:p>
          <w:p w14:paraId="5884FD31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}</w:t>
            </w:r>
          </w:p>
          <w:p w14:paraId="00F22A3B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return </w:t>
            </w:r>
            <w:proofErr w:type="spellStart"/>
            <w:r w:rsidRPr="001E6DFF">
              <w:rPr>
                <w:highlight w:val="yellow"/>
                <w:lang w:val="en-US"/>
              </w:rPr>
              <w:t>f_IMS_MTCallSetup_BuildInviteRequestWithSpecificSdp</w:t>
            </w:r>
            <w:proofErr w:type="spellEnd"/>
            <w:r w:rsidRPr="001E6DFF">
              <w:rPr>
                <w:highlight w:val="yellow"/>
                <w:lang w:val="en-US"/>
              </w:rPr>
              <w:t>(</w:t>
            </w:r>
            <w:proofErr w:type="spellStart"/>
            <w:r w:rsidRPr="001E6DFF">
              <w:rPr>
                <w:highlight w:val="yellow"/>
                <w:lang w:val="en-US"/>
              </w:rPr>
              <w:t>v_SdpOffer</w:t>
            </w:r>
            <w:proofErr w:type="spellEnd"/>
            <w:r w:rsidRPr="001E6DFF">
              <w:rPr>
                <w:highlight w:val="yellow"/>
                <w:lang w:val="en-US"/>
              </w:rPr>
              <w:t xml:space="preserve">, </w:t>
            </w:r>
            <w:proofErr w:type="spellStart"/>
            <w:r w:rsidRPr="001E6DFF">
              <w:rPr>
                <w:highlight w:val="yellow"/>
                <w:lang w:val="en-US"/>
              </w:rPr>
              <w:t>p_PreconditionsRequiredAndSupported</w:t>
            </w:r>
            <w:proofErr w:type="spellEnd"/>
            <w:r w:rsidRPr="001E6DFF">
              <w:rPr>
                <w:highlight w:val="yellow"/>
                <w:lang w:val="en-US"/>
              </w:rPr>
              <w:t>)</w:t>
            </w:r>
            <w:r w:rsidRPr="001E6DFF">
              <w:rPr>
                <w:lang w:val="en-US"/>
              </w:rPr>
              <w:t xml:space="preserve">;                    /* @sic R5-213069: </w:t>
            </w:r>
            <w:proofErr w:type="spellStart"/>
            <w:r w:rsidRPr="001E6DFF">
              <w:rPr>
                <w:lang w:val="en-US"/>
              </w:rPr>
              <w:t>f_IMS_MTCallSetup_BuildInviteRequestWithSpecificSdp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5D36B8F5" w14:textId="654ABC59" w:rsidR="00785A2E" w:rsidRPr="008E5453" w:rsidRDefault="001E6DFF" w:rsidP="001E6DF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E6DFF">
              <w:rPr>
                <w:lang w:val="en-US"/>
              </w:rPr>
              <w:t xml:space="preserve">  }</w:t>
            </w:r>
          </w:p>
        </w:tc>
      </w:tr>
    </w:tbl>
    <w:p w14:paraId="399007C6" w14:textId="77777777" w:rsidR="00785A2E" w:rsidRDefault="00785A2E" w:rsidP="00785A2E"/>
    <w:p w14:paraId="51D612B9" w14:textId="186B72F0" w:rsidR="0081030F" w:rsidRDefault="0081030F" w:rsidP="00646473"/>
    <w:p w14:paraId="554AFECD" w14:textId="55488C00" w:rsidR="00E86DDC" w:rsidRDefault="00E86DDC" w:rsidP="00646473"/>
    <w:p w14:paraId="3C146A81" w14:textId="764699EC" w:rsidR="00E86DDC" w:rsidRDefault="00E86DDC" w:rsidP="00646473"/>
    <w:sectPr w:rsidR="00E8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78113" w14:textId="77777777" w:rsidR="00595D67" w:rsidRDefault="00595D67">
      <w:r>
        <w:separator/>
      </w:r>
    </w:p>
  </w:endnote>
  <w:endnote w:type="continuationSeparator" w:id="0">
    <w:p w14:paraId="7C6AFA63" w14:textId="77777777" w:rsidR="00595D67" w:rsidRDefault="0059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5CB8" w14:textId="77777777" w:rsidR="00595D67" w:rsidRDefault="00595D67">
      <w:r>
        <w:separator/>
      </w:r>
    </w:p>
  </w:footnote>
  <w:footnote w:type="continuationSeparator" w:id="0">
    <w:p w14:paraId="739900D8" w14:textId="77777777" w:rsidR="00595D67" w:rsidRDefault="00595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7B60"/>
    <w:rsid w:val="001B52F0"/>
    <w:rsid w:val="001B7A65"/>
    <w:rsid w:val="001C5CCD"/>
    <w:rsid w:val="001D5E3C"/>
    <w:rsid w:val="001D605C"/>
    <w:rsid w:val="001E41F3"/>
    <w:rsid w:val="001E4F74"/>
    <w:rsid w:val="001E6DFF"/>
    <w:rsid w:val="001F01B6"/>
    <w:rsid w:val="001F2D5E"/>
    <w:rsid w:val="002028B0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0E8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3819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039A5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5CA8"/>
    <w:rsid w:val="004B75B7"/>
    <w:rsid w:val="004C3318"/>
    <w:rsid w:val="004D2D00"/>
    <w:rsid w:val="004D5D05"/>
    <w:rsid w:val="004E3994"/>
    <w:rsid w:val="004F2994"/>
    <w:rsid w:val="00502FEC"/>
    <w:rsid w:val="0051580D"/>
    <w:rsid w:val="0051584C"/>
    <w:rsid w:val="005264D2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7753E"/>
    <w:rsid w:val="00586438"/>
    <w:rsid w:val="00587812"/>
    <w:rsid w:val="00592D74"/>
    <w:rsid w:val="00595D67"/>
    <w:rsid w:val="005A0003"/>
    <w:rsid w:val="005C657A"/>
    <w:rsid w:val="005D5EA0"/>
    <w:rsid w:val="005D7556"/>
    <w:rsid w:val="005E2C44"/>
    <w:rsid w:val="00600564"/>
    <w:rsid w:val="00604A32"/>
    <w:rsid w:val="00605FCB"/>
    <w:rsid w:val="006061A3"/>
    <w:rsid w:val="00606F94"/>
    <w:rsid w:val="0061487D"/>
    <w:rsid w:val="00621188"/>
    <w:rsid w:val="006257ED"/>
    <w:rsid w:val="00631D1D"/>
    <w:rsid w:val="00643A34"/>
    <w:rsid w:val="00645230"/>
    <w:rsid w:val="00646473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C0CD4"/>
    <w:rsid w:val="006D1C74"/>
    <w:rsid w:val="006E21FB"/>
    <w:rsid w:val="00701A94"/>
    <w:rsid w:val="00706219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6A43"/>
    <w:rsid w:val="00870EE7"/>
    <w:rsid w:val="00872E48"/>
    <w:rsid w:val="0087387E"/>
    <w:rsid w:val="00881CD5"/>
    <w:rsid w:val="00885F0C"/>
    <w:rsid w:val="008863B9"/>
    <w:rsid w:val="008A45A6"/>
    <w:rsid w:val="008A4C0E"/>
    <w:rsid w:val="008A55E2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93"/>
    <w:rsid w:val="009148DE"/>
    <w:rsid w:val="00937A5E"/>
    <w:rsid w:val="00941E30"/>
    <w:rsid w:val="009459EC"/>
    <w:rsid w:val="0095216E"/>
    <w:rsid w:val="00952F40"/>
    <w:rsid w:val="00962331"/>
    <w:rsid w:val="009664F6"/>
    <w:rsid w:val="009670B3"/>
    <w:rsid w:val="00973A54"/>
    <w:rsid w:val="00976C27"/>
    <w:rsid w:val="009777D9"/>
    <w:rsid w:val="00980F99"/>
    <w:rsid w:val="00981B1E"/>
    <w:rsid w:val="00982379"/>
    <w:rsid w:val="00982B1E"/>
    <w:rsid w:val="00991B88"/>
    <w:rsid w:val="00992C56"/>
    <w:rsid w:val="009A407A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236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85547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B06664"/>
    <w:rsid w:val="00B1349F"/>
    <w:rsid w:val="00B2034D"/>
    <w:rsid w:val="00B22104"/>
    <w:rsid w:val="00B258BB"/>
    <w:rsid w:val="00B4625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A57AB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448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3E1D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6F7"/>
    <w:rsid w:val="00CE6D50"/>
    <w:rsid w:val="00CE7363"/>
    <w:rsid w:val="00CF1F09"/>
    <w:rsid w:val="00CF4A09"/>
    <w:rsid w:val="00CF5766"/>
    <w:rsid w:val="00D00793"/>
    <w:rsid w:val="00D03794"/>
    <w:rsid w:val="00D03F9A"/>
    <w:rsid w:val="00D06D51"/>
    <w:rsid w:val="00D2253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38FC"/>
    <w:rsid w:val="00E667B7"/>
    <w:rsid w:val="00E756FD"/>
    <w:rsid w:val="00E77D77"/>
    <w:rsid w:val="00E81ED2"/>
    <w:rsid w:val="00E85415"/>
    <w:rsid w:val="00E857DE"/>
    <w:rsid w:val="00E858AF"/>
    <w:rsid w:val="00E86DDC"/>
    <w:rsid w:val="00E978C7"/>
    <w:rsid w:val="00EB09B7"/>
    <w:rsid w:val="00EB6182"/>
    <w:rsid w:val="00EC7CAD"/>
    <w:rsid w:val="00ED70E6"/>
    <w:rsid w:val="00EE044B"/>
    <w:rsid w:val="00EE7C77"/>
    <w:rsid w:val="00EE7D7C"/>
    <w:rsid w:val="00F05064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550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3</cp:revision>
  <cp:lastPrinted>1900-01-01T00:00:00Z</cp:lastPrinted>
  <dcterms:created xsi:type="dcterms:W3CDTF">2021-10-22T09:23:00Z</dcterms:created>
  <dcterms:modified xsi:type="dcterms:W3CDTF">2021-10-22T09:23:00Z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