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3C627" w14:textId="77777777" w:rsidR="007F7000" w:rsidRPr="007F7000" w:rsidRDefault="007F7000" w:rsidP="007F7000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7F7000">
        <w:rPr>
          <w:rFonts w:ascii="Arial" w:hAnsi="Arial" w:cs="Arial"/>
          <w:b/>
          <w:noProof/>
          <w:sz w:val="24"/>
        </w:rPr>
        <w:t>3GPP TSG-</w:t>
      </w:r>
      <w:r w:rsidRPr="007F7000">
        <w:rPr>
          <w:rFonts w:ascii="Arial" w:hAnsi="Arial" w:cs="Arial"/>
        </w:rPr>
        <w:fldChar w:fldCharType="begin"/>
      </w:r>
      <w:r w:rsidRPr="007F7000">
        <w:rPr>
          <w:rFonts w:ascii="Arial" w:hAnsi="Arial" w:cs="Arial"/>
        </w:rPr>
        <w:instrText xml:space="preserve"> DOCPROPERTY  TSG/WGRef  \* MERGEFORMAT </w:instrText>
      </w:r>
      <w:r w:rsidRPr="007F7000">
        <w:rPr>
          <w:rFonts w:ascii="Arial" w:hAnsi="Arial" w:cs="Arial"/>
        </w:rPr>
        <w:fldChar w:fldCharType="separate"/>
      </w:r>
      <w:r w:rsidRPr="007F7000">
        <w:rPr>
          <w:rFonts w:ascii="Arial" w:hAnsi="Arial" w:cs="Arial"/>
          <w:b/>
          <w:noProof/>
          <w:sz w:val="24"/>
        </w:rPr>
        <w:t>RAN5</w:t>
      </w:r>
      <w:r w:rsidRPr="007F7000">
        <w:rPr>
          <w:rFonts w:ascii="Arial" w:hAnsi="Arial" w:cs="Arial"/>
          <w:b/>
          <w:noProof/>
          <w:sz w:val="24"/>
        </w:rPr>
        <w:fldChar w:fldCharType="end"/>
      </w:r>
      <w:r w:rsidRPr="007F7000">
        <w:rPr>
          <w:rFonts w:ascii="Arial" w:hAnsi="Arial" w:cs="Arial"/>
          <w:b/>
          <w:noProof/>
          <w:sz w:val="24"/>
        </w:rPr>
        <w:t xml:space="preserve"> Meeting #</w:t>
      </w:r>
      <w:r w:rsidRPr="007F7000">
        <w:rPr>
          <w:rFonts w:ascii="Arial" w:hAnsi="Arial" w:cs="Arial"/>
        </w:rPr>
        <w:fldChar w:fldCharType="begin"/>
      </w:r>
      <w:r w:rsidRPr="007F7000">
        <w:rPr>
          <w:rFonts w:ascii="Arial" w:hAnsi="Arial" w:cs="Arial"/>
        </w:rPr>
        <w:instrText xml:space="preserve"> DOCPROPERTY  MtgSeq  \* MERGEFORMAT </w:instrText>
      </w:r>
      <w:r w:rsidRPr="007F7000">
        <w:rPr>
          <w:rFonts w:ascii="Arial" w:hAnsi="Arial" w:cs="Arial"/>
        </w:rPr>
        <w:fldChar w:fldCharType="separate"/>
      </w:r>
      <w:r w:rsidRPr="007F7000">
        <w:rPr>
          <w:rFonts w:ascii="Arial" w:hAnsi="Arial" w:cs="Arial"/>
          <w:b/>
          <w:noProof/>
          <w:sz w:val="24"/>
        </w:rPr>
        <w:t>2021</w:t>
      </w:r>
      <w:r w:rsidRPr="007F7000">
        <w:rPr>
          <w:rFonts w:ascii="Arial" w:hAnsi="Arial" w:cs="Arial"/>
          <w:b/>
          <w:noProof/>
          <w:sz w:val="24"/>
        </w:rPr>
        <w:fldChar w:fldCharType="end"/>
      </w:r>
      <w:r w:rsidRPr="007F7000">
        <w:rPr>
          <w:rFonts w:ascii="Arial" w:hAnsi="Arial" w:cs="Arial"/>
        </w:rPr>
        <w:fldChar w:fldCharType="begin"/>
      </w:r>
      <w:r w:rsidRPr="007F7000">
        <w:rPr>
          <w:rFonts w:ascii="Arial" w:hAnsi="Arial" w:cs="Arial"/>
        </w:rPr>
        <w:instrText xml:space="preserve"> DOCPROPERTY  MtgTitle  \* MERGEFORMAT </w:instrText>
      </w:r>
      <w:r w:rsidRPr="007F7000">
        <w:rPr>
          <w:rFonts w:ascii="Arial" w:hAnsi="Arial" w:cs="Arial"/>
        </w:rPr>
        <w:fldChar w:fldCharType="separate"/>
      </w:r>
      <w:r w:rsidRPr="007F7000">
        <w:rPr>
          <w:rFonts w:ascii="Arial" w:hAnsi="Arial" w:cs="Arial"/>
          <w:b/>
          <w:noProof/>
          <w:sz w:val="24"/>
        </w:rPr>
        <w:t>-TTCN email</w:t>
      </w:r>
      <w:r w:rsidRPr="007F7000">
        <w:rPr>
          <w:rFonts w:ascii="Arial" w:hAnsi="Arial" w:cs="Arial"/>
          <w:b/>
          <w:noProof/>
          <w:sz w:val="24"/>
        </w:rPr>
        <w:fldChar w:fldCharType="end"/>
      </w:r>
      <w:r w:rsidRPr="007F7000">
        <w:rPr>
          <w:rFonts w:ascii="Arial" w:hAnsi="Arial" w:cs="Arial"/>
          <w:b/>
          <w:i/>
          <w:noProof/>
          <w:sz w:val="28"/>
        </w:rPr>
        <w:tab/>
      </w:r>
      <w:r w:rsidRPr="007F7000">
        <w:rPr>
          <w:rFonts w:ascii="Arial" w:hAnsi="Arial" w:cs="Arial"/>
        </w:rPr>
        <w:fldChar w:fldCharType="begin"/>
      </w:r>
      <w:r w:rsidRPr="007F7000">
        <w:rPr>
          <w:rFonts w:ascii="Arial" w:hAnsi="Arial" w:cs="Arial"/>
        </w:rPr>
        <w:instrText xml:space="preserve"> DOCPROPERTY  Tdoc#  \* MERGEFORMAT </w:instrText>
      </w:r>
      <w:r w:rsidRPr="007F7000">
        <w:rPr>
          <w:rFonts w:ascii="Arial" w:hAnsi="Arial" w:cs="Arial"/>
        </w:rPr>
        <w:fldChar w:fldCharType="separate"/>
      </w:r>
      <w:r w:rsidRPr="007F7000">
        <w:rPr>
          <w:rFonts w:ascii="Arial" w:hAnsi="Arial" w:cs="Arial"/>
          <w:b/>
          <w:i/>
          <w:noProof/>
          <w:sz w:val="28"/>
        </w:rPr>
        <w:t>R5s211357</w:t>
      </w:r>
      <w:r w:rsidRPr="007F7000">
        <w:rPr>
          <w:rFonts w:ascii="Arial" w:hAnsi="Arial" w:cs="Arial"/>
          <w:b/>
          <w:i/>
          <w:noProof/>
          <w:sz w:val="28"/>
        </w:rPr>
        <w:fldChar w:fldCharType="end"/>
      </w:r>
    </w:p>
    <w:p w14:paraId="6A65A33A" w14:textId="77777777" w:rsidR="007F7000" w:rsidRPr="007F7000" w:rsidRDefault="007F7000" w:rsidP="007F7000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7F7000">
        <w:rPr>
          <w:rFonts w:ascii="Arial" w:hAnsi="Arial" w:cs="Arial"/>
        </w:rPr>
        <w:fldChar w:fldCharType="begin"/>
      </w:r>
      <w:r w:rsidRPr="007F7000">
        <w:rPr>
          <w:rFonts w:ascii="Arial" w:hAnsi="Arial" w:cs="Arial"/>
        </w:rPr>
        <w:instrText xml:space="preserve"> DOCPROPERTY  Location  \* MERGEFORMAT </w:instrText>
      </w:r>
      <w:r w:rsidRPr="007F7000">
        <w:rPr>
          <w:rFonts w:ascii="Arial" w:hAnsi="Arial" w:cs="Arial"/>
        </w:rPr>
        <w:fldChar w:fldCharType="separate"/>
      </w:r>
      <w:r w:rsidRPr="007F7000">
        <w:rPr>
          <w:rFonts w:ascii="Arial" w:hAnsi="Arial" w:cs="Arial"/>
          <w:b/>
          <w:noProof/>
          <w:sz w:val="24"/>
        </w:rPr>
        <w:t>Online</w:t>
      </w:r>
      <w:r w:rsidRPr="007F7000">
        <w:rPr>
          <w:rFonts w:ascii="Arial" w:hAnsi="Arial" w:cs="Arial"/>
          <w:b/>
          <w:noProof/>
          <w:sz w:val="24"/>
        </w:rPr>
        <w:fldChar w:fldCharType="end"/>
      </w:r>
      <w:r w:rsidRPr="007F7000">
        <w:rPr>
          <w:rFonts w:ascii="Arial" w:hAnsi="Arial" w:cs="Arial"/>
          <w:b/>
          <w:noProof/>
          <w:sz w:val="24"/>
        </w:rPr>
        <w:t xml:space="preserve">, </w:t>
      </w:r>
      <w:r w:rsidRPr="007F7000">
        <w:rPr>
          <w:rFonts w:ascii="Arial" w:hAnsi="Arial" w:cs="Arial"/>
        </w:rPr>
        <w:fldChar w:fldCharType="begin"/>
      </w:r>
      <w:r w:rsidRPr="007F7000">
        <w:rPr>
          <w:rFonts w:ascii="Arial" w:hAnsi="Arial" w:cs="Arial"/>
        </w:rPr>
        <w:instrText xml:space="preserve"> DOCPROPERTY  Country  \* MERGEFORMAT </w:instrText>
      </w:r>
      <w:r w:rsidR="003F7998">
        <w:rPr>
          <w:rFonts w:ascii="Arial" w:hAnsi="Arial" w:cs="Arial"/>
        </w:rPr>
        <w:fldChar w:fldCharType="separate"/>
      </w:r>
      <w:r w:rsidRPr="007F7000">
        <w:rPr>
          <w:rFonts w:ascii="Arial" w:hAnsi="Arial" w:cs="Arial"/>
        </w:rPr>
        <w:fldChar w:fldCharType="end"/>
      </w:r>
      <w:r w:rsidRPr="007F7000">
        <w:rPr>
          <w:rFonts w:ascii="Arial" w:hAnsi="Arial" w:cs="Arial"/>
          <w:b/>
          <w:noProof/>
          <w:sz w:val="24"/>
        </w:rPr>
        <w:t xml:space="preserve">, </w:t>
      </w:r>
      <w:r w:rsidRPr="007F7000">
        <w:rPr>
          <w:rFonts w:ascii="Arial" w:hAnsi="Arial" w:cs="Arial"/>
        </w:rPr>
        <w:fldChar w:fldCharType="begin"/>
      </w:r>
      <w:r w:rsidRPr="007F7000">
        <w:rPr>
          <w:rFonts w:ascii="Arial" w:hAnsi="Arial" w:cs="Arial"/>
        </w:rPr>
        <w:instrText xml:space="preserve"> DOCPROPERTY  StartDate  \* MERGEFORMAT </w:instrText>
      </w:r>
      <w:r w:rsidRPr="007F7000">
        <w:rPr>
          <w:rFonts w:ascii="Arial" w:hAnsi="Arial" w:cs="Arial"/>
        </w:rPr>
        <w:fldChar w:fldCharType="separate"/>
      </w:r>
      <w:r w:rsidRPr="007F7000">
        <w:rPr>
          <w:rFonts w:ascii="Arial" w:hAnsi="Arial" w:cs="Arial"/>
          <w:b/>
          <w:noProof/>
          <w:sz w:val="24"/>
        </w:rPr>
        <w:t>7th Dec 2020</w:t>
      </w:r>
      <w:r w:rsidRPr="007F7000">
        <w:rPr>
          <w:rFonts w:ascii="Arial" w:hAnsi="Arial" w:cs="Arial"/>
          <w:b/>
          <w:noProof/>
          <w:sz w:val="24"/>
        </w:rPr>
        <w:fldChar w:fldCharType="end"/>
      </w:r>
      <w:r w:rsidRPr="007F7000">
        <w:rPr>
          <w:rFonts w:ascii="Arial" w:hAnsi="Arial" w:cs="Arial"/>
          <w:b/>
          <w:noProof/>
          <w:sz w:val="24"/>
        </w:rPr>
        <w:t xml:space="preserve"> - </w:t>
      </w:r>
      <w:r w:rsidRPr="007F7000">
        <w:rPr>
          <w:rFonts w:ascii="Arial" w:hAnsi="Arial" w:cs="Arial"/>
        </w:rPr>
        <w:fldChar w:fldCharType="begin"/>
      </w:r>
      <w:r w:rsidRPr="007F7000">
        <w:rPr>
          <w:rFonts w:ascii="Arial" w:hAnsi="Arial" w:cs="Arial"/>
        </w:rPr>
        <w:instrText xml:space="preserve"> DOCPROPERTY  EndDate  \* MERGEFORMAT </w:instrText>
      </w:r>
      <w:r w:rsidRPr="007F7000">
        <w:rPr>
          <w:rFonts w:ascii="Arial" w:hAnsi="Arial" w:cs="Arial"/>
        </w:rPr>
        <w:fldChar w:fldCharType="separate"/>
      </w:r>
      <w:r w:rsidRPr="007F7000">
        <w:rPr>
          <w:rFonts w:ascii="Arial" w:hAnsi="Arial" w:cs="Arial"/>
          <w:b/>
          <w:noProof/>
          <w:sz w:val="24"/>
        </w:rPr>
        <w:t>31st Dec 2021</w:t>
      </w:r>
      <w:r w:rsidRPr="007F7000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7000" w:rsidRPr="007F7000" w14:paraId="581271BE" w14:textId="77777777" w:rsidTr="008D2A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3D8D6" w14:textId="77777777" w:rsidR="007F7000" w:rsidRPr="007F7000" w:rsidRDefault="007F7000" w:rsidP="008D2A9D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7F7000">
              <w:rPr>
                <w:rFonts w:ascii="Arial" w:hAnsi="Arial" w:cs="Arial"/>
                <w:i/>
                <w:noProof/>
                <w:sz w:val="14"/>
              </w:rPr>
              <w:t>CR-Form-v12.1</w:t>
            </w:r>
          </w:p>
        </w:tc>
      </w:tr>
      <w:tr w:rsidR="007F7000" w:rsidRPr="007F7000" w14:paraId="2EF0EB33" w14:textId="77777777" w:rsidTr="008D2A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2645B" w14:textId="77777777" w:rsidR="007F7000" w:rsidRPr="007F7000" w:rsidRDefault="007F7000" w:rsidP="008D2A9D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7F7000" w:rsidRPr="007F7000" w14:paraId="07478F16" w14:textId="77777777" w:rsidTr="008D2A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7BCBD5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14:paraId="7F6FEF10" w14:textId="77777777" w:rsidTr="008D2A9D">
        <w:tc>
          <w:tcPr>
            <w:tcW w:w="142" w:type="dxa"/>
            <w:tcBorders>
              <w:left w:val="single" w:sz="4" w:space="0" w:color="auto"/>
            </w:tcBorders>
          </w:tcPr>
          <w:p w14:paraId="5F48F743" w14:textId="77777777" w:rsidR="007F7000" w:rsidRPr="007F7000" w:rsidRDefault="007F7000" w:rsidP="008D2A9D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42AEFE" w14:textId="77777777" w:rsidR="007F7000" w:rsidRPr="007F7000" w:rsidRDefault="007F7000" w:rsidP="008D2A9D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Spec#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  <w:b/>
                <w:noProof/>
                <w:sz w:val="28"/>
              </w:rPr>
              <w:t>38.523-3</w:t>
            </w:r>
            <w:r w:rsidRPr="007F7000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3FFE18" w14:textId="77777777" w:rsidR="007F7000" w:rsidRPr="007F7000" w:rsidRDefault="007F7000" w:rsidP="008D2A9D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03C4EB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Cr#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  <w:b/>
                <w:noProof/>
                <w:sz w:val="28"/>
              </w:rPr>
              <w:t>2105</w:t>
            </w:r>
            <w:r w:rsidRPr="007F7000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A66248" w14:textId="77777777" w:rsidR="007F7000" w:rsidRPr="007F7000" w:rsidRDefault="007F7000" w:rsidP="008D2A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154830" w14:textId="77777777" w:rsidR="007F7000" w:rsidRPr="007F7000" w:rsidRDefault="007F7000" w:rsidP="008D2A9D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Revision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7F7000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C7F1FB9" w14:textId="77777777" w:rsidR="007F7000" w:rsidRPr="007F7000" w:rsidRDefault="007F7000" w:rsidP="008D2A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F0BE38" w14:textId="77777777" w:rsidR="007F7000" w:rsidRPr="007F7000" w:rsidRDefault="007F7000" w:rsidP="008D2A9D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Version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  <w:b/>
                <w:noProof/>
                <w:sz w:val="28"/>
              </w:rPr>
              <w:t>17.0.0</w:t>
            </w:r>
            <w:r w:rsidRPr="007F7000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BE4528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7F7000" w:rsidRPr="007F7000" w14:paraId="39C65B4E" w14:textId="77777777" w:rsidTr="008D2A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3295C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7F7000" w:rsidRPr="007F7000" w14:paraId="4943D215" w14:textId="77777777" w:rsidTr="008D2A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A9919C" w14:textId="77777777" w:rsidR="007F7000" w:rsidRPr="007F7000" w:rsidRDefault="007F7000" w:rsidP="008D2A9D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7F7000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7F7000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F7000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F7000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7F7000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7F7000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7F7000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7F7000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7F7000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F7000" w:rsidRPr="007F7000" w14:paraId="1523BD01" w14:textId="77777777" w:rsidTr="008D2A9D">
        <w:tc>
          <w:tcPr>
            <w:tcW w:w="9641" w:type="dxa"/>
            <w:gridSpan w:val="9"/>
          </w:tcPr>
          <w:p w14:paraId="49DF4340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7167F2C" w14:textId="77777777" w:rsidR="007F7000" w:rsidRPr="007F7000" w:rsidRDefault="007F7000" w:rsidP="007F7000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7000" w:rsidRPr="007F7000" w14:paraId="012B6A9D" w14:textId="77777777" w:rsidTr="008D2A9D">
        <w:tc>
          <w:tcPr>
            <w:tcW w:w="2835" w:type="dxa"/>
          </w:tcPr>
          <w:p w14:paraId="55196A1D" w14:textId="77777777" w:rsidR="007F7000" w:rsidRPr="007F7000" w:rsidRDefault="007F7000" w:rsidP="008D2A9D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08BE0A" w14:textId="77777777" w:rsidR="007F7000" w:rsidRPr="007F7000" w:rsidRDefault="007F7000" w:rsidP="008D2A9D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6F67DE" w14:textId="77777777" w:rsidR="007F7000" w:rsidRPr="007F7000" w:rsidRDefault="007F7000" w:rsidP="008D2A9D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F06825" w14:textId="77777777" w:rsidR="007F7000" w:rsidRPr="007F7000" w:rsidRDefault="007F7000" w:rsidP="008D2A9D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7F7000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82BA1" w14:textId="77777777" w:rsidR="007F7000" w:rsidRPr="007F7000" w:rsidRDefault="007F7000" w:rsidP="008D2A9D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EB7AC" w14:textId="77777777" w:rsidR="007F7000" w:rsidRPr="007F7000" w:rsidRDefault="007F7000" w:rsidP="008D2A9D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7F7000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928D0" w14:textId="77777777" w:rsidR="007F7000" w:rsidRPr="007F7000" w:rsidRDefault="007F7000" w:rsidP="008D2A9D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8F799F" w14:textId="77777777" w:rsidR="007F7000" w:rsidRPr="007F7000" w:rsidRDefault="007F7000" w:rsidP="008D2A9D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399C3C" w14:textId="77777777" w:rsidR="007F7000" w:rsidRPr="007F7000" w:rsidRDefault="007F7000" w:rsidP="008D2A9D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79A5C114" w14:textId="77777777" w:rsidR="007F7000" w:rsidRPr="007F7000" w:rsidRDefault="007F7000" w:rsidP="007F7000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7000" w:rsidRPr="007F7000" w14:paraId="30A68DAD" w14:textId="77777777" w:rsidTr="008D2A9D">
        <w:tc>
          <w:tcPr>
            <w:tcW w:w="9640" w:type="dxa"/>
            <w:gridSpan w:val="11"/>
          </w:tcPr>
          <w:p w14:paraId="66ED175F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14:paraId="55D82F01" w14:textId="77777777" w:rsidTr="008D2A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95EA7C" w14:textId="77777777" w:rsidR="007F7000" w:rsidRPr="007F7000" w:rsidRDefault="007F7000" w:rsidP="008D2A9D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Title:</w:t>
            </w:r>
            <w:r w:rsidRPr="007F7000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15936" w14:textId="77777777" w:rsidR="007F7000" w:rsidRPr="007F7000" w:rsidRDefault="007F7000" w:rsidP="008D2A9D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CrTitle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</w:rPr>
              <w:t>Correction to NR testcase 11.1.7</w:t>
            </w:r>
            <w:r w:rsidRPr="007F7000">
              <w:rPr>
                <w:rFonts w:ascii="Arial" w:hAnsi="Arial" w:cs="Arial"/>
              </w:rPr>
              <w:fldChar w:fldCharType="end"/>
            </w:r>
          </w:p>
        </w:tc>
      </w:tr>
      <w:tr w:rsidR="007F7000" w:rsidRPr="007F7000" w14:paraId="1FCCE293" w14:textId="77777777" w:rsidTr="008D2A9D">
        <w:tc>
          <w:tcPr>
            <w:tcW w:w="1843" w:type="dxa"/>
            <w:tcBorders>
              <w:left w:val="single" w:sz="4" w:space="0" w:color="auto"/>
            </w:tcBorders>
          </w:tcPr>
          <w:p w14:paraId="61901C28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950425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14:paraId="7C82FD09" w14:textId="77777777" w:rsidTr="008D2A9D">
        <w:tc>
          <w:tcPr>
            <w:tcW w:w="1843" w:type="dxa"/>
            <w:tcBorders>
              <w:left w:val="single" w:sz="4" w:space="0" w:color="auto"/>
            </w:tcBorders>
          </w:tcPr>
          <w:p w14:paraId="121CE0DF" w14:textId="77777777" w:rsidR="007F7000" w:rsidRPr="007F7000" w:rsidRDefault="007F7000" w:rsidP="008D2A9D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B78B7" w14:textId="77777777" w:rsidR="007F7000" w:rsidRPr="007F7000" w:rsidRDefault="007F7000" w:rsidP="008D2A9D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SourceIfWg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  <w:noProof/>
              </w:rPr>
              <w:t>ROHDE &amp; SCHWARZ</w:t>
            </w:r>
            <w:r w:rsidRPr="007F7000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7F7000" w:rsidRPr="007F7000" w14:paraId="4E836019" w14:textId="77777777" w:rsidTr="008D2A9D">
        <w:tc>
          <w:tcPr>
            <w:tcW w:w="1843" w:type="dxa"/>
            <w:tcBorders>
              <w:left w:val="single" w:sz="4" w:space="0" w:color="auto"/>
            </w:tcBorders>
          </w:tcPr>
          <w:p w14:paraId="48324C83" w14:textId="77777777" w:rsidR="007F7000" w:rsidRPr="007F7000" w:rsidRDefault="007F7000" w:rsidP="008D2A9D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E1C60" w14:textId="77777777" w:rsidR="007F7000" w:rsidRPr="007F7000" w:rsidRDefault="007F7000" w:rsidP="008D2A9D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R5</w:t>
            </w: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SourceIfTsg  \* MERGEFORMAT </w:instrText>
            </w:r>
            <w:r w:rsidR="003F7998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</w:rPr>
              <w:fldChar w:fldCharType="end"/>
            </w:r>
          </w:p>
        </w:tc>
      </w:tr>
      <w:tr w:rsidR="007F7000" w:rsidRPr="007F7000" w14:paraId="701A37DB" w14:textId="77777777" w:rsidTr="008D2A9D">
        <w:tc>
          <w:tcPr>
            <w:tcW w:w="1843" w:type="dxa"/>
            <w:tcBorders>
              <w:left w:val="single" w:sz="4" w:space="0" w:color="auto"/>
            </w:tcBorders>
          </w:tcPr>
          <w:p w14:paraId="210A7507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384E22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14:paraId="36D5435C" w14:textId="77777777" w:rsidTr="008D2A9D">
        <w:tc>
          <w:tcPr>
            <w:tcW w:w="1843" w:type="dxa"/>
            <w:tcBorders>
              <w:left w:val="single" w:sz="4" w:space="0" w:color="auto"/>
            </w:tcBorders>
          </w:tcPr>
          <w:p w14:paraId="38DDADAB" w14:textId="77777777" w:rsidR="007F7000" w:rsidRPr="007F7000" w:rsidRDefault="007F7000" w:rsidP="008D2A9D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5C3C2F" w14:textId="77777777" w:rsidR="007F7000" w:rsidRPr="007F7000" w:rsidRDefault="007F7000" w:rsidP="008D2A9D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RelatedWis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  <w:noProof/>
              </w:rPr>
              <w:t>5GS_NR_LTE-UEConTest</w:t>
            </w:r>
            <w:r w:rsidRPr="007F7000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7DA05C" w14:textId="77777777" w:rsidR="007F7000" w:rsidRPr="007F7000" w:rsidRDefault="007F7000" w:rsidP="008D2A9D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7D8F43" w14:textId="77777777" w:rsidR="007F7000" w:rsidRPr="007F7000" w:rsidRDefault="007F7000" w:rsidP="008D2A9D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EDCCC3" w14:textId="77777777" w:rsidR="007F7000" w:rsidRPr="007F7000" w:rsidRDefault="007F7000" w:rsidP="008D2A9D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ResDate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  <w:noProof/>
              </w:rPr>
              <w:t>2021-10-01</w:t>
            </w:r>
            <w:r w:rsidRPr="007F7000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7F7000" w:rsidRPr="007F7000" w14:paraId="575721DE" w14:textId="77777777" w:rsidTr="008D2A9D">
        <w:tc>
          <w:tcPr>
            <w:tcW w:w="1843" w:type="dxa"/>
            <w:tcBorders>
              <w:left w:val="single" w:sz="4" w:space="0" w:color="auto"/>
            </w:tcBorders>
          </w:tcPr>
          <w:p w14:paraId="2E85F731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68D350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7F8CF7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F9E98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841645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14:paraId="1FE361E6" w14:textId="77777777" w:rsidTr="008D2A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BB2275" w14:textId="77777777" w:rsidR="007F7000" w:rsidRPr="007F7000" w:rsidRDefault="007F7000" w:rsidP="008D2A9D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25B00E" w14:textId="77777777" w:rsidR="007F7000" w:rsidRPr="007F7000" w:rsidRDefault="007F7000" w:rsidP="008D2A9D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Cat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  <w:b/>
                <w:noProof/>
              </w:rPr>
              <w:t>F</w:t>
            </w:r>
            <w:r w:rsidRPr="007F7000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DFE2D9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0E8FE7" w14:textId="77777777" w:rsidR="007F7000" w:rsidRPr="007F7000" w:rsidRDefault="007F7000" w:rsidP="008D2A9D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B34824" w14:textId="77777777" w:rsidR="007F7000" w:rsidRPr="007F7000" w:rsidRDefault="007F7000" w:rsidP="008D2A9D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Release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  <w:noProof/>
              </w:rPr>
              <w:t>Rel-17</w:t>
            </w:r>
            <w:r w:rsidRPr="007F7000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7F7000" w:rsidRPr="007F7000" w14:paraId="6AFA219C" w14:textId="77777777" w:rsidTr="008D2A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F7FB5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4323B6" w14:textId="77777777" w:rsidR="007F7000" w:rsidRPr="007F7000" w:rsidRDefault="007F7000" w:rsidP="008D2A9D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7F7000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7F7000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7F7000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</w:r>
            <w:r w:rsidRPr="007F7000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</w:r>
            <w:r w:rsidRPr="007F7000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</w:r>
            <w:r w:rsidRPr="007F7000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</w:r>
            <w:r w:rsidRPr="007F7000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18BDD8C2" w14:textId="77777777" w:rsidR="007F7000" w:rsidRPr="007F7000" w:rsidRDefault="007F7000" w:rsidP="008D2A9D">
            <w:pPr>
              <w:pStyle w:val="CRCoverPage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7F7000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F7000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7F7000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314392" w14:textId="77777777" w:rsidR="007F7000" w:rsidRPr="007F7000" w:rsidRDefault="007F7000" w:rsidP="008D2A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7F7000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7F7000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7F7000" w:rsidRPr="007F7000" w14:paraId="48142793" w14:textId="77777777" w:rsidTr="008D2A9D">
        <w:tc>
          <w:tcPr>
            <w:tcW w:w="1843" w:type="dxa"/>
          </w:tcPr>
          <w:p w14:paraId="18E85B41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019093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14:paraId="5377E139" w14:textId="77777777" w:rsidTr="008D2A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3F19E1" w14:textId="77777777" w:rsidR="007F7000" w:rsidRPr="007F7000" w:rsidRDefault="007F7000" w:rsidP="007F7000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0A0A9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current TTCN implementation of function </w:t>
            </w:r>
            <w:r w:rsidRPr="00384A26">
              <w:rPr>
                <w:rFonts w:ascii="Arial" w:hAnsi="Arial" w:cs="Arial"/>
              </w:rPr>
              <w:t>fl_TC_11_1_7_NR5GC_EUTRA_TestBody</w:t>
            </w:r>
            <w:r>
              <w:rPr>
                <w:rFonts w:ascii="Arial" w:hAnsi="Arial" w:cs="Arial"/>
              </w:rPr>
              <w:t xml:space="preserve">, following implementation is used to check that the UE transmits the </w:t>
            </w:r>
            <w:proofErr w:type="spellStart"/>
            <w:r>
              <w:rPr>
                <w:rFonts w:ascii="Arial" w:hAnsi="Arial" w:cs="Arial"/>
              </w:rPr>
              <w:t>rrcConnectionREQ</w:t>
            </w:r>
            <w:proofErr w:type="spellEnd"/>
            <w:r>
              <w:rPr>
                <w:rFonts w:ascii="Arial" w:hAnsi="Arial" w:cs="Arial"/>
              </w:rPr>
              <w:t xml:space="preserve"> with establishment </w:t>
            </w:r>
            <w:proofErr w:type="spellStart"/>
            <w:r>
              <w:rPr>
                <w:rFonts w:ascii="Arial" w:hAnsi="Arial" w:cs="Arial"/>
              </w:rPr>
              <w:t>cause</w:t>
            </w:r>
            <w:proofErr w:type="spellEnd"/>
            <w:r>
              <w:rPr>
                <w:rFonts w:ascii="Arial" w:hAnsi="Arial" w:cs="Arial"/>
              </w:rPr>
              <w:t xml:space="preserve"> “emergency</w:t>
            </w:r>
            <w:proofErr w:type="gramStart"/>
            <w:r>
              <w:rPr>
                <w:rFonts w:ascii="Arial" w:hAnsi="Arial" w:cs="Arial"/>
              </w:rPr>
              <w:t>” :</w:t>
            </w:r>
            <w:proofErr w:type="gramEnd"/>
          </w:p>
          <w:p w14:paraId="59B037A7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proofErr w:type="spellStart"/>
            <w:r w:rsidRPr="00384A26">
              <w:rPr>
                <w:rFonts w:ascii="Arial" w:hAnsi="Arial" w:cs="Arial"/>
              </w:rPr>
              <w:t>SRB.check</w:t>
            </w:r>
            <w:proofErr w:type="spellEnd"/>
            <w:r w:rsidRPr="00384A26">
              <w:rPr>
                <w:rFonts w:ascii="Arial" w:hAnsi="Arial" w:cs="Arial"/>
              </w:rPr>
              <w:t>(</w:t>
            </w:r>
            <w:proofErr w:type="gramStart"/>
            <w:r w:rsidRPr="00384A26">
              <w:rPr>
                <w:rFonts w:ascii="Arial" w:hAnsi="Arial" w:cs="Arial"/>
              </w:rPr>
              <w:t>receive(</w:t>
            </w:r>
            <w:proofErr w:type="gramEnd"/>
            <w:r w:rsidRPr="00384A26">
              <w:rPr>
                <w:rFonts w:ascii="Arial" w:hAnsi="Arial" w:cs="Arial"/>
              </w:rPr>
              <w:t xml:space="preserve">car_SRB0_RrcPdu_IND(eutra_Cell1, </w:t>
            </w:r>
            <w:proofErr w:type="spellStart"/>
            <w:r w:rsidRPr="00384A26">
              <w:rPr>
                <w:rFonts w:ascii="Arial" w:hAnsi="Arial" w:cs="Arial"/>
              </w:rPr>
              <w:t>cr_RRCConnectionRequest</w:t>
            </w:r>
            <w:proofErr w:type="spellEnd"/>
            <w:r w:rsidRPr="00384A26">
              <w:rPr>
                <w:rFonts w:ascii="Arial" w:hAnsi="Arial" w:cs="Arial"/>
              </w:rPr>
              <w:t>(emergency))));</w:t>
            </w:r>
          </w:p>
          <w:p w14:paraId="5853EDB7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is not required as the next function is </w:t>
            </w:r>
            <w:r w:rsidRPr="00384A26">
              <w:rPr>
                <w:rFonts w:ascii="Arial" w:hAnsi="Arial" w:cs="Arial"/>
              </w:rPr>
              <w:t>f_EUTRA38_TAUReqFromN1</w:t>
            </w:r>
            <w:r>
              <w:rPr>
                <w:rFonts w:ascii="Arial" w:hAnsi="Arial" w:cs="Arial"/>
              </w:rPr>
              <w:t xml:space="preserve"> which also checks for a </w:t>
            </w:r>
            <w:proofErr w:type="spellStart"/>
            <w:r>
              <w:rPr>
                <w:rFonts w:ascii="Arial" w:hAnsi="Arial" w:cs="Arial"/>
              </w:rPr>
              <w:t>rrcConnectionREQ</w:t>
            </w:r>
            <w:proofErr w:type="spellEnd"/>
            <w:r>
              <w:rPr>
                <w:rFonts w:ascii="Arial" w:hAnsi="Arial" w:cs="Arial"/>
              </w:rPr>
              <w:t xml:space="preserve"> with establishment </w:t>
            </w:r>
            <w:proofErr w:type="spellStart"/>
            <w:r>
              <w:rPr>
                <w:rFonts w:ascii="Arial" w:hAnsi="Arial" w:cs="Arial"/>
              </w:rPr>
              <w:t>cause</w:t>
            </w:r>
            <w:proofErr w:type="spellEnd"/>
            <w:r>
              <w:rPr>
                <w:rFonts w:ascii="Arial" w:hAnsi="Arial" w:cs="Arial"/>
              </w:rPr>
              <w:t xml:space="preserve"> “emergency”. </w:t>
            </w:r>
          </w:p>
          <w:p w14:paraId="26D35C79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needs to be addressed.</w:t>
            </w:r>
          </w:p>
          <w:p w14:paraId="158F6361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38E4366A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current TTCN implementation of Steps 12-16 of Prose the function </w:t>
            </w:r>
            <w:r w:rsidRPr="00384A26">
              <w:rPr>
                <w:rFonts w:ascii="Arial" w:hAnsi="Arial" w:cs="Arial"/>
              </w:rPr>
              <w:t>f_EUTRA38_MultiPDN_</w:t>
            </w:r>
            <w:proofErr w:type="gramStart"/>
            <w:r w:rsidRPr="00384A26">
              <w:rPr>
                <w:rFonts w:ascii="Arial" w:hAnsi="Arial" w:cs="Arial"/>
              </w:rPr>
              <w:t>EstablishAdditionalPDNs(</w:t>
            </w:r>
            <w:proofErr w:type="gramEnd"/>
            <w:r w:rsidRPr="00384A26">
              <w:rPr>
                <w:rFonts w:ascii="Arial" w:hAnsi="Arial" w:cs="Arial"/>
              </w:rPr>
              <w:t>eutra_Cell1, 1);</w:t>
            </w:r>
            <w:r>
              <w:rPr>
                <w:rFonts w:ascii="Arial" w:hAnsi="Arial" w:cs="Arial"/>
              </w:rPr>
              <w:t xml:space="preserve"> is called. This expects the Request Type to be ‘001’B, and also expects IE </w:t>
            </w:r>
            <w:proofErr w:type="spellStart"/>
            <w:r>
              <w:rPr>
                <w:rFonts w:ascii="Arial" w:hAnsi="Arial" w:cs="Arial"/>
              </w:rPr>
              <w:t>AccessPointName</w:t>
            </w:r>
            <w:proofErr w:type="spellEnd"/>
            <w:r>
              <w:rPr>
                <w:rFonts w:ascii="Arial" w:hAnsi="Arial" w:cs="Arial"/>
              </w:rPr>
              <w:t xml:space="preserve"> to be present. The UE will set the Request Type to emergency, which is ‘100’B, and according to the Prose the IE </w:t>
            </w:r>
            <w:proofErr w:type="spellStart"/>
            <w:r>
              <w:rPr>
                <w:rFonts w:ascii="Arial" w:hAnsi="Arial" w:cs="Arial"/>
              </w:rPr>
              <w:t>AccessPointName</w:t>
            </w:r>
            <w:proofErr w:type="spellEnd"/>
            <w:r>
              <w:rPr>
                <w:rFonts w:ascii="Arial" w:hAnsi="Arial" w:cs="Arial"/>
              </w:rPr>
              <w:t xml:space="preserve"> should be absent. </w:t>
            </w:r>
          </w:p>
          <w:p w14:paraId="26084080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Ths</w:t>
            </w:r>
            <w:proofErr w:type="spellEnd"/>
            <w:r>
              <w:rPr>
                <w:rFonts w:ascii="Arial" w:hAnsi="Arial" w:cs="Arial"/>
              </w:rPr>
              <w:t xml:space="preserve"> needs to be corrected.</w:t>
            </w:r>
          </w:p>
          <w:p w14:paraId="259F26A0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65997D79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current TTCN implementation of function </w:t>
            </w:r>
            <w:r w:rsidRPr="00590F45">
              <w:rPr>
                <w:rFonts w:ascii="Arial" w:hAnsi="Arial" w:cs="Arial"/>
              </w:rPr>
              <w:t>f_TC_11_1_7_NR5GC</w:t>
            </w:r>
            <w:r>
              <w:rPr>
                <w:rFonts w:ascii="Arial" w:hAnsi="Arial" w:cs="Arial"/>
              </w:rPr>
              <w:t xml:space="preserve">, </w:t>
            </w:r>
            <w:proofErr w:type="spellStart"/>
            <w:r w:rsidRPr="00A4338E">
              <w:rPr>
                <w:rFonts w:ascii="Arial" w:hAnsi="Arial" w:cs="Arial"/>
              </w:rPr>
              <w:t>v_GMM_</w:t>
            </w:r>
            <w:proofErr w:type="gramStart"/>
            <w:r w:rsidRPr="00A4338E">
              <w:rPr>
                <w:rFonts w:ascii="Arial" w:hAnsi="Arial" w:cs="Arial"/>
              </w:rPr>
              <w:t>MobilityInfo</w:t>
            </w:r>
            <w:proofErr w:type="spellEnd"/>
            <w:r w:rsidRPr="00A4338E">
              <w:rPr>
                <w:rFonts w:ascii="Arial" w:hAnsi="Arial" w:cs="Arial"/>
              </w:rPr>
              <w:t xml:space="preserve"> :</w:t>
            </w:r>
            <w:proofErr w:type="gramEnd"/>
            <w:r w:rsidRPr="00A4338E">
              <w:rPr>
                <w:rFonts w:ascii="Arial" w:hAnsi="Arial" w:cs="Arial"/>
              </w:rPr>
              <w:t>= f_NR5GC_Preamble_Steps1_13(nr_Cell1);</w:t>
            </w:r>
            <w:r>
              <w:rPr>
                <w:rFonts w:ascii="Arial" w:hAnsi="Arial" w:cs="Arial"/>
              </w:rPr>
              <w:t xml:space="preserve"> is called.</w:t>
            </w:r>
          </w:p>
          <w:p w14:paraId="4C6F7162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Based on </w:t>
            </w:r>
            <w:proofErr w:type="gramStart"/>
            <w:r w:rsidRPr="00A4338E">
              <w:rPr>
                <w:rFonts w:ascii="Arial" w:hAnsi="Arial" w:cs="Arial"/>
              </w:rPr>
              <w:t>match(</w:t>
            </w:r>
            <w:proofErr w:type="gramEnd"/>
            <w:r w:rsidRPr="00A4338E">
              <w:rPr>
                <w:rFonts w:ascii="Arial" w:hAnsi="Arial" w:cs="Arial"/>
              </w:rPr>
              <w:t>v_GMM_MobilityInfo.GMMCap.s1Cap, '1'B)</w:t>
            </w:r>
            <w:r>
              <w:rPr>
                <w:rFonts w:ascii="Arial" w:hAnsi="Arial" w:cs="Arial"/>
              </w:rPr>
              <w:t xml:space="preserve">, a preliminary pass is assigned. However, the function </w:t>
            </w:r>
            <w:r w:rsidRPr="00A4338E">
              <w:rPr>
                <w:rFonts w:ascii="Arial" w:hAnsi="Arial" w:cs="Arial"/>
              </w:rPr>
              <w:t>f_NR5GC_Preamble_Steps1_13</w:t>
            </w:r>
            <w:r>
              <w:rPr>
                <w:rFonts w:ascii="Arial" w:hAnsi="Arial" w:cs="Arial"/>
              </w:rPr>
              <w:t xml:space="preserve"> does not return the latest updated value of </w:t>
            </w:r>
            <w:proofErr w:type="spellStart"/>
            <w:r w:rsidRPr="00A4338E">
              <w:rPr>
                <w:rFonts w:ascii="Arial" w:hAnsi="Arial" w:cs="Arial"/>
              </w:rPr>
              <w:t>v_GMM_MobilityInfo</w:t>
            </w:r>
            <w:proofErr w:type="spellEnd"/>
            <w:r>
              <w:rPr>
                <w:rFonts w:ascii="Arial" w:hAnsi="Arial" w:cs="Arial"/>
              </w:rPr>
              <w:t xml:space="preserve">. The reason for this is </w:t>
            </w:r>
            <w:proofErr w:type="gramStart"/>
            <w:r>
              <w:rPr>
                <w:rFonts w:ascii="Arial" w:hAnsi="Arial" w:cs="Arial"/>
              </w:rPr>
              <w:t>that</w:t>
            </w:r>
            <w:r w:rsidRPr="00A4338E">
              <w:rPr>
                <w:rFonts w:ascii="Arial" w:hAnsi="Arial" w:cs="Arial"/>
              </w:rPr>
              <w:t xml:space="preserve">  function</w:t>
            </w:r>
            <w:proofErr w:type="gramEnd"/>
            <w:r w:rsidRPr="00A4338E">
              <w:rPr>
                <w:rFonts w:ascii="Arial" w:hAnsi="Arial" w:cs="Arial"/>
              </w:rPr>
              <w:t xml:space="preserve"> f_NR5GC_Preamble_Steps1_13</w:t>
            </w:r>
            <w:r w:rsidRPr="00A4338E">
              <w:rPr>
                <w:rFonts w:ascii="Arial" w:hAnsi="Arial" w:cs="Arial"/>
              </w:rPr>
              <w:sym w:font="Wingdings" w:char="F0E0"/>
            </w:r>
            <w:r>
              <w:t xml:space="preserve"> </w:t>
            </w:r>
            <w:r w:rsidRPr="00A4338E">
              <w:rPr>
                <w:rFonts w:ascii="Arial" w:hAnsi="Arial" w:cs="Arial"/>
              </w:rPr>
              <w:t>f_NR5GC_RRC_Idle_Steps5_13</w:t>
            </w:r>
            <w:r>
              <w:rPr>
                <w:rFonts w:ascii="Arial" w:hAnsi="Arial" w:cs="Arial"/>
              </w:rPr>
              <w:t xml:space="preserve"> accepts </w:t>
            </w:r>
            <w:proofErr w:type="spellStart"/>
            <w:r w:rsidRPr="00A4338E">
              <w:rPr>
                <w:rFonts w:ascii="Arial" w:hAnsi="Arial" w:cs="Arial"/>
              </w:rPr>
              <w:t>v_GMM_MobilityInfo</w:t>
            </w:r>
            <w:proofErr w:type="spellEnd"/>
            <w:r>
              <w:rPr>
                <w:rFonts w:ascii="Arial" w:hAnsi="Arial" w:cs="Arial"/>
              </w:rPr>
              <w:t xml:space="preserve">, but this is not of type </w:t>
            </w:r>
            <w:proofErr w:type="spellStart"/>
            <w:r>
              <w:rPr>
                <w:rFonts w:ascii="Arial" w:hAnsi="Arial" w:cs="Arial"/>
              </w:rPr>
              <w:t>inout</w:t>
            </w:r>
            <w:proofErr w:type="spellEnd"/>
            <w:r>
              <w:rPr>
                <w:rFonts w:ascii="Arial" w:hAnsi="Arial" w:cs="Arial"/>
              </w:rPr>
              <w:t xml:space="preserve">. This results in the function returning older value of </w:t>
            </w:r>
            <w:proofErr w:type="spellStart"/>
            <w:r w:rsidRPr="00A4338E">
              <w:rPr>
                <w:rFonts w:ascii="Arial" w:hAnsi="Arial" w:cs="Arial"/>
              </w:rPr>
              <w:t>v_GMM_MobilityInfo</w:t>
            </w:r>
            <w:proofErr w:type="spellEnd"/>
            <w:r>
              <w:rPr>
                <w:rFonts w:ascii="Arial" w:hAnsi="Arial" w:cs="Arial"/>
              </w:rPr>
              <w:t xml:space="preserve"> which causes an incorrect preliminary </w:t>
            </w:r>
            <w:proofErr w:type="gramStart"/>
            <w:r>
              <w:rPr>
                <w:rFonts w:ascii="Arial" w:hAnsi="Arial" w:cs="Arial"/>
              </w:rPr>
              <w:t>fail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</w:p>
          <w:p w14:paraId="6A5DA20D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needs to be corrected.</w:t>
            </w:r>
          </w:p>
          <w:p w14:paraId="251ECAAE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295235A7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In current TTCN implementation </w:t>
            </w:r>
            <w:r w:rsidRPr="009B296C">
              <w:rPr>
                <w:rFonts w:ascii="Arial" w:hAnsi="Arial" w:cs="Arial"/>
              </w:rPr>
              <w:t>fl_TC_11_1_7_NR5GC_EUTRA_TestBody</w:t>
            </w:r>
            <w:r w:rsidRPr="009B296C">
              <w:rPr>
                <w:rFonts w:ascii="Arial" w:hAnsi="Arial" w:cs="Arial"/>
              </w:rPr>
              <w:sym w:font="Wingdings" w:char="F0E0"/>
            </w:r>
            <w:r>
              <w:t xml:space="preserve"> </w:t>
            </w:r>
            <w:r w:rsidRPr="009B296C">
              <w:rPr>
                <w:rFonts w:ascii="Arial" w:hAnsi="Arial" w:cs="Arial"/>
              </w:rPr>
              <w:t>f_EUTRA38_MultiPDN_EstablishAdditionalPDNs</w:t>
            </w:r>
            <w:r w:rsidRPr="009B296C">
              <w:rPr>
                <w:rFonts w:ascii="Arial" w:hAnsi="Arial" w:cs="Arial"/>
              </w:rPr>
              <w:sym w:font="Wingdings" w:char="F0E0"/>
            </w:r>
            <w:r>
              <w:t xml:space="preserve"> </w:t>
            </w:r>
            <w:r w:rsidRPr="009B296C">
              <w:rPr>
                <w:rFonts w:ascii="Arial" w:hAnsi="Arial" w:cs="Arial"/>
              </w:rPr>
              <w:t>f_EUTRA38_MultiPDN_EstablishAdditionalPDN_Step2</w:t>
            </w:r>
            <w:r>
              <w:rPr>
                <w:rFonts w:ascii="Arial" w:hAnsi="Arial" w:cs="Arial"/>
              </w:rPr>
              <w:t xml:space="preserve"> is called. Within this function the variable </w:t>
            </w:r>
            <w:proofErr w:type="spellStart"/>
            <w:r>
              <w:rPr>
                <w:rFonts w:ascii="Arial" w:hAnsi="Arial" w:cs="Arial"/>
              </w:rPr>
              <w:t>v_PDN_Type</w:t>
            </w:r>
            <w:proofErr w:type="spellEnd"/>
            <w:r>
              <w:rPr>
                <w:rFonts w:ascii="Arial" w:hAnsi="Arial" w:cs="Arial"/>
              </w:rPr>
              <w:t xml:space="preserve"> is initialized by call </w:t>
            </w:r>
            <w:proofErr w:type="spellStart"/>
            <w:r w:rsidRPr="009B296C">
              <w:rPr>
                <w:rFonts w:ascii="Arial" w:hAnsi="Arial" w:cs="Arial"/>
              </w:rPr>
              <w:t>v_PDN_</w:t>
            </w:r>
            <w:proofErr w:type="gramStart"/>
            <w:r w:rsidRPr="009B296C">
              <w:rPr>
                <w:rFonts w:ascii="Arial" w:hAnsi="Arial" w:cs="Arial"/>
              </w:rPr>
              <w:t>Type</w:t>
            </w:r>
            <w:proofErr w:type="spellEnd"/>
            <w:r w:rsidRPr="009B296C">
              <w:rPr>
                <w:rFonts w:ascii="Arial" w:hAnsi="Arial" w:cs="Arial"/>
              </w:rPr>
              <w:t xml:space="preserve"> :</w:t>
            </w:r>
            <w:proofErr w:type="gramEnd"/>
            <w:r w:rsidRPr="009B296C">
              <w:rPr>
                <w:rFonts w:ascii="Arial" w:hAnsi="Arial" w:cs="Arial"/>
              </w:rPr>
              <w:t>= f_EUTRA38_MultiPDN_GetPDNType(</w:t>
            </w:r>
            <w:proofErr w:type="spellStart"/>
            <w:r w:rsidRPr="009B296C">
              <w:rPr>
                <w:rFonts w:ascii="Arial" w:hAnsi="Arial" w:cs="Arial"/>
              </w:rPr>
              <w:t>p_PDNConnReq.accessPointName</w:t>
            </w:r>
            <w:proofErr w:type="spellEnd"/>
            <w:r w:rsidRPr="009B296C">
              <w:rPr>
                <w:rFonts w:ascii="Arial" w:hAnsi="Arial" w:cs="Arial"/>
              </w:rPr>
              <w:t>);</w:t>
            </w:r>
          </w:p>
          <w:p w14:paraId="51E1033C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 testcase 11.1.7 this causes an issue.</w:t>
            </w:r>
          </w:p>
          <w:p w14:paraId="4045FE25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this testcase, the UE does not include the IE </w:t>
            </w:r>
            <w:proofErr w:type="spellStart"/>
            <w:r>
              <w:rPr>
                <w:rFonts w:ascii="Arial" w:hAnsi="Arial" w:cs="Arial"/>
              </w:rPr>
              <w:t>AccessPointName</w:t>
            </w:r>
            <w:proofErr w:type="spellEnd"/>
            <w:r>
              <w:rPr>
                <w:rFonts w:ascii="Arial" w:hAnsi="Arial" w:cs="Arial"/>
              </w:rPr>
              <w:t xml:space="preserve">. Thus, the function </w:t>
            </w:r>
            <w:r w:rsidRPr="009B296C">
              <w:rPr>
                <w:rFonts w:ascii="Arial" w:hAnsi="Arial" w:cs="Arial"/>
              </w:rPr>
              <w:t>f_EUTRA38_MultiPDN_GetPDNType</w:t>
            </w:r>
            <w:r>
              <w:rPr>
                <w:rFonts w:ascii="Arial" w:hAnsi="Arial" w:cs="Arial"/>
              </w:rPr>
              <w:t xml:space="preserve"> returns the value based on PICS, and thus it returns IMS_DNN. Now this variable </w:t>
            </w:r>
            <w:proofErr w:type="spellStart"/>
            <w:r>
              <w:rPr>
                <w:rFonts w:ascii="Arial" w:hAnsi="Arial" w:cs="Arial"/>
              </w:rPr>
              <w:t>v_PDN_Type</w:t>
            </w:r>
            <w:proofErr w:type="spellEnd"/>
            <w:r>
              <w:rPr>
                <w:rFonts w:ascii="Arial" w:hAnsi="Arial" w:cs="Arial"/>
              </w:rPr>
              <w:t xml:space="preserve"> is used in function </w:t>
            </w:r>
            <w:proofErr w:type="spellStart"/>
            <w:r w:rsidRPr="009B296C">
              <w:rPr>
                <w:rFonts w:ascii="Arial" w:hAnsi="Arial" w:cs="Arial"/>
              </w:rPr>
              <w:t>f_GetMultiPdnIndex</w:t>
            </w:r>
            <w:proofErr w:type="spellEnd"/>
            <w:r>
              <w:rPr>
                <w:rFonts w:ascii="Arial" w:hAnsi="Arial" w:cs="Arial"/>
              </w:rPr>
              <w:t xml:space="preserve"> to determine the </w:t>
            </w:r>
            <w:proofErr w:type="spellStart"/>
            <w:r>
              <w:rPr>
                <w:rFonts w:ascii="Arial" w:hAnsi="Arial" w:cs="Arial"/>
              </w:rPr>
              <w:t>PdnIndex</w:t>
            </w:r>
            <w:proofErr w:type="spellEnd"/>
            <w:r>
              <w:rPr>
                <w:rFonts w:ascii="Arial" w:hAnsi="Arial" w:cs="Arial"/>
              </w:rPr>
              <w:t xml:space="preserve">, and the </w:t>
            </w:r>
            <w:proofErr w:type="spellStart"/>
            <w:r>
              <w:rPr>
                <w:rFonts w:ascii="Arial" w:hAnsi="Arial" w:cs="Arial"/>
              </w:rPr>
              <w:t>PdnIndex</w:t>
            </w:r>
            <w:proofErr w:type="spellEnd"/>
            <w:r>
              <w:rPr>
                <w:rFonts w:ascii="Arial" w:hAnsi="Arial" w:cs="Arial"/>
              </w:rPr>
              <w:t xml:space="preserve"> is incorrectly set as PDN_1, whereas for the Emergency PDN the </w:t>
            </w:r>
            <w:proofErr w:type="spellStart"/>
            <w:r>
              <w:rPr>
                <w:rFonts w:ascii="Arial" w:hAnsi="Arial" w:cs="Arial"/>
              </w:rPr>
              <w:t>PdnIndex</w:t>
            </w:r>
            <w:proofErr w:type="spellEnd"/>
            <w:r>
              <w:rPr>
                <w:rFonts w:ascii="Arial" w:hAnsi="Arial" w:cs="Arial"/>
              </w:rPr>
              <w:t xml:space="preserve"> should be set as PDN_2.</w:t>
            </w:r>
          </w:p>
          <w:p w14:paraId="5833BA1D" w14:textId="77777777" w:rsidR="007F7000" w:rsidRPr="009D39D1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needs to be corrected.</w:t>
            </w:r>
          </w:p>
        </w:tc>
      </w:tr>
      <w:tr w:rsidR="007F7000" w:rsidRPr="007F7000" w14:paraId="59D3AF8A" w14:textId="77777777" w:rsidTr="008D2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816C2" w14:textId="77777777"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DDC28" w14:textId="77777777" w:rsidR="007F7000" w:rsidRPr="009D39D1" w:rsidRDefault="007F7000" w:rsidP="007F700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14:paraId="65FB579A" w14:textId="77777777" w:rsidTr="008D2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22623" w14:textId="77777777" w:rsidR="007F7000" w:rsidRPr="007F7000" w:rsidRDefault="007F7000" w:rsidP="007F7000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DE0DC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is proposed that the </w:t>
            </w:r>
            <w:proofErr w:type="spellStart"/>
            <w:r w:rsidRPr="00384A26">
              <w:rPr>
                <w:rFonts w:ascii="Arial" w:hAnsi="Arial" w:cs="Arial"/>
              </w:rPr>
              <w:t>SRB.check</w:t>
            </w:r>
            <w:proofErr w:type="spellEnd"/>
            <w:r w:rsidRPr="00384A26">
              <w:rPr>
                <w:rFonts w:ascii="Arial" w:hAnsi="Arial" w:cs="Arial"/>
              </w:rPr>
              <w:t>(</w:t>
            </w:r>
            <w:proofErr w:type="gramStart"/>
            <w:r w:rsidRPr="00384A26">
              <w:rPr>
                <w:rFonts w:ascii="Arial" w:hAnsi="Arial" w:cs="Arial"/>
              </w:rPr>
              <w:t>receive(</w:t>
            </w:r>
            <w:proofErr w:type="gramEnd"/>
            <w:r w:rsidRPr="00384A26">
              <w:rPr>
                <w:rFonts w:ascii="Arial" w:hAnsi="Arial" w:cs="Arial"/>
              </w:rPr>
              <w:t xml:space="preserve">car_SRB0_RrcPdu_IND(eutra_Cell1, </w:t>
            </w:r>
            <w:proofErr w:type="spellStart"/>
            <w:r w:rsidRPr="00384A26">
              <w:rPr>
                <w:rFonts w:ascii="Arial" w:hAnsi="Arial" w:cs="Arial"/>
              </w:rPr>
              <w:t>cr_RRCConnectionRequest</w:t>
            </w:r>
            <w:proofErr w:type="spellEnd"/>
            <w:r w:rsidRPr="00384A26">
              <w:rPr>
                <w:rFonts w:ascii="Arial" w:hAnsi="Arial" w:cs="Arial"/>
              </w:rPr>
              <w:t>(emergency))));</w:t>
            </w:r>
            <w:r>
              <w:rPr>
                <w:rFonts w:ascii="Arial" w:hAnsi="Arial" w:cs="Arial"/>
              </w:rPr>
              <w:t xml:space="preserve"> be removed, and the verdict for Step 7 be moved after function </w:t>
            </w:r>
            <w:r w:rsidRPr="00384A26">
              <w:rPr>
                <w:rFonts w:ascii="Arial" w:hAnsi="Arial" w:cs="Arial"/>
              </w:rPr>
              <w:t>f_EUTRA38_TAUReqFromN1</w:t>
            </w:r>
            <w:r>
              <w:rPr>
                <w:rFonts w:ascii="Arial" w:hAnsi="Arial" w:cs="Arial"/>
              </w:rPr>
              <w:t>. Please see below.</w:t>
            </w:r>
          </w:p>
          <w:p w14:paraId="42283116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1AEFF8AE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Instead of calling function </w:t>
            </w:r>
            <w:r w:rsidRPr="00384A26">
              <w:rPr>
                <w:rFonts w:ascii="Arial" w:hAnsi="Arial" w:cs="Arial"/>
              </w:rPr>
              <w:t>f_EUTRA38_MultiPDN_</w:t>
            </w:r>
            <w:proofErr w:type="gramStart"/>
            <w:r w:rsidRPr="00384A26">
              <w:rPr>
                <w:rFonts w:ascii="Arial" w:hAnsi="Arial" w:cs="Arial"/>
              </w:rPr>
              <w:t>EstablishAdditionalPDNs(</w:t>
            </w:r>
            <w:proofErr w:type="gramEnd"/>
            <w:r w:rsidRPr="00384A26">
              <w:rPr>
                <w:rFonts w:ascii="Arial" w:hAnsi="Arial" w:cs="Arial"/>
              </w:rPr>
              <w:t>eutra_Cell1, 1);</w:t>
            </w:r>
            <w:r>
              <w:rPr>
                <w:rFonts w:ascii="Arial" w:hAnsi="Arial" w:cs="Arial"/>
              </w:rPr>
              <w:t xml:space="preserve">, called </w:t>
            </w:r>
            <w:r w:rsidRPr="00384A26">
              <w:rPr>
                <w:rFonts w:ascii="Arial" w:hAnsi="Arial" w:cs="Arial"/>
              </w:rPr>
              <w:t>f_EUTRA38_MultiPDN_EstablishAdditionalPDNs(eutra_Cell1, 1, -, -, -, '100'B, omit);</w:t>
            </w:r>
            <w:r>
              <w:rPr>
                <w:rFonts w:ascii="Arial" w:hAnsi="Arial" w:cs="Arial"/>
              </w:rPr>
              <w:t>. Please see below.</w:t>
            </w:r>
          </w:p>
          <w:p w14:paraId="0323DCF8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11E0BA96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Changed the argument type for </w:t>
            </w:r>
            <w:proofErr w:type="spellStart"/>
            <w:r w:rsidRPr="00A4338E">
              <w:rPr>
                <w:rFonts w:ascii="Arial" w:hAnsi="Arial" w:cs="Arial"/>
              </w:rPr>
              <w:t>p_GMM_MobilityInfo_Type</w:t>
            </w:r>
            <w:proofErr w:type="spellEnd"/>
            <w:r>
              <w:rPr>
                <w:rFonts w:ascii="Arial" w:hAnsi="Arial" w:cs="Arial"/>
              </w:rPr>
              <w:t xml:space="preserve"> in function </w:t>
            </w:r>
            <w:r w:rsidRPr="00A4338E">
              <w:rPr>
                <w:rFonts w:ascii="Arial" w:hAnsi="Arial" w:cs="Arial"/>
              </w:rPr>
              <w:t>f_NR5GC_RRC_Idle_Steps5_13</w:t>
            </w:r>
            <w:r>
              <w:rPr>
                <w:rFonts w:ascii="Arial" w:hAnsi="Arial" w:cs="Arial"/>
              </w:rPr>
              <w:t xml:space="preserve"> to </w:t>
            </w:r>
            <w:proofErr w:type="spellStart"/>
            <w:r>
              <w:rPr>
                <w:rFonts w:ascii="Arial" w:hAnsi="Arial" w:cs="Arial"/>
              </w:rPr>
              <w:t>inout</w:t>
            </w:r>
            <w:proofErr w:type="spellEnd"/>
            <w:r>
              <w:rPr>
                <w:rFonts w:ascii="Arial" w:hAnsi="Arial" w:cs="Arial"/>
              </w:rPr>
              <w:t>. Please see below.</w:t>
            </w:r>
          </w:p>
          <w:p w14:paraId="7562D193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6B0EF760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Instead of initializing </w:t>
            </w:r>
            <w:proofErr w:type="spellStart"/>
            <w:r>
              <w:rPr>
                <w:rFonts w:ascii="Arial" w:hAnsi="Arial" w:cs="Arial"/>
              </w:rPr>
              <w:t>v_PDN_Type</w:t>
            </w:r>
            <w:proofErr w:type="spellEnd"/>
            <w:r>
              <w:rPr>
                <w:rFonts w:ascii="Arial" w:hAnsi="Arial" w:cs="Arial"/>
              </w:rPr>
              <w:t xml:space="preserve"> simply by calling </w:t>
            </w:r>
            <w:proofErr w:type="spellStart"/>
            <w:r w:rsidRPr="009B296C">
              <w:rPr>
                <w:rFonts w:ascii="Arial" w:hAnsi="Arial" w:cs="Arial"/>
              </w:rPr>
              <w:t>v_PDN_</w:t>
            </w:r>
            <w:proofErr w:type="gramStart"/>
            <w:r w:rsidRPr="009B296C">
              <w:rPr>
                <w:rFonts w:ascii="Arial" w:hAnsi="Arial" w:cs="Arial"/>
              </w:rPr>
              <w:t>Type</w:t>
            </w:r>
            <w:proofErr w:type="spellEnd"/>
            <w:r w:rsidRPr="009B296C">
              <w:rPr>
                <w:rFonts w:ascii="Arial" w:hAnsi="Arial" w:cs="Arial"/>
              </w:rPr>
              <w:t xml:space="preserve"> :</w:t>
            </w:r>
            <w:proofErr w:type="gramEnd"/>
            <w:r w:rsidRPr="009B296C">
              <w:rPr>
                <w:rFonts w:ascii="Arial" w:hAnsi="Arial" w:cs="Arial"/>
              </w:rPr>
              <w:t>= f_EUTRA38_MultiPDN_GetPDNType(</w:t>
            </w:r>
            <w:proofErr w:type="spellStart"/>
            <w:r w:rsidRPr="009B296C">
              <w:rPr>
                <w:rFonts w:ascii="Arial" w:hAnsi="Arial" w:cs="Arial"/>
              </w:rPr>
              <w:t>p_PDNConnReq.accessPointName</w:t>
            </w:r>
            <w:proofErr w:type="spellEnd"/>
            <w:r w:rsidRPr="009B296C">
              <w:rPr>
                <w:rFonts w:ascii="Arial" w:hAnsi="Arial" w:cs="Arial"/>
              </w:rPr>
              <w:t>);</w:t>
            </w:r>
            <w:r>
              <w:rPr>
                <w:rFonts w:ascii="Arial" w:hAnsi="Arial" w:cs="Arial"/>
              </w:rPr>
              <w:t xml:space="preserve">, checked if the IE </w:t>
            </w:r>
            <w:proofErr w:type="spellStart"/>
            <w:r>
              <w:rPr>
                <w:rFonts w:ascii="Arial" w:hAnsi="Arial" w:cs="Arial"/>
              </w:rPr>
              <w:t>RequestType</w:t>
            </w:r>
            <w:proofErr w:type="spellEnd"/>
            <w:r>
              <w:rPr>
                <w:rFonts w:ascii="Arial" w:hAnsi="Arial" w:cs="Arial"/>
              </w:rPr>
              <w:t xml:space="preserve"> in the PDN Connectivity REQ was set to emergency (‘100’B), and based on this initialized </w:t>
            </w:r>
            <w:proofErr w:type="spellStart"/>
            <w:r>
              <w:rPr>
                <w:rFonts w:ascii="Arial" w:hAnsi="Arial" w:cs="Arial"/>
              </w:rPr>
              <w:t>v_PDN_Type</w:t>
            </w:r>
            <w:proofErr w:type="spellEnd"/>
            <w:r>
              <w:rPr>
                <w:rFonts w:ascii="Arial" w:hAnsi="Arial" w:cs="Arial"/>
              </w:rPr>
              <w:t>. Please see below for detailed implementation.</w:t>
            </w:r>
          </w:p>
          <w:p w14:paraId="38350B32" w14:textId="77777777" w:rsidR="007F7000" w:rsidRPr="009D39D1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</w:p>
        </w:tc>
      </w:tr>
      <w:tr w:rsidR="007F7000" w:rsidRPr="007F7000" w14:paraId="0C443852" w14:textId="77777777" w:rsidTr="008D2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C91FF" w14:textId="77777777"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9E8C8" w14:textId="77777777" w:rsidR="007F7000" w:rsidRPr="009D39D1" w:rsidRDefault="007F7000" w:rsidP="007F700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14:paraId="3386A8C8" w14:textId="77777777" w:rsidTr="008D2A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315857" w14:textId="77777777" w:rsidR="007F7000" w:rsidRPr="007F7000" w:rsidRDefault="007F7000" w:rsidP="007F7000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BE12" w14:textId="77777777" w:rsidR="007F7000" w:rsidRPr="009D39D1" w:rsidRDefault="007F7000" w:rsidP="007F700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  <w:noProof/>
              </w:rPr>
              <w:t>TC implementation may FAIL a conformant UE</w:t>
            </w:r>
          </w:p>
        </w:tc>
      </w:tr>
      <w:tr w:rsidR="007F7000" w:rsidRPr="007F7000" w14:paraId="62CB5FE7" w14:textId="77777777" w:rsidTr="008D2A9D">
        <w:tc>
          <w:tcPr>
            <w:tcW w:w="2694" w:type="dxa"/>
            <w:gridSpan w:val="2"/>
          </w:tcPr>
          <w:p w14:paraId="5005DE64" w14:textId="77777777"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318516" w14:textId="77777777" w:rsidR="007F7000" w:rsidRPr="009D39D1" w:rsidRDefault="007F7000" w:rsidP="007F700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14:paraId="355417B7" w14:textId="77777777" w:rsidTr="008D2A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2B02A0" w14:textId="77777777" w:rsidR="007F7000" w:rsidRPr="007F7000" w:rsidRDefault="007F7000" w:rsidP="007F7000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08892" w14:textId="77777777" w:rsidR="007F7000" w:rsidRPr="009D39D1" w:rsidRDefault="007F7000" w:rsidP="007F700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</w:rPr>
              <w:t>11.</w:t>
            </w:r>
            <w:r>
              <w:rPr>
                <w:rFonts w:ascii="Arial" w:hAnsi="Arial" w:cs="Arial"/>
              </w:rPr>
              <w:t>1.7.NR5GC</w:t>
            </w:r>
          </w:p>
        </w:tc>
      </w:tr>
      <w:tr w:rsidR="007F7000" w:rsidRPr="007F7000" w14:paraId="7C1A03C7" w14:textId="77777777" w:rsidTr="008D2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E96AD" w14:textId="77777777"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876AD4" w14:textId="77777777"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14:paraId="1CA7A072" w14:textId="77777777" w:rsidTr="008D2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FF56A" w14:textId="77777777" w:rsidR="007F7000" w:rsidRPr="007F7000" w:rsidRDefault="007F7000" w:rsidP="007F7000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468A65" w14:textId="77777777" w:rsidR="007F7000" w:rsidRPr="007F7000" w:rsidRDefault="007F7000" w:rsidP="007F700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7F7000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3828F3" w14:textId="77777777" w:rsidR="007F7000" w:rsidRPr="007F7000" w:rsidRDefault="007F7000" w:rsidP="007F700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7F7000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87A71A" w14:textId="77777777" w:rsidR="007F7000" w:rsidRPr="007F7000" w:rsidRDefault="007F7000" w:rsidP="007F7000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226C75" w14:textId="77777777" w:rsidR="007F7000" w:rsidRPr="007F7000" w:rsidRDefault="007F7000" w:rsidP="007F7000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7F7000" w:rsidRPr="007F7000" w14:paraId="048DCF62" w14:textId="77777777" w:rsidTr="008D2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2E404" w14:textId="77777777" w:rsidR="007F7000" w:rsidRPr="007F7000" w:rsidRDefault="007F7000" w:rsidP="007F7000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B26CE9" w14:textId="77777777" w:rsidR="007F7000" w:rsidRPr="007F7000" w:rsidRDefault="007F7000" w:rsidP="007F700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8D8FF" w14:textId="77777777" w:rsidR="007F7000" w:rsidRPr="007F7000" w:rsidRDefault="007F7000" w:rsidP="007F700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798ADF" w14:textId="77777777" w:rsidR="007F7000" w:rsidRPr="007F7000" w:rsidRDefault="007F7000" w:rsidP="007F7000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noProof/>
              </w:rPr>
              <w:t xml:space="preserve"> Other core specifications</w:t>
            </w:r>
            <w:r w:rsidRPr="007F7000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18951" w14:textId="77777777" w:rsidR="007F7000" w:rsidRPr="007F7000" w:rsidRDefault="007F7000" w:rsidP="007F7000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7F7000" w:rsidRPr="007F7000" w14:paraId="0C059BEB" w14:textId="77777777" w:rsidTr="008D2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985BE" w14:textId="77777777"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6CAB22" w14:textId="77777777" w:rsidR="007F7000" w:rsidRPr="007F7000" w:rsidRDefault="007F7000" w:rsidP="007F700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EDFA6A" w14:textId="77777777" w:rsidR="007F7000" w:rsidRPr="007F7000" w:rsidRDefault="007F7000" w:rsidP="007F700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AC7DCA" w14:textId="77777777"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27A95" w14:textId="77777777" w:rsidR="007F7000" w:rsidRPr="007F7000" w:rsidRDefault="007F7000" w:rsidP="007F7000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7F7000" w:rsidRPr="007F7000" w14:paraId="416A0114" w14:textId="77777777" w:rsidTr="008D2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B4E87" w14:textId="77777777"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67CF" w14:textId="77777777" w:rsidR="007F7000" w:rsidRPr="007F7000" w:rsidRDefault="007F7000" w:rsidP="007F700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B5713" w14:textId="77777777" w:rsidR="007F7000" w:rsidRPr="007F7000" w:rsidRDefault="007F7000" w:rsidP="007F700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85CCE" w14:textId="77777777"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D09B3" w14:textId="77777777" w:rsidR="007F7000" w:rsidRPr="007F7000" w:rsidRDefault="007F7000" w:rsidP="007F7000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7F7000" w:rsidRPr="007F7000" w14:paraId="1E3ED1E2" w14:textId="77777777" w:rsidTr="008D2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82938" w14:textId="77777777"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211BA" w14:textId="77777777"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7F7000" w:rsidRPr="007F7000" w14:paraId="5E46EC2B" w14:textId="77777777" w:rsidTr="008D2A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067F40" w14:textId="77777777" w:rsidR="007F7000" w:rsidRPr="007F7000" w:rsidRDefault="007F7000" w:rsidP="007F7000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CA445" w14:textId="77777777" w:rsidR="007F7000" w:rsidRPr="007F7000" w:rsidRDefault="007F7000" w:rsidP="007F700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7F7000" w:rsidRPr="007F7000" w14:paraId="5116E845" w14:textId="77777777" w:rsidTr="008D2A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DF0642" w14:textId="77777777" w:rsidR="007F7000" w:rsidRPr="007F7000" w:rsidRDefault="007F7000" w:rsidP="007F7000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000D9C" w14:textId="77777777" w:rsidR="007F7000" w:rsidRPr="007F7000" w:rsidRDefault="007F7000" w:rsidP="007F700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14:paraId="442056D2" w14:textId="77777777" w:rsidTr="008D2A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D98DA8" w14:textId="77777777" w:rsidR="007F7000" w:rsidRPr="007F7000" w:rsidRDefault="007F7000" w:rsidP="007F7000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C6A22" w14:textId="77777777" w:rsidR="007F7000" w:rsidRPr="007F7000" w:rsidRDefault="007F7000" w:rsidP="007F700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27AF802C" w14:textId="77777777" w:rsidR="00BB18FC" w:rsidRPr="0004733E" w:rsidRDefault="00BB18FC" w:rsidP="00BB18FC">
      <w:pPr>
        <w:rPr>
          <w:rFonts w:ascii="Arial" w:hAnsi="Arial" w:cs="Arial"/>
          <w:noProof/>
        </w:rPr>
        <w:sectPr w:rsidR="00BB18FC" w:rsidRPr="000473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D4CF36" w14:textId="77777777" w:rsidR="00BB18FC" w:rsidRPr="0004733E" w:rsidRDefault="00BB18FC" w:rsidP="00BB18FC">
      <w:pPr>
        <w:rPr>
          <w:rFonts w:ascii="Arial" w:hAnsi="Arial" w:cs="Arial"/>
          <w:noProof/>
        </w:rPr>
      </w:pPr>
    </w:p>
    <w:p w14:paraId="091DF914" w14:textId="77777777" w:rsidR="001D7A98" w:rsidRPr="0004733E" w:rsidRDefault="001D7A98" w:rsidP="007D24FF">
      <w:pPr>
        <w:pStyle w:val="Heading1"/>
        <w:rPr>
          <w:rStyle w:val="Emphasis"/>
          <w:rFonts w:ascii="Arial" w:hAnsi="Arial" w:cs="Arial"/>
          <w:i w:val="0"/>
          <w:lang w:eastAsia="en-GB"/>
        </w:rPr>
      </w:pPr>
      <w:bookmarkStart w:id="1" w:name="_Toc84020718"/>
      <w:r w:rsidRPr="0004733E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DE9190E" w14:textId="77777777" w:rsidR="006A5FB0" w:rsidRDefault="001D7A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TOC \o "1-3" </w:instrText>
      </w:r>
      <w:r w:rsidRPr="0004733E">
        <w:rPr>
          <w:rFonts w:ascii="Arial" w:hAnsi="Arial" w:cs="Arial"/>
        </w:rPr>
        <w:fldChar w:fldCharType="separate"/>
      </w:r>
      <w:r w:rsidR="006A5FB0" w:rsidRPr="00CD0130">
        <w:rPr>
          <w:rFonts w:ascii="Arial" w:hAnsi="Arial" w:cs="Arial"/>
          <w:iCs/>
        </w:rPr>
        <w:t>Table of Contents</w:t>
      </w:r>
      <w:r w:rsidR="006A5FB0">
        <w:tab/>
      </w:r>
      <w:r w:rsidR="006A5FB0">
        <w:fldChar w:fldCharType="begin"/>
      </w:r>
      <w:r w:rsidR="006A5FB0">
        <w:instrText xml:space="preserve"> PAGEREF _Toc84020718 \h </w:instrText>
      </w:r>
      <w:r w:rsidR="006A5FB0">
        <w:fldChar w:fldCharType="separate"/>
      </w:r>
      <w:r w:rsidR="006A5FB0">
        <w:t>3</w:t>
      </w:r>
      <w:r w:rsidR="006A5FB0">
        <w:fldChar w:fldCharType="end"/>
      </w:r>
    </w:p>
    <w:p w14:paraId="52730F0B" w14:textId="77777777" w:rsidR="006A5FB0" w:rsidRDefault="006A5FB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D0130">
        <w:rPr>
          <w:rFonts w:ascii="Arial" w:hAnsi="Arial" w:cs="Arial"/>
          <w:b/>
        </w:rPr>
        <w:t>1. Correction to fl_TC_11_1_7_NR5GC_EUTRA_TestBody</w:t>
      </w:r>
      <w:r>
        <w:tab/>
      </w:r>
      <w:r>
        <w:fldChar w:fldCharType="begin"/>
      </w:r>
      <w:r>
        <w:instrText xml:space="preserve"> PAGEREF _Toc84020719 \h </w:instrText>
      </w:r>
      <w:r>
        <w:fldChar w:fldCharType="separate"/>
      </w:r>
      <w:r>
        <w:t>4</w:t>
      </w:r>
      <w:r>
        <w:fldChar w:fldCharType="end"/>
      </w:r>
    </w:p>
    <w:p w14:paraId="2314F47C" w14:textId="77777777" w:rsidR="006A5FB0" w:rsidRDefault="006A5FB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D0130">
        <w:rPr>
          <w:rFonts w:ascii="Arial" w:hAnsi="Arial" w:cs="Arial"/>
          <w:b/>
        </w:rPr>
        <w:t>2. Correction to f_NR5GC_RRC_Idle_Steps5_13</w:t>
      </w:r>
      <w:r>
        <w:tab/>
      </w:r>
      <w:r>
        <w:fldChar w:fldCharType="begin"/>
      </w:r>
      <w:r>
        <w:instrText xml:space="preserve"> PAGEREF _Toc84020720 \h </w:instrText>
      </w:r>
      <w:r>
        <w:fldChar w:fldCharType="separate"/>
      </w:r>
      <w:r>
        <w:t>7</w:t>
      </w:r>
      <w:r>
        <w:fldChar w:fldCharType="end"/>
      </w:r>
    </w:p>
    <w:p w14:paraId="75F40A91" w14:textId="77777777" w:rsidR="006A5FB0" w:rsidRDefault="006A5FB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D0130">
        <w:rPr>
          <w:rFonts w:ascii="Arial" w:hAnsi="Arial" w:cs="Arial"/>
          <w:b/>
        </w:rPr>
        <w:t>3. Correction to f_EUTRA38_MultiPDN_EstablishAdditionalPDN_Step2</w:t>
      </w:r>
      <w:r>
        <w:tab/>
      </w:r>
      <w:r>
        <w:fldChar w:fldCharType="begin"/>
      </w:r>
      <w:r>
        <w:instrText xml:space="preserve"> PAGEREF _Toc84020721 \h </w:instrText>
      </w:r>
      <w:r>
        <w:fldChar w:fldCharType="separate"/>
      </w:r>
      <w:r>
        <w:t>8</w:t>
      </w:r>
      <w:r>
        <w:fldChar w:fldCharType="end"/>
      </w:r>
    </w:p>
    <w:p w14:paraId="2E464E7E" w14:textId="77777777" w:rsidR="001D7A98" w:rsidRPr="0004733E" w:rsidRDefault="001D7A98" w:rsidP="001D7A98">
      <w:pPr>
        <w:rPr>
          <w:rFonts w:ascii="Arial" w:hAnsi="Arial" w:cs="Arial"/>
          <w:b/>
          <w:sz w:val="24"/>
          <w:lang w:eastAsia="ja-JP"/>
        </w:rPr>
      </w:pPr>
      <w:r w:rsidRPr="0004733E">
        <w:rPr>
          <w:rFonts w:ascii="Arial" w:hAnsi="Arial" w:cs="Arial"/>
          <w:noProof/>
        </w:rPr>
        <w:fldChar w:fldCharType="end"/>
      </w:r>
      <w:r w:rsidRPr="0004733E">
        <w:rPr>
          <w:rFonts w:ascii="Arial" w:hAnsi="Arial" w:cs="Arial"/>
          <w:lang w:val="pt-BR"/>
        </w:rPr>
        <w:br w:type="page"/>
      </w:r>
    </w:p>
    <w:p w14:paraId="5A3E0E50" w14:textId="77777777" w:rsidR="0029133A" w:rsidRPr="0004733E" w:rsidRDefault="00A15357" w:rsidP="00A15357">
      <w:pPr>
        <w:pStyle w:val="Heading2"/>
        <w:rPr>
          <w:rFonts w:ascii="Arial" w:hAnsi="Arial" w:cs="Arial"/>
          <w:b/>
          <w:sz w:val="28"/>
          <w:szCs w:val="28"/>
        </w:rPr>
      </w:pPr>
      <w:bookmarkStart w:id="2" w:name="_Toc84020719"/>
      <w:bookmarkStart w:id="3" w:name="OLE_LINK2"/>
      <w:bookmarkStart w:id="4" w:name="OLE_LINK3"/>
      <w:bookmarkStart w:id="5" w:name="OLE_LINK10"/>
      <w:bookmarkStart w:id="6" w:name="OLE_LINK11"/>
      <w:bookmarkStart w:id="7" w:name="OLE_LINK12"/>
      <w:bookmarkStart w:id="8" w:name="OLE_LINK13"/>
      <w:r w:rsidRPr="0004733E">
        <w:rPr>
          <w:rFonts w:ascii="Arial" w:hAnsi="Arial" w:cs="Arial"/>
          <w:b/>
          <w:sz w:val="28"/>
          <w:szCs w:val="28"/>
        </w:rPr>
        <w:lastRenderedPageBreak/>
        <w:t xml:space="preserve">1. Correction to </w:t>
      </w:r>
      <w:r w:rsidR="00EF41A9" w:rsidRPr="00EF41A9">
        <w:rPr>
          <w:rFonts w:ascii="Arial" w:hAnsi="Arial" w:cs="Arial"/>
          <w:b/>
          <w:sz w:val="28"/>
          <w:szCs w:val="28"/>
        </w:rPr>
        <w:t>fl_TC_11_1_7_NR5GC_EUTRA_TestBody</w:t>
      </w:r>
      <w:bookmarkEnd w:id="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04733E" w14:paraId="666F72BE" w14:textId="77777777" w:rsidTr="00FC3CCF">
        <w:tc>
          <w:tcPr>
            <w:tcW w:w="1985" w:type="dxa"/>
          </w:tcPr>
          <w:p w14:paraId="19B80B66" w14:textId="77777777" w:rsidR="00DE6E67" w:rsidRPr="0004733E" w:rsidRDefault="007933FD" w:rsidP="007933F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Function</w:t>
            </w:r>
            <w:r w:rsidR="00DE6E67" w:rsidRPr="0004733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449A16F4" w14:textId="77777777" w:rsidR="00DE6E67" w:rsidRPr="00E348DD" w:rsidRDefault="00EF41A9" w:rsidP="00907505">
            <w:pPr>
              <w:pStyle w:val="CRCoverPage"/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EF41A9">
              <w:rPr>
                <w:rFonts w:ascii="Arial" w:hAnsi="Arial" w:cs="Arial"/>
              </w:rPr>
              <w:t>fl_TC_11_1_7_NR5GC_EUTRA_TestBody</w:t>
            </w:r>
          </w:p>
        </w:tc>
      </w:tr>
      <w:tr w:rsidR="00DE6E67" w:rsidRPr="0004733E" w14:paraId="4ABAEA48" w14:textId="77777777" w:rsidTr="00FC3CCF">
        <w:trPr>
          <w:trHeight w:val="350"/>
        </w:trPr>
        <w:tc>
          <w:tcPr>
            <w:tcW w:w="1985" w:type="dxa"/>
          </w:tcPr>
          <w:p w14:paraId="5C91D6A3" w14:textId="77777777" w:rsidR="00DE6E67" w:rsidRPr="0004733E" w:rsidRDefault="00DE6E67" w:rsidP="00FC3CCF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14:paraId="61E40F78" w14:textId="77777777" w:rsidR="00EF41A9" w:rsidRDefault="00EF41A9" w:rsidP="00EF41A9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current TTCN implementation of function </w:t>
            </w:r>
            <w:r w:rsidRPr="00384A26">
              <w:rPr>
                <w:rFonts w:ascii="Arial" w:hAnsi="Arial" w:cs="Arial"/>
              </w:rPr>
              <w:t>fl_TC_11_1_7_NR5GC_EUTRA_TestBody</w:t>
            </w:r>
            <w:r>
              <w:rPr>
                <w:rFonts w:ascii="Arial" w:hAnsi="Arial" w:cs="Arial"/>
              </w:rPr>
              <w:t xml:space="preserve">, following implementation is used to check that the UE transmits the </w:t>
            </w:r>
            <w:proofErr w:type="spellStart"/>
            <w:r>
              <w:rPr>
                <w:rFonts w:ascii="Arial" w:hAnsi="Arial" w:cs="Arial"/>
              </w:rPr>
              <w:t>rrcConnectionREQ</w:t>
            </w:r>
            <w:proofErr w:type="spellEnd"/>
            <w:r>
              <w:rPr>
                <w:rFonts w:ascii="Arial" w:hAnsi="Arial" w:cs="Arial"/>
              </w:rPr>
              <w:t xml:space="preserve"> with establishment </w:t>
            </w:r>
            <w:proofErr w:type="spellStart"/>
            <w:r>
              <w:rPr>
                <w:rFonts w:ascii="Arial" w:hAnsi="Arial" w:cs="Arial"/>
              </w:rPr>
              <w:t>cause</w:t>
            </w:r>
            <w:proofErr w:type="spellEnd"/>
            <w:r>
              <w:rPr>
                <w:rFonts w:ascii="Arial" w:hAnsi="Arial" w:cs="Arial"/>
              </w:rPr>
              <w:t xml:space="preserve"> “emergency</w:t>
            </w:r>
            <w:proofErr w:type="gramStart"/>
            <w:r>
              <w:rPr>
                <w:rFonts w:ascii="Arial" w:hAnsi="Arial" w:cs="Arial"/>
              </w:rPr>
              <w:t>” :</w:t>
            </w:r>
            <w:proofErr w:type="gramEnd"/>
          </w:p>
          <w:p w14:paraId="053249C9" w14:textId="77777777" w:rsidR="00EF41A9" w:rsidRDefault="00EF41A9" w:rsidP="00EF41A9">
            <w:pPr>
              <w:pStyle w:val="CRCoverPage"/>
              <w:spacing w:after="0"/>
              <w:rPr>
                <w:rFonts w:ascii="Arial" w:hAnsi="Arial" w:cs="Arial"/>
              </w:rPr>
            </w:pPr>
            <w:proofErr w:type="spellStart"/>
            <w:r w:rsidRPr="00384A26">
              <w:rPr>
                <w:rFonts w:ascii="Arial" w:hAnsi="Arial" w:cs="Arial"/>
              </w:rPr>
              <w:t>SRB.check</w:t>
            </w:r>
            <w:proofErr w:type="spellEnd"/>
            <w:r w:rsidRPr="00384A26">
              <w:rPr>
                <w:rFonts w:ascii="Arial" w:hAnsi="Arial" w:cs="Arial"/>
              </w:rPr>
              <w:t>(</w:t>
            </w:r>
            <w:proofErr w:type="gramStart"/>
            <w:r w:rsidRPr="00384A26">
              <w:rPr>
                <w:rFonts w:ascii="Arial" w:hAnsi="Arial" w:cs="Arial"/>
              </w:rPr>
              <w:t>receive(</w:t>
            </w:r>
            <w:proofErr w:type="gramEnd"/>
            <w:r w:rsidRPr="00384A26">
              <w:rPr>
                <w:rFonts w:ascii="Arial" w:hAnsi="Arial" w:cs="Arial"/>
              </w:rPr>
              <w:t xml:space="preserve">car_SRB0_RrcPdu_IND(eutra_Cell1, </w:t>
            </w:r>
            <w:proofErr w:type="spellStart"/>
            <w:r w:rsidRPr="00384A26">
              <w:rPr>
                <w:rFonts w:ascii="Arial" w:hAnsi="Arial" w:cs="Arial"/>
              </w:rPr>
              <w:t>cr_RRCConnectionRequest</w:t>
            </w:r>
            <w:proofErr w:type="spellEnd"/>
            <w:r w:rsidRPr="00384A26">
              <w:rPr>
                <w:rFonts w:ascii="Arial" w:hAnsi="Arial" w:cs="Arial"/>
              </w:rPr>
              <w:t>(emergency))));</w:t>
            </w:r>
          </w:p>
          <w:p w14:paraId="754559AA" w14:textId="77777777" w:rsidR="00EF41A9" w:rsidRDefault="00EF41A9" w:rsidP="00EF41A9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is not required as the next function is </w:t>
            </w:r>
            <w:r w:rsidRPr="00384A26">
              <w:rPr>
                <w:rFonts w:ascii="Arial" w:hAnsi="Arial" w:cs="Arial"/>
              </w:rPr>
              <w:t>f_EUTRA38_TAUReqFromN1</w:t>
            </w:r>
            <w:r>
              <w:rPr>
                <w:rFonts w:ascii="Arial" w:hAnsi="Arial" w:cs="Arial"/>
              </w:rPr>
              <w:t xml:space="preserve"> which also checks for a </w:t>
            </w:r>
            <w:proofErr w:type="spellStart"/>
            <w:r>
              <w:rPr>
                <w:rFonts w:ascii="Arial" w:hAnsi="Arial" w:cs="Arial"/>
              </w:rPr>
              <w:t>rrcConnectionREQ</w:t>
            </w:r>
            <w:proofErr w:type="spellEnd"/>
            <w:r>
              <w:rPr>
                <w:rFonts w:ascii="Arial" w:hAnsi="Arial" w:cs="Arial"/>
              </w:rPr>
              <w:t xml:space="preserve"> with establishment </w:t>
            </w:r>
            <w:proofErr w:type="spellStart"/>
            <w:r>
              <w:rPr>
                <w:rFonts w:ascii="Arial" w:hAnsi="Arial" w:cs="Arial"/>
              </w:rPr>
              <w:t>cause</w:t>
            </w:r>
            <w:proofErr w:type="spellEnd"/>
            <w:r>
              <w:rPr>
                <w:rFonts w:ascii="Arial" w:hAnsi="Arial" w:cs="Arial"/>
              </w:rPr>
              <w:t xml:space="preserve"> “emergency”. </w:t>
            </w:r>
          </w:p>
          <w:p w14:paraId="008DD110" w14:textId="77777777" w:rsidR="00EF41A9" w:rsidRDefault="00EF41A9" w:rsidP="00EF41A9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needs to be addressed.</w:t>
            </w:r>
          </w:p>
          <w:p w14:paraId="5B9A017E" w14:textId="77777777" w:rsidR="00EF41A9" w:rsidRDefault="00EF41A9" w:rsidP="00EF41A9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3E381ED5" w14:textId="77777777" w:rsidR="00EF41A9" w:rsidRDefault="00EF41A9" w:rsidP="00EF41A9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current TTCN implementation of Steps 12-16 of Prose the function </w:t>
            </w:r>
            <w:r w:rsidRPr="00384A26">
              <w:rPr>
                <w:rFonts w:ascii="Arial" w:hAnsi="Arial" w:cs="Arial"/>
              </w:rPr>
              <w:t>f_EUTRA38_MultiPDN_</w:t>
            </w:r>
            <w:proofErr w:type="gramStart"/>
            <w:r w:rsidRPr="00384A26">
              <w:rPr>
                <w:rFonts w:ascii="Arial" w:hAnsi="Arial" w:cs="Arial"/>
              </w:rPr>
              <w:t>EstablishAdditionalPDNs(</w:t>
            </w:r>
            <w:proofErr w:type="gramEnd"/>
            <w:r w:rsidRPr="00384A26">
              <w:rPr>
                <w:rFonts w:ascii="Arial" w:hAnsi="Arial" w:cs="Arial"/>
              </w:rPr>
              <w:t>eutra_Cell1, 1);</w:t>
            </w:r>
            <w:r>
              <w:rPr>
                <w:rFonts w:ascii="Arial" w:hAnsi="Arial" w:cs="Arial"/>
              </w:rPr>
              <w:t xml:space="preserve"> is called. This expects the Request Type to be ‘001’B, and also expects IE </w:t>
            </w:r>
            <w:proofErr w:type="spellStart"/>
            <w:r>
              <w:rPr>
                <w:rFonts w:ascii="Arial" w:hAnsi="Arial" w:cs="Arial"/>
              </w:rPr>
              <w:t>AccessPointName</w:t>
            </w:r>
            <w:proofErr w:type="spellEnd"/>
            <w:r>
              <w:rPr>
                <w:rFonts w:ascii="Arial" w:hAnsi="Arial" w:cs="Arial"/>
              </w:rPr>
              <w:t xml:space="preserve"> to be present. The UE will set the Request Type to emergency, which is ‘100’B, and according to the Prose the IE </w:t>
            </w:r>
            <w:proofErr w:type="spellStart"/>
            <w:r>
              <w:rPr>
                <w:rFonts w:ascii="Arial" w:hAnsi="Arial" w:cs="Arial"/>
              </w:rPr>
              <w:t>AccessPointName</w:t>
            </w:r>
            <w:proofErr w:type="spellEnd"/>
            <w:r>
              <w:rPr>
                <w:rFonts w:ascii="Arial" w:hAnsi="Arial" w:cs="Arial"/>
              </w:rPr>
              <w:t xml:space="preserve"> should be absent. </w:t>
            </w:r>
          </w:p>
          <w:p w14:paraId="0A03B171" w14:textId="77777777" w:rsidR="0031016C" w:rsidRPr="0004733E" w:rsidRDefault="00EF41A9" w:rsidP="00EF41A9">
            <w:pPr>
              <w:pStyle w:val="CRCoverPage"/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Ths</w:t>
            </w:r>
            <w:proofErr w:type="spellEnd"/>
            <w:r>
              <w:rPr>
                <w:rFonts w:ascii="Arial" w:hAnsi="Arial" w:cs="Arial"/>
              </w:rPr>
              <w:t xml:space="preserve"> needs to be corrected.</w:t>
            </w:r>
          </w:p>
        </w:tc>
      </w:tr>
      <w:tr w:rsidR="00EE2307" w:rsidRPr="0004733E" w14:paraId="3B74E1D2" w14:textId="77777777" w:rsidTr="00FC3CCF">
        <w:tc>
          <w:tcPr>
            <w:tcW w:w="1985" w:type="dxa"/>
          </w:tcPr>
          <w:p w14:paraId="7FBAA8C4" w14:textId="77777777"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14:paraId="36E95486" w14:textId="77777777" w:rsidR="001E0743" w:rsidRDefault="001E0743" w:rsidP="001E0743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is proposed that the </w:t>
            </w:r>
            <w:proofErr w:type="spellStart"/>
            <w:r w:rsidRPr="00384A26">
              <w:rPr>
                <w:rFonts w:ascii="Arial" w:hAnsi="Arial" w:cs="Arial"/>
              </w:rPr>
              <w:t>SRB.check</w:t>
            </w:r>
            <w:proofErr w:type="spellEnd"/>
            <w:r w:rsidRPr="00384A26">
              <w:rPr>
                <w:rFonts w:ascii="Arial" w:hAnsi="Arial" w:cs="Arial"/>
              </w:rPr>
              <w:t>(</w:t>
            </w:r>
            <w:proofErr w:type="gramStart"/>
            <w:r w:rsidRPr="00384A26">
              <w:rPr>
                <w:rFonts w:ascii="Arial" w:hAnsi="Arial" w:cs="Arial"/>
              </w:rPr>
              <w:t>receive(</w:t>
            </w:r>
            <w:proofErr w:type="gramEnd"/>
            <w:r w:rsidRPr="00384A26">
              <w:rPr>
                <w:rFonts w:ascii="Arial" w:hAnsi="Arial" w:cs="Arial"/>
              </w:rPr>
              <w:t xml:space="preserve">car_SRB0_RrcPdu_IND(eutra_Cell1, </w:t>
            </w:r>
            <w:proofErr w:type="spellStart"/>
            <w:r w:rsidRPr="00384A26">
              <w:rPr>
                <w:rFonts w:ascii="Arial" w:hAnsi="Arial" w:cs="Arial"/>
              </w:rPr>
              <w:t>cr_RRCConnectionRequest</w:t>
            </w:r>
            <w:proofErr w:type="spellEnd"/>
            <w:r w:rsidRPr="00384A26">
              <w:rPr>
                <w:rFonts w:ascii="Arial" w:hAnsi="Arial" w:cs="Arial"/>
              </w:rPr>
              <w:t>(emergency))));</w:t>
            </w:r>
            <w:r>
              <w:rPr>
                <w:rFonts w:ascii="Arial" w:hAnsi="Arial" w:cs="Arial"/>
              </w:rPr>
              <w:t xml:space="preserve"> be removed, and the verdict for Step 7 be moved after function </w:t>
            </w:r>
            <w:r w:rsidRPr="00384A26">
              <w:rPr>
                <w:rFonts w:ascii="Arial" w:hAnsi="Arial" w:cs="Arial"/>
              </w:rPr>
              <w:t>f_EUTRA38_TAUReqFromN1</w:t>
            </w:r>
            <w:r>
              <w:rPr>
                <w:rFonts w:ascii="Arial" w:hAnsi="Arial" w:cs="Arial"/>
              </w:rPr>
              <w:t>. Please see below.</w:t>
            </w:r>
          </w:p>
          <w:p w14:paraId="305C731F" w14:textId="77777777" w:rsidR="001E0743" w:rsidRDefault="001E0743" w:rsidP="001E0743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65B928F4" w14:textId="77777777" w:rsidR="001E0743" w:rsidRDefault="001E0743" w:rsidP="001E0743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Instead of calling function </w:t>
            </w:r>
            <w:r w:rsidRPr="00384A26">
              <w:rPr>
                <w:rFonts w:ascii="Arial" w:hAnsi="Arial" w:cs="Arial"/>
              </w:rPr>
              <w:t>f_EUTRA38_MultiPDN_</w:t>
            </w:r>
            <w:proofErr w:type="gramStart"/>
            <w:r w:rsidRPr="00384A26">
              <w:rPr>
                <w:rFonts w:ascii="Arial" w:hAnsi="Arial" w:cs="Arial"/>
              </w:rPr>
              <w:t>EstablishAdditionalPDNs(</w:t>
            </w:r>
            <w:proofErr w:type="gramEnd"/>
            <w:r w:rsidRPr="00384A26">
              <w:rPr>
                <w:rFonts w:ascii="Arial" w:hAnsi="Arial" w:cs="Arial"/>
              </w:rPr>
              <w:t>eutra_Cell1, 1);</w:t>
            </w:r>
            <w:r>
              <w:rPr>
                <w:rFonts w:ascii="Arial" w:hAnsi="Arial" w:cs="Arial"/>
              </w:rPr>
              <w:t xml:space="preserve">, called </w:t>
            </w:r>
            <w:r w:rsidRPr="00384A26">
              <w:rPr>
                <w:rFonts w:ascii="Arial" w:hAnsi="Arial" w:cs="Arial"/>
              </w:rPr>
              <w:t>f_EUTRA38_MultiPDN_EstablishAdditionalPDNs(eutra_Cell1, 1, -, -, -, '100'B, omit);</w:t>
            </w:r>
            <w:r>
              <w:rPr>
                <w:rFonts w:ascii="Arial" w:hAnsi="Arial" w:cs="Arial"/>
              </w:rPr>
              <w:t>. Please see below.</w:t>
            </w:r>
          </w:p>
          <w:p w14:paraId="0B64F76E" w14:textId="77777777" w:rsidR="00B829CF" w:rsidRPr="0004733E" w:rsidRDefault="00B829CF" w:rsidP="00E348DD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E2307" w:rsidRPr="0004733E" w14:paraId="40DA04B3" w14:textId="77777777" w:rsidTr="00FC3CCF">
        <w:tc>
          <w:tcPr>
            <w:tcW w:w="1985" w:type="dxa"/>
          </w:tcPr>
          <w:p w14:paraId="0E080B3C" w14:textId="77777777"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</w:tcPr>
          <w:p w14:paraId="65A3BD62" w14:textId="77777777" w:rsidR="00E348DD" w:rsidRPr="0004733E" w:rsidRDefault="00F9709E" w:rsidP="00E348D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E</w:t>
            </w:r>
            <w:r w:rsidR="001D7351">
              <w:rPr>
                <w:rFonts w:ascii="Arial" w:hAnsi="Arial" w:cs="Arial"/>
                <w:noProof/>
              </w:rPr>
              <w:t>PS_Fallback_NR5GC_EUTRA</w:t>
            </w:r>
            <w:r>
              <w:rPr>
                <w:rFonts w:ascii="Arial" w:hAnsi="Arial" w:cs="Arial"/>
                <w:noProof/>
              </w:rPr>
              <w:t>.ttcn</w:t>
            </w:r>
            <w:r w:rsidR="00E348DD">
              <w:rPr>
                <w:rFonts w:ascii="Arial" w:hAnsi="Arial" w:cs="Arial"/>
                <w:noProof/>
              </w:rPr>
              <w:t>.</w:t>
            </w:r>
          </w:p>
          <w:p w14:paraId="55A54878" w14:textId="77777777" w:rsidR="00EE2307" w:rsidRPr="0004733E" w:rsidRDefault="00EE2307" w:rsidP="00627289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E2307" w:rsidRPr="0004733E" w14:paraId="3ED54A70" w14:textId="77777777" w:rsidTr="00FC3CCF">
        <w:tc>
          <w:tcPr>
            <w:tcW w:w="1985" w:type="dxa"/>
          </w:tcPr>
          <w:p w14:paraId="06F33075" w14:textId="77777777"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4733E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</w:tcPr>
          <w:p w14:paraId="734F1725" w14:textId="6C7E1BF2" w:rsidR="00EE2307" w:rsidRPr="00A532EA" w:rsidRDefault="009C030B" w:rsidP="00EE2307">
            <w:pPr>
              <w:rPr>
                <w:rFonts w:ascii="Arial" w:hAnsi="Arial" w:cs="Arial"/>
                <w:highlight w:val="green"/>
                <w:lang w:eastAsia="zh-CN"/>
              </w:rPr>
            </w:pPr>
            <w:r w:rsidRPr="00A532EA">
              <w:rPr>
                <w:rFonts w:ascii="Arial" w:hAnsi="Arial" w:cs="Arial"/>
                <w:highlight w:val="green"/>
                <w:lang w:eastAsia="zh-CN"/>
              </w:rPr>
              <w:t xml:space="preserve">1. </w:t>
            </w:r>
            <w:r w:rsidR="00A532EA" w:rsidRPr="00A532EA">
              <w:rPr>
                <w:rFonts w:ascii="Arial" w:hAnsi="Arial" w:cs="Arial"/>
                <w:highlight w:val="green"/>
                <w:lang w:eastAsia="zh-CN"/>
              </w:rPr>
              <w:t>Accepted</w:t>
            </w:r>
          </w:p>
          <w:p w14:paraId="3A969B6C" w14:textId="4D62B3C5" w:rsidR="009C030B" w:rsidRPr="0004733E" w:rsidRDefault="009C030B" w:rsidP="00EE2307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2. Accepted</w:t>
            </w:r>
          </w:p>
        </w:tc>
      </w:tr>
      <w:bookmarkEnd w:id="3"/>
      <w:bookmarkEnd w:id="4"/>
    </w:tbl>
    <w:p w14:paraId="17957A1D" w14:textId="77777777"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</w:p>
    <w:bookmarkEnd w:id="5"/>
    <w:bookmarkEnd w:id="6"/>
    <w:p w14:paraId="5C7A72B1" w14:textId="77777777" w:rsidR="00DE6E67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04733E" w14:paraId="3B11937E" w14:textId="77777777" w:rsidTr="002C636C">
        <w:tc>
          <w:tcPr>
            <w:tcW w:w="9855" w:type="dxa"/>
          </w:tcPr>
          <w:p w14:paraId="608EC711" w14:textId="77777777" w:rsidR="00E348DD" w:rsidRPr="0028214A" w:rsidRDefault="0028214A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  <w:p w14:paraId="6077BE0D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// @siclog "Steps 7-10b2"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14:paraId="6CC2E19F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The UE transmits an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RRCConnectionRequest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message with '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establishmentCause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' set to 'emergency'.</w:t>
            </w:r>
          </w:p>
          <w:p w14:paraId="0B5675FE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SRB.check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receive(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 xml:space="preserve">car_SRB0_RrcPdu_IND(eutra_Cell1,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cr_RRCConnectionRequest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(emergency))));</w:t>
            </w:r>
          </w:p>
          <w:p w14:paraId="0EF9540A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__FILE__, __LINE__, "Step 7");</w:t>
            </w:r>
          </w:p>
          <w:p w14:paraId="0E19B10B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AA9A953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// @sic R5-204467 sic@</w:t>
            </w:r>
          </w:p>
          <w:p w14:paraId="29D17CB7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NasInd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= f_EUTRA38_TAUReqFromN1(eutra_Cell1,</w:t>
            </w:r>
          </w:p>
          <w:p w14:paraId="64AA4EB9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,</w:t>
            </w:r>
          </w:p>
          <w:p w14:paraId="749AEBAA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14:paraId="764FDE80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MAPPED_CXT,</w:t>
            </w:r>
          </w:p>
          <w:p w14:paraId="7117DD8B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14:paraId="3B9AFFE1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emergency);</w:t>
            </w:r>
          </w:p>
          <w:p w14:paraId="4457213F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</w:p>
          <w:p w14:paraId="5DA344CD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NasCount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v_NasInd.SecurityProtection.NasCount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;</w:t>
            </w:r>
          </w:p>
          <w:p w14:paraId="5B936149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0080E2D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@siclog "Step 10A - 10D"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14:paraId="1014BA54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f_EUTRA38_MultiPDN_Activate_SRB2_DRB_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SendRrcMsg(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063CE42A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,</w:t>
            </w:r>
          </w:p>
          <w:p w14:paraId="6909C2D9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v_NasCount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);</w:t>
            </w:r>
          </w:p>
          <w:p w14:paraId="3684E363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3141DAA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f_EUTRA_Activate_SRB2_DRB_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ReceiveRrcAndNasMsg(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55C2CE49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); // @sic R5s210341 sic@ // @sic R5s210616 sic@</w:t>
            </w:r>
          </w:p>
          <w:p w14:paraId="2D70A3F5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54EB4E3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Steps 4a1 - 4b2 are not performed for mapped security context, so not included here</w:t>
            </w:r>
          </w:p>
          <w:p w14:paraId="477E3BDC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lastRenderedPageBreak/>
              <w:t xml:space="preserve">    // @siclog "Step 10E - 11"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14:paraId="50CB4721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f_EUTRA38_TrackingAreaUpdateFromN1_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WithoutReq(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21749F85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,</w:t>
            </w:r>
          </w:p>
          <w:p w14:paraId="121885B0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MAPPED_CXT,</w:t>
            </w:r>
          </w:p>
          <w:p w14:paraId="51CD78A5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noRrcConnectionRelease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,</w:t>
            </w:r>
          </w:p>
          <w:p w14:paraId="529A2543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-, true,</w:t>
            </w:r>
          </w:p>
          <w:p w14:paraId="7E945493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-, -, true); // @sic R5s210149 sic@</w:t>
            </w:r>
          </w:p>
          <w:p w14:paraId="1B7D986C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</w:t>
            </w:r>
          </w:p>
          <w:p w14:paraId="3C4D1504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__FILE__, __LINE__, "Step 11");</w:t>
            </w:r>
          </w:p>
          <w:p w14:paraId="742C139D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9F97415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Tell IMS PTC the RAT has changed</w:t>
            </w:r>
          </w:p>
          <w:p w14:paraId="51E721D2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SendCoOrdMsg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 xml:space="preserve">IMS[tsc_Index_IMS1],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cms_IPCAN_IMS_QueryResponse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f_EUTRA_IMS_IpcanInfo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()));</w:t>
            </w:r>
          </w:p>
          <w:p w14:paraId="2B09471D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DF9E480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@siclog "Steps 12 - 16"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14:paraId="16BFC87C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Steps 9-15 of 4.5A.4.3-1</w:t>
            </w:r>
          </w:p>
          <w:p w14:paraId="567B098C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f_EUTRA38_MultiPDN_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EstablishAdditionalPDNs(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eutra_Cell1, 1);</w:t>
            </w:r>
          </w:p>
          <w:p w14:paraId="492A2B28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1C67B90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@siclog "Step 19-20"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14:paraId="667F41F0" w14:textId="77777777" w:rsidR="0028214A" w:rsidRPr="0028214A" w:rsidRDefault="0028214A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</w:tc>
      </w:tr>
    </w:tbl>
    <w:p w14:paraId="2C54138E" w14:textId="77777777" w:rsidR="002C636C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</w:p>
    <w:p w14:paraId="307EECB4" w14:textId="77777777" w:rsidR="005F14D0" w:rsidRPr="0004733E" w:rsidRDefault="005F14D0" w:rsidP="00DE6E67">
      <w:pPr>
        <w:spacing w:after="0"/>
        <w:rPr>
          <w:rFonts w:ascii="Arial" w:hAnsi="Arial" w:cs="Arial"/>
          <w:b/>
          <w:lang w:eastAsia="en-GB"/>
        </w:rPr>
      </w:pPr>
      <w:bookmarkStart w:id="9" w:name="OLE_LINK4"/>
      <w:bookmarkStart w:id="10" w:name="OLE_LINK5"/>
    </w:p>
    <w:p w14:paraId="104B7F20" w14:textId="77777777"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:rsidRPr="0004733E" w14:paraId="18EB7B39" w14:textId="77777777" w:rsidTr="000A5092">
        <w:tc>
          <w:tcPr>
            <w:tcW w:w="9855" w:type="dxa"/>
          </w:tcPr>
          <w:p w14:paraId="3B5897E9" w14:textId="77777777" w:rsidR="005D7BFE" w:rsidRDefault="0028214A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  <w:p w14:paraId="50C8A2B4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// @siclog "Steps 7-10b2"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14:paraId="3C16C429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The UE transmits an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RRCConnectionRequest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message with '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establishmentCause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' set to 'emergency'.</w:t>
            </w:r>
          </w:p>
          <w:p w14:paraId="50701A88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//WA#11_1_7</w:t>
            </w:r>
            <w:r>
              <w:rPr>
                <w:rFonts w:ascii="Arial" w:hAnsi="Arial" w:cs="Arial"/>
                <w:highlight w:val="green"/>
                <w:lang w:val="en-US" w:eastAsia="zh-CN"/>
              </w:rPr>
              <w:t xml:space="preserve"> COMMENTED OUT</w:t>
            </w:r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 xml:space="preserve"> </w:t>
            </w:r>
            <w:proofErr w:type="spellStart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SRB.check</w:t>
            </w:r>
            <w:proofErr w:type="spellEnd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gramStart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receive(</w:t>
            </w:r>
            <w:proofErr w:type="gramEnd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 xml:space="preserve">car_SRB0_RrcPdu_IND(eutra_Cell1, </w:t>
            </w:r>
            <w:proofErr w:type="spellStart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cr_RRCConnectionRequest</w:t>
            </w:r>
            <w:proofErr w:type="spellEnd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(emergency))));</w:t>
            </w:r>
          </w:p>
          <w:p w14:paraId="77B6B1BD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 xml:space="preserve">//WA#11_1_7 MOVED </w:t>
            </w:r>
            <w:proofErr w:type="spellStart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f_EUTRA_</w:t>
            </w:r>
            <w:proofErr w:type="gramStart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PreliminaryPass</w:t>
            </w:r>
            <w:proofErr w:type="spellEnd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gramEnd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__FILE__, __LINE__, "Step 7");</w:t>
            </w:r>
          </w:p>
          <w:p w14:paraId="36CD93CD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7ABE7EF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// @sic R5-204467 sic@</w:t>
            </w:r>
          </w:p>
          <w:p w14:paraId="68ED61BC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NasInd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= f_EUTRA38_TAUReqFromN1(eutra_Cell1,</w:t>
            </w:r>
          </w:p>
          <w:p w14:paraId="75CB660D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,</w:t>
            </w:r>
          </w:p>
          <w:p w14:paraId="1716EB20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14:paraId="6546DB67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MAPPED_CXT,</w:t>
            </w:r>
          </w:p>
          <w:p w14:paraId="6A5BE1C5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14:paraId="61F13D39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emergency);</w:t>
            </w:r>
          </w:p>
          <w:p w14:paraId="7EC69ACE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highlight w:val="yellow"/>
                <w:lang w:val="en-US" w:eastAsia="zh-CN"/>
              </w:rPr>
              <w:t>f_EUTRA_</w:t>
            </w:r>
            <w:proofErr w:type="gramStart"/>
            <w:r w:rsidRPr="0028214A">
              <w:rPr>
                <w:rFonts w:ascii="Arial" w:hAnsi="Arial" w:cs="Arial"/>
                <w:highlight w:val="yellow"/>
                <w:lang w:val="en-US" w:eastAsia="zh-CN"/>
              </w:rPr>
              <w:t>PreliminaryPass</w:t>
            </w:r>
            <w:proofErr w:type="spellEnd"/>
            <w:r w:rsidRPr="0028214A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gramEnd"/>
            <w:r w:rsidRPr="0028214A">
              <w:rPr>
                <w:rFonts w:ascii="Arial" w:hAnsi="Arial" w:cs="Arial"/>
                <w:highlight w:val="yellow"/>
                <w:lang w:val="en-US" w:eastAsia="zh-CN"/>
              </w:rPr>
              <w:t>__FILE__, __LINE__, "Step 7"); //WA#11_1_7 MOVED here</w:t>
            </w: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</w:t>
            </w:r>
          </w:p>
          <w:p w14:paraId="242DCEA4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NasCount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v_NasInd.SecurityProtection.NasCount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;</w:t>
            </w:r>
          </w:p>
          <w:p w14:paraId="0C5D4286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0CDB318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@siclog "Step 10A - 10D"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14:paraId="1E5C8433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f_EUTRA38_MultiPDN_Activate_SRB2_DRB_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SendRrcMsg(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5E486255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,</w:t>
            </w:r>
          </w:p>
          <w:p w14:paraId="19F12D80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v_NasCount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);</w:t>
            </w:r>
          </w:p>
          <w:p w14:paraId="546B3A13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09FDC0C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f_EUTRA_Activate_SRB2_DRB_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ReceiveRrcAndNasMsg(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7FC97679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); // @sic R5s210341 sic@ // @sic R5s210616 sic@</w:t>
            </w:r>
          </w:p>
          <w:p w14:paraId="6ED2F00C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D4FF25F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Steps 4a1 - 4b2 are not performed for mapped security context, so not included here</w:t>
            </w:r>
          </w:p>
          <w:p w14:paraId="6F1203A5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@siclog "Step 10E - 11"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14:paraId="2122C8AE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f_EUTRA38_TrackingAreaUpdateFromN1_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WithoutReq(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4E7978E0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,</w:t>
            </w:r>
          </w:p>
          <w:p w14:paraId="251F1606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MAPPED_CXT,</w:t>
            </w:r>
          </w:p>
          <w:p w14:paraId="349CA631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noRrcConnectionRelease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,</w:t>
            </w:r>
          </w:p>
          <w:p w14:paraId="78A0809C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-, true,</w:t>
            </w:r>
          </w:p>
          <w:p w14:paraId="4072E692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-, -, true); // @sic R5s210149 sic@</w:t>
            </w:r>
          </w:p>
          <w:p w14:paraId="1304394C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</w:t>
            </w:r>
          </w:p>
          <w:p w14:paraId="2416CC50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__FILE__, __LINE__, "Step 11");</w:t>
            </w:r>
          </w:p>
          <w:p w14:paraId="19A8D947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DA445D1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Tell IMS PTC the RAT has changed</w:t>
            </w:r>
          </w:p>
          <w:p w14:paraId="221758A4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SendCoOrdMsg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 xml:space="preserve">IMS[tsc_Index_IMS1],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cms_IPCAN_IMS_QueryResponse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f_EUTRA_IMS_IpcanInfo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()));</w:t>
            </w:r>
          </w:p>
          <w:p w14:paraId="74B04CD6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2A80B5F7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@siclog "Steps 12 - 16"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14:paraId="26D180E6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Steps 9-15 of 4.5A.4.3-1</w:t>
            </w:r>
          </w:p>
          <w:p w14:paraId="4E4ACBEC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28214A">
              <w:rPr>
                <w:rFonts w:ascii="Arial" w:hAnsi="Arial" w:cs="Arial"/>
                <w:highlight w:val="yellow"/>
                <w:lang w:val="en-US" w:eastAsia="zh-CN"/>
              </w:rPr>
              <w:t>f_EUTRA38_MultiPDN_</w:t>
            </w:r>
            <w:proofErr w:type="gramStart"/>
            <w:r w:rsidRPr="0028214A">
              <w:rPr>
                <w:rFonts w:ascii="Arial" w:hAnsi="Arial" w:cs="Arial"/>
                <w:highlight w:val="yellow"/>
                <w:lang w:val="en-US" w:eastAsia="zh-CN"/>
              </w:rPr>
              <w:t>EstablishAdditionalPDNs(</w:t>
            </w:r>
            <w:proofErr w:type="gramEnd"/>
            <w:r w:rsidRPr="0028214A">
              <w:rPr>
                <w:rFonts w:ascii="Arial" w:hAnsi="Arial" w:cs="Arial"/>
                <w:highlight w:val="yellow"/>
                <w:lang w:val="en-US" w:eastAsia="zh-CN"/>
              </w:rPr>
              <w:t>eutra_Cell1, 1, -, -, -, '100'B, omit); //WA#11_1_7</w:t>
            </w:r>
            <w:r w:rsidRPr="0028214A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267E0ACE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C715428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@siclog "Step 19-20"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14:paraId="32B65BC6" w14:textId="77777777" w:rsidR="0028214A" w:rsidRPr="0004733E" w:rsidRDefault="0028214A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</w:tc>
      </w:tr>
      <w:tr w:rsidR="00BA0180" w:rsidRPr="0004733E" w14:paraId="47D1BFD5" w14:textId="77777777" w:rsidTr="000A5092">
        <w:tc>
          <w:tcPr>
            <w:tcW w:w="9855" w:type="dxa"/>
          </w:tcPr>
          <w:p w14:paraId="1CE2E757" w14:textId="77777777" w:rsidR="00BA0180" w:rsidRPr="0004733E" w:rsidRDefault="00BA0180" w:rsidP="00BA0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bookmarkEnd w:id="7"/>
      <w:bookmarkEnd w:id="8"/>
      <w:bookmarkEnd w:id="9"/>
      <w:bookmarkEnd w:id="10"/>
    </w:tbl>
    <w:p w14:paraId="54B9364E" w14:textId="77777777" w:rsidR="00E478D4" w:rsidRDefault="00E478D4" w:rsidP="00DD41A1">
      <w:pPr>
        <w:spacing w:after="0"/>
        <w:rPr>
          <w:rFonts w:ascii="Arial" w:hAnsi="Arial" w:cs="Arial"/>
          <w:b/>
          <w:lang w:eastAsia="en-GB"/>
        </w:rPr>
      </w:pPr>
    </w:p>
    <w:p w14:paraId="606525B3" w14:textId="77777777" w:rsidR="00E478D4" w:rsidRDefault="00E478D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br w:type="page"/>
      </w:r>
    </w:p>
    <w:p w14:paraId="23643C4A" w14:textId="77777777" w:rsidR="00E478D4" w:rsidRPr="0004733E" w:rsidRDefault="00E478D4" w:rsidP="00E478D4">
      <w:pPr>
        <w:pStyle w:val="Heading2"/>
        <w:rPr>
          <w:rFonts w:ascii="Arial" w:hAnsi="Arial" w:cs="Arial"/>
          <w:b/>
          <w:sz w:val="28"/>
          <w:szCs w:val="28"/>
        </w:rPr>
      </w:pPr>
      <w:bookmarkStart w:id="11" w:name="_Toc84020720"/>
      <w:r>
        <w:rPr>
          <w:rFonts w:ascii="Arial" w:hAnsi="Arial" w:cs="Arial"/>
          <w:b/>
          <w:sz w:val="28"/>
          <w:szCs w:val="28"/>
        </w:rPr>
        <w:lastRenderedPageBreak/>
        <w:t>2</w:t>
      </w:r>
      <w:r w:rsidRPr="0004733E">
        <w:rPr>
          <w:rFonts w:ascii="Arial" w:hAnsi="Arial" w:cs="Arial"/>
          <w:b/>
          <w:sz w:val="28"/>
          <w:szCs w:val="28"/>
        </w:rPr>
        <w:t xml:space="preserve">. Correction to </w:t>
      </w:r>
      <w:r w:rsidR="008246A5" w:rsidRPr="008246A5">
        <w:rPr>
          <w:rFonts w:ascii="Arial" w:hAnsi="Arial" w:cs="Arial"/>
          <w:b/>
          <w:sz w:val="28"/>
          <w:szCs w:val="28"/>
        </w:rPr>
        <w:t>f_NR5GC_RRC_Idle_Steps5_13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478D4" w:rsidRPr="0004733E" w14:paraId="7F787341" w14:textId="77777777" w:rsidTr="008D2A9D">
        <w:tc>
          <w:tcPr>
            <w:tcW w:w="1985" w:type="dxa"/>
          </w:tcPr>
          <w:p w14:paraId="5769AAD0" w14:textId="77777777" w:rsidR="00E478D4" w:rsidRPr="0004733E" w:rsidRDefault="00E478D4" w:rsidP="008D2A9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</w:tcPr>
          <w:p w14:paraId="0BCAD5CB" w14:textId="77777777" w:rsidR="00E478D4" w:rsidRPr="00E348DD" w:rsidRDefault="008246A5" w:rsidP="008D2A9D">
            <w:pPr>
              <w:pStyle w:val="CRCoverPage"/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8246A5">
              <w:rPr>
                <w:rFonts w:ascii="Arial" w:hAnsi="Arial" w:cs="Arial"/>
              </w:rPr>
              <w:t>f_NR5GC_RRC_Idle_Steps5_13</w:t>
            </w:r>
          </w:p>
        </w:tc>
      </w:tr>
      <w:tr w:rsidR="00E478D4" w:rsidRPr="0004733E" w14:paraId="69FDDA75" w14:textId="77777777" w:rsidTr="008D2A9D">
        <w:trPr>
          <w:trHeight w:val="350"/>
        </w:trPr>
        <w:tc>
          <w:tcPr>
            <w:tcW w:w="1985" w:type="dxa"/>
          </w:tcPr>
          <w:p w14:paraId="4AEA92C0" w14:textId="77777777" w:rsidR="00E478D4" w:rsidRPr="0004733E" w:rsidRDefault="00E478D4" w:rsidP="008D2A9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14:paraId="240CBF9F" w14:textId="77777777" w:rsidR="00DD4E8B" w:rsidRDefault="00DD4E8B" w:rsidP="00DD4E8B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current TTCN implementation of function </w:t>
            </w:r>
            <w:r w:rsidRPr="00590F45">
              <w:rPr>
                <w:rFonts w:ascii="Arial" w:hAnsi="Arial" w:cs="Arial"/>
              </w:rPr>
              <w:t>f_TC_11_1_7_NR5GC</w:t>
            </w:r>
            <w:r>
              <w:rPr>
                <w:rFonts w:ascii="Arial" w:hAnsi="Arial" w:cs="Arial"/>
              </w:rPr>
              <w:t xml:space="preserve">, </w:t>
            </w:r>
            <w:proofErr w:type="spellStart"/>
            <w:r w:rsidRPr="00A4338E">
              <w:rPr>
                <w:rFonts w:ascii="Arial" w:hAnsi="Arial" w:cs="Arial"/>
              </w:rPr>
              <w:t>v_GMM_</w:t>
            </w:r>
            <w:proofErr w:type="gramStart"/>
            <w:r w:rsidRPr="00A4338E">
              <w:rPr>
                <w:rFonts w:ascii="Arial" w:hAnsi="Arial" w:cs="Arial"/>
              </w:rPr>
              <w:t>MobilityInfo</w:t>
            </w:r>
            <w:proofErr w:type="spellEnd"/>
            <w:r w:rsidRPr="00A4338E">
              <w:rPr>
                <w:rFonts w:ascii="Arial" w:hAnsi="Arial" w:cs="Arial"/>
              </w:rPr>
              <w:t xml:space="preserve"> :</w:t>
            </w:r>
            <w:proofErr w:type="gramEnd"/>
            <w:r w:rsidRPr="00A4338E">
              <w:rPr>
                <w:rFonts w:ascii="Arial" w:hAnsi="Arial" w:cs="Arial"/>
              </w:rPr>
              <w:t>= f_NR5GC_Preamble_Steps1_13(nr_Cell1);</w:t>
            </w:r>
            <w:r>
              <w:rPr>
                <w:rFonts w:ascii="Arial" w:hAnsi="Arial" w:cs="Arial"/>
              </w:rPr>
              <w:t xml:space="preserve"> is called.</w:t>
            </w:r>
          </w:p>
          <w:p w14:paraId="181FF182" w14:textId="77777777" w:rsidR="00DD4E8B" w:rsidRDefault="00DD4E8B" w:rsidP="00DD4E8B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Based on </w:t>
            </w:r>
            <w:proofErr w:type="gramStart"/>
            <w:r w:rsidRPr="00A4338E">
              <w:rPr>
                <w:rFonts w:ascii="Arial" w:hAnsi="Arial" w:cs="Arial"/>
              </w:rPr>
              <w:t>match(</w:t>
            </w:r>
            <w:proofErr w:type="gramEnd"/>
            <w:r w:rsidRPr="00A4338E">
              <w:rPr>
                <w:rFonts w:ascii="Arial" w:hAnsi="Arial" w:cs="Arial"/>
              </w:rPr>
              <w:t>v_GMM_MobilityInfo.GMMCap.s1Cap, '1'B)</w:t>
            </w:r>
            <w:r>
              <w:rPr>
                <w:rFonts w:ascii="Arial" w:hAnsi="Arial" w:cs="Arial"/>
              </w:rPr>
              <w:t xml:space="preserve">, a preliminary pass is assigned. However, the function </w:t>
            </w:r>
            <w:r w:rsidRPr="00A4338E">
              <w:rPr>
                <w:rFonts w:ascii="Arial" w:hAnsi="Arial" w:cs="Arial"/>
              </w:rPr>
              <w:t>f_NR5GC_Preamble_Steps1_13</w:t>
            </w:r>
            <w:r>
              <w:rPr>
                <w:rFonts w:ascii="Arial" w:hAnsi="Arial" w:cs="Arial"/>
              </w:rPr>
              <w:t xml:space="preserve"> does not return the latest updated value of </w:t>
            </w:r>
            <w:proofErr w:type="spellStart"/>
            <w:r w:rsidRPr="00A4338E">
              <w:rPr>
                <w:rFonts w:ascii="Arial" w:hAnsi="Arial" w:cs="Arial"/>
              </w:rPr>
              <w:t>v_GMM_MobilityInfo</w:t>
            </w:r>
            <w:proofErr w:type="spellEnd"/>
            <w:r>
              <w:rPr>
                <w:rFonts w:ascii="Arial" w:hAnsi="Arial" w:cs="Arial"/>
              </w:rPr>
              <w:t xml:space="preserve">. The reason for this is </w:t>
            </w:r>
            <w:proofErr w:type="gramStart"/>
            <w:r>
              <w:rPr>
                <w:rFonts w:ascii="Arial" w:hAnsi="Arial" w:cs="Arial"/>
              </w:rPr>
              <w:t>that</w:t>
            </w:r>
            <w:r w:rsidRPr="00A4338E">
              <w:rPr>
                <w:rFonts w:ascii="Arial" w:hAnsi="Arial" w:cs="Arial"/>
              </w:rPr>
              <w:t xml:space="preserve">  function</w:t>
            </w:r>
            <w:proofErr w:type="gramEnd"/>
            <w:r w:rsidRPr="00A4338E">
              <w:rPr>
                <w:rFonts w:ascii="Arial" w:hAnsi="Arial" w:cs="Arial"/>
              </w:rPr>
              <w:t xml:space="preserve"> f_NR5GC_Preamble_Steps1_13</w:t>
            </w:r>
            <w:r w:rsidRPr="00A4338E">
              <w:rPr>
                <w:rFonts w:ascii="Arial" w:hAnsi="Arial" w:cs="Arial"/>
              </w:rPr>
              <w:sym w:font="Wingdings" w:char="F0E0"/>
            </w:r>
            <w:r>
              <w:t xml:space="preserve"> </w:t>
            </w:r>
            <w:r w:rsidRPr="00A4338E">
              <w:rPr>
                <w:rFonts w:ascii="Arial" w:hAnsi="Arial" w:cs="Arial"/>
              </w:rPr>
              <w:t>f_NR5GC_RRC_Idle_Steps5_13</w:t>
            </w:r>
            <w:r>
              <w:rPr>
                <w:rFonts w:ascii="Arial" w:hAnsi="Arial" w:cs="Arial"/>
              </w:rPr>
              <w:t xml:space="preserve"> accepts </w:t>
            </w:r>
            <w:proofErr w:type="spellStart"/>
            <w:r w:rsidRPr="00A4338E">
              <w:rPr>
                <w:rFonts w:ascii="Arial" w:hAnsi="Arial" w:cs="Arial"/>
              </w:rPr>
              <w:t>v_GMM_MobilityInfo</w:t>
            </w:r>
            <w:proofErr w:type="spellEnd"/>
            <w:r>
              <w:rPr>
                <w:rFonts w:ascii="Arial" w:hAnsi="Arial" w:cs="Arial"/>
              </w:rPr>
              <w:t xml:space="preserve">, but this is not of type </w:t>
            </w:r>
            <w:proofErr w:type="spellStart"/>
            <w:r>
              <w:rPr>
                <w:rFonts w:ascii="Arial" w:hAnsi="Arial" w:cs="Arial"/>
              </w:rPr>
              <w:t>inout</w:t>
            </w:r>
            <w:proofErr w:type="spellEnd"/>
            <w:r>
              <w:rPr>
                <w:rFonts w:ascii="Arial" w:hAnsi="Arial" w:cs="Arial"/>
              </w:rPr>
              <w:t xml:space="preserve">. This results in the function returning older value of </w:t>
            </w:r>
            <w:proofErr w:type="spellStart"/>
            <w:r w:rsidRPr="00A4338E">
              <w:rPr>
                <w:rFonts w:ascii="Arial" w:hAnsi="Arial" w:cs="Arial"/>
              </w:rPr>
              <w:t>v_GMM_MobilityInfo</w:t>
            </w:r>
            <w:proofErr w:type="spellEnd"/>
            <w:r>
              <w:rPr>
                <w:rFonts w:ascii="Arial" w:hAnsi="Arial" w:cs="Arial"/>
              </w:rPr>
              <w:t xml:space="preserve"> which causes an incorrect preliminary </w:t>
            </w:r>
            <w:proofErr w:type="gramStart"/>
            <w:r>
              <w:rPr>
                <w:rFonts w:ascii="Arial" w:hAnsi="Arial" w:cs="Arial"/>
              </w:rPr>
              <w:t>fail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</w:p>
          <w:p w14:paraId="1C80CB4A" w14:textId="77777777" w:rsidR="00DD4E8B" w:rsidRDefault="00DD4E8B" w:rsidP="00DD4E8B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needs to be corrected.</w:t>
            </w:r>
          </w:p>
          <w:p w14:paraId="14039F2A" w14:textId="77777777" w:rsidR="00E478D4" w:rsidRPr="0004733E" w:rsidRDefault="00E478D4" w:rsidP="008D2A9D">
            <w:pPr>
              <w:pStyle w:val="CRCoverPage"/>
              <w:spacing w:after="0"/>
              <w:rPr>
                <w:rFonts w:ascii="Arial" w:hAnsi="Arial" w:cs="Arial"/>
              </w:rPr>
            </w:pPr>
          </w:p>
        </w:tc>
      </w:tr>
      <w:tr w:rsidR="00E478D4" w:rsidRPr="0004733E" w14:paraId="0247BCF4" w14:textId="77777777" w:rsidTr="008D2A9D">
        <w:tc>
          <w:tcPr>
            <w:tcW w:w="1985" w:type="dxa"/>
          </w:tcPr>
          <w:p w14:paraId="4AB2B04A" w14:textId="77777777" w:rsidR="00E478D4" w:rsidRPr="0004733E" w:rsidRDefault="00E478D4" w:rsidP="008D2A9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14:paraId="4421F567" w14:textId="77777777" w:rsidR="00DD4E8B" w:rsidRDefault="00DD4E8B" w:rsidP="00DD4E8B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Changed the argument type for </w:t>
            </w:r>
            <w:proofErr w:type="spellStart"/>
            <w:r w:rsidRPr="00A4338E">
              <w:rPr>
                <w:rFonts w:ascii="Arial" w:hAnsi="Arial" w:cs="Arial"/>
              </w:rPr>
              <w:t>p_GMM_MobilityInfo_Type</w:t>
            </w:r>
            <w:proofErr w:type="spellEnd"/>
            <w:r>
              <w:rPr>
                <w:rFonts w:ascii="Arial" w:hAnsi="Arial" w:cs="Arial"/>
              </w:rPr>
              <w:t xml:space="preserve"> in function </w:t>
            </w:r>
            <w:r w:rsidRPr="00A4338E">
              <w:rPr>
                <w:rFonts w:ascii="Arial" w:hAnsi="Arial" w:cs="Arial"/>
              </w:rPr>
              <w:t>f_NR5GC_RRC_Idle_Steps5_13</w:t>
            </w:r>
            <w:r>
              <w:rPr>
                <w:rFonts w:ascii="Arial" w:hAnsi="Arial" w:cs="Arial"/>
              </w:rPr>
              <w:t xml:space="preserve"> to </w:t>
            </w:r>
            <w:proofErr w:type="spellStart"/>
            <w:r>
              <w:rPr>
                <w:rFonts w:ascii="Arial" w:hAnsi="Arial" w:cs="Arial"/>
              </w:rPr>
              <w:t>inout</w:t>
            </w:r>
            <w:proofErr w:type="spellEnd"/>
            <w:r>
              <w:rPr>
                <w:rFonts w:ascii="Arial" w:hAnsi="Arial" w:cs="Arial"/>
              </w:rPr>
              <w:t>. Please see below.</w:t>
            </w:r>
          </w:p>
          <w:p w14:paraId="65D0472F" w14:textId="77777777" w:rsidR="00E478D4" w:rsidRPr="0004733E" w:rsidRDefault="00E478D4" w:rsidP="008D2A9D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478D4" w:rsidRPr="0004733E" w14:paraId="3BA6ED3D" w14:textId="77777777" w:rsidTr="008D2A9D">
        <w:tc>
          <w:tcPr>
            <w:tcW w:w="1985" w:type="dxa"/>
          </w:tcPr>
          <w:p w14:paraId="15289F2E" w14:textId="77777777" w:rsidR="00E478D4" w:rsidRPr="0004733E" w:rsidRDefault="00E478D4" w:rsidP="008D2A9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</w:tcPr>
          <w:p w14:paraId="526F6694" w14:textId="77777777" w:rsidR="00E478D4" w:rsidRPr="0004733E" w:rsidRDefault="00DD4E8B" w:rsidP="008D2A9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NR5GC_NASSteps.ttcn</w:t>
            </w:r>
            <w:r w:rsidR="00E478D4">
              <w:rPr>
                <w:rFonts w:ascii="Arial" w:hAnsi="Arial" w:cs="Arial"/>
                <w:noProof/>
              </w:rPr>
              <w:t>.</w:t>
            </w:r>
          </w:p>
          <w:p w14:paraId="16BF1575" w14:textId="77777777" w:rsidR="00E478D4" w:rsidRPr="0004733E" w:rsidRDefault="00E478D4" w:rsidP="008D2A9D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478D4" w:rsidRPr="0004733E" w14:paraId="0FA4A082" w14:textId="77777777" w:rsidTr="008D2A9D">
        <w:tc>
          <w:tcPr>
            <w:tcW w:w="1985" w:type="dxa"/>
          </w:tcPr>
          <w:p w14:paraId="0DE81ECC" w14:textId="77777777" w:rsidR="00E478D4" w:rsidRPr="0004733E" w:rsidRDefault="00E478D4" w:rsidP="008D2A9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4733E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</w:tcPr>
          <w:p w14:paraId="1CF21F39" w14:textId="48ECBB07" w:rsidR="00E478D4" w:rsidRPr="0004733E" w:rsidRDefault="000C4CA3" w:rsidP="008D2A9D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39AE43B0" w14:textId="77777777" w:rsidR="00E478D4" w:rsidRPr="0004733E" w:rsidRDefault="00E478D4" w:rsidP="00E478D4">
      <w:pPr>
        <w:spacing w:after="0"/>
        <w:rPr>
          <w:rFonts w:ascii="Arial" w:hAnsi="Arial" w:cs="Arial"/>
          <w:b/>
          <w:lang w:eastAsia="en-GB"/>
        </w:rPr>
      </w:pPr>
    </w:p>
    <w:p w14:paraId="6D679412" w14:textId="77777777" w:rsidR="00E478D4" w:rsidRPr="0004733E" w:rsidRDefault="00E478D4" w:rsidP="00E478D4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478D4" w:rsidRPr="0004733E" w14:paraId="5415ADFB" w14:textId="77777777" w:rsidTr="008D2A9D">
        <w:tc>
          <w:tcPr>
            <w:tcW w:w="9855" w:type="dxa"/>
          </w:tcPr>
          <w:p w14:paraId="39A86E46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>function f_NR5GC_RRC_Idle_Steps5_13 (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GMM_MobilityInfo_Type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p_GMM_MobilityInfo_Type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,</w:t>
            </w:r>
          </w:p>
          <w:p w14:paraId="0D9B5776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NR_CellId_Type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p_NR_CellId,</w:t>
            </w:r>
          </w:p>
          <w:p w14:paraId="1B771027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NG_NAS_MSG_Indication_Type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p_ReceivedMsg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,</w:t>
            </w:r>
          </w:p>
          <w:p w14:paraId="41B36A2E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NAS_PlmnId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p_PLMN,</w:t>
            </w:r>
          </w:p>
          <w:p w14:paraId="1AFD4187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NR_TESTMODE_STATE_Type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p_TestMode,</w:t>
            </w:r>
          </w:p>
          <w:p w14:paraId="00C79138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TypeOfRegistration_Type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p_</w:t>
            </w:r>
            <w:proofErr w:type="gramStart"/>
            <w:r w:rsidRPr="00DD4E8B">
              <w:rPr>
                <w:rFonts w:ascii="Arial" w:hAnsi="Arial" w:cs="Arial"/>
                <w:lang w:val="en-US" w:eastAsia="zh-CN"/>
              </w:rPr>
              <w:t>RegType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D4E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Initial_Secure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,</w:t>
            </w:r>
          </w:p>
          <w:p w14:paraId="031AB52A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InterworkWithoutN26 p_IwkN</w:t>
            </w:r>
            <w:proofErr w:type="gramStart"/>
            <w:r w:rsidRPr="00DD4E8B">
              <w:rPr>
                <w:rFonts w:ascii="Arial" w:hAnsi="Arial" w:cs="Arial"/>
                <w:lang w:val="en-US" w:eastAsia="zh-CN"/>
              </w:rPr>
              <w:t>26 :</w:t>
            </w:r>
            <w:proofErr w:type="gramEnd"/>
            <w:r w:rsidRPr="00DD4E8B">
              <w:rPr>
                <w:rFonts w:ascii="Arial" w:hAnsi="Arial" w:cs="Arial"/>
                <w:lang w:val="en-US" w:eastAsia="zh-CN"/>
              </w:rPr>
              <w:t>= NOT_SUPPORTED)  runs on NR5GC_PTC</w:t>
            </w:r>
          </w:p>
          <w:p w14:paraId="32A4B8FE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7459B81B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NasCount_Type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v_NasCount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;</w:t>
            </w:r>
          </w:p>
          <w:p w14:paraId="30F8CE78" w14:textId="77777777" w:rsidR="00E478D4" w:rsidRPr="0028214A" w:rsidRDefault="00E478D4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</w:tc>
      </w:tr>
    </w:tbl>
    <w:p w14:paraId="5EC04E99" w14:textId="77777777" w:rsidR="00E478D4" w:rsidRPr="0004733E" w:rsidRDefault="00E478D4" w:rsidP="00E478D4">
      <w:pPr>
        <w:spacing w:after="0"/>
        <w:rPr>
          <w:rFonts w:ascii="Arial" w:hAnsi="Arial" w:cs="Arial"/>
          <w:b/>
          <w:lang w:eastAsia="en-GB"/>
        </w:rPr>
      </w:pPr>
    </w:p>
    <w:p w14:paraId="12942A50" w14:textId="77777777" w:rsidR="00E478D4" w:rsidRPr="0004733E" w:rsidRDefault="00E478D4" w:rsidP="00E478D4">
      <w:pPr>
        <w:spacing w:after="0"/>
        <w:rPr>
          <w:rFonts w:ascii="Arial" w:hAnsi="Arial" w:cs="Arial"/>
          <w:b/>
          <w:lang w:eastAsia="en-GB"/>
        </w:rPr>
      </w:pPr>
    </w:p>
    <w:p w14:paraId="5927F3A9" w14:textId="77777777" w:rsidR="00E478D4" w:rsidRPr="0004733E" w:rsidRDefault="00E478D4" w:rsidP="00E478D4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478D4" w:rsidRPr="0004733E" w14:paraId="3617AFFB" w14:textId="77777777" w:rsidTr="008D2A9D">
        <w:tc>
          <w:tcPr>
            <w:tcW w:w="9855" w:type="dxa"/>
          </w:tcPr>
          <w:p w14:paraId="6CBB87DD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>function f_NR5GC_RRC_Idle_Steps5_13 (</w:t>
            </w:r>
            <w:proofErr w:type="spellStart"/>
            <w:r w:rsidRPr="00DD4E8B">
              <w:rPr>
                <w:rFonts w:ascii="Arial" w:hAnsi="Arial" w:cs="Arial"/>
                <w:highlight w:val="yellow"/>
                <w:lang w:val="en-US" w:eastAsia="zh-CN"/>
              </w:rPr>
              <w:t>inout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GMM_MobilityInfo_Type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p_GMM_MobilityInfo_</w:t>
            </w:r>
            <w:proofErr w:type="gramStart"/>
            <w:r w:rsidRPr="00DD4E8B">
              <w:rPr>
                <w:rFonts w:ascii="Arial" w:hAnsi="Arial" w:cs="Arial"/>
                <w:lang w:val="en-US" w:eastAsia="zh-CN"/>
              </w:rPr>
              <w:t>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,/</w:t>
            </w:r>
            <w:proofErr w:type="gramEnd"/>
            <w:r w:rsidRPr="00DD4E8B">
              <w:rPr>
                <w:rFonts w:ascii="Arial" w:hAnsi="Arial" w:cs="Arial"/>
                <w:lang w:val="en-US" w:eastAsia="zh-CN"/>
              </w:rPr>
              <w:t>/WA#11_1_7</w:t>
            </w:r>
          </w:p>
          <w:p w14:paraId="71581195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NR_CellId_Type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p_NR_CellId,</w:t>
            </w:r>
          </w:p>
          <w:p w14:paraId="5AA77B56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NG_NAS_MSG_Indication_Type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p_ReceivedMsg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,</w:t>
            </w:r>
          </w:p>
          <w:p w14:paraId="663375F8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NAS_PlmnId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p_PLMN,</w:t>
            </w:r>
          </w:p>
          <w:p w14:paraId="5F41A23A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NR_TESTMODE_STATE_Type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p_TestMode,</w:t>
            </w:r>
          </w:p>
          <w:p w14:paraId="73F983ED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TypeOfRegistration_Type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p_</w:t>
            </w:r>
            <w:proofErr w:type="gramStart"/>
            <w:r w:rsidRPr="00DD4E8B">
              <w:rPr>
                <w:rFonts w:ascii="Arial" w:hAnsi="Arial" w:cs="Arial"/>
                <w:lang w:val="en-US" w:eastAsia="zh-CN"/>
              </w:rPr>
              <w:t>RegType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D4E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Initial_Secure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,</w:t>
            </w:r>
          </w:p>
          <w:p w14:paraId="46471AC7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InterworkWithoutN26 p_IwkN</w:t>
            </w:r>
            <w:proofErr w:type="gramStart"/>
            <w:r w:rsidRPr="00DD4E8B">
              <w:rPr>
                <w:rFonts w:ascii="Arial" w:hAnsi="Arial" w:cs="Arial"/>
                <w:lang w:val="en-US" w:eastAsia="zh-CN"/>
              </w:rPr>
              <w:t>26 :</w:t>
            </w:r>
            <w:proofErr w:type="gramEnd"/>
            <w:r w:rsidRPr="00DD4E8B">
              <w:rPr>
                <w:rFonts w:ascii="Arial" w:hAnsi="Arial" w:cs="Arial"/>
                <w:lang w:val="en-US" w:eastAsia="zh-CN"/>
              </w:rPr>
              <w:t>= NOT_SUPPORTED)  runs on NR5GC_PTC</w:t>
            </w:r>
          </w:p>
          <w:p w14:paraId="30DB0B8D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5E56F018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NasCount_Type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v_NasCount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;</w:t>
            </w:r>
          </w:p>
          <w:p w14:paraId="4845BAAF" w14:textId="77777777" w:rsidR="00E478D4" w:rsidRPr="0004733E" w:rsidRDefault="00E478D4" w:rsidP="008D2A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</w:tc>
      </w:tr>
      <w:tr w:rsidR="00E478D4" w:rsidRPr="0004733E" w14:paraId="7C6301AE" w14:textId="77777777" w:rsidTr="008D2A9D">
        <w:tc>
          <w:tcPr>
            <w:tcW w:w="9855" w:type="dxa"/>
          </w:tcPr>
          <w:p w14:paraId="45C6F2F2" w14:textId="77777777" w:rsidR="00E478D4" w:rsidRPr="0004733E" w:rsidRDefault="00E478D4" w:rsidP="008D2A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</w:tbl>
    <w:p w14:paraId="7D447342" w14:textId="77777777" w:rsidR="00FB5E48" w:rsidRDefault="00FB5E48" w:rsidP="00DD41A1">
      <w:pPr>
        <w:spacing w:after="0"/>
        <w:rPr>
          <w:rFonts w:ascii="Arial" w:hAnsi="Arial" w:cs="Arial"/>
          <w:b/>
          <w:lang w:eastAsia="en-GB"/>
        </w:rPr>
      </w:pPr>
    </w:p>
    <w:p w14:paraId="46069F57" w14:textId="77777777" w:rsidR="00FB5E48" w:rsidRDefault="00FB5E48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br w:type="page"/>
      </w:r>
    </w:p>
    <w:p w14:paraId="071BA9E5" w14:textId="77777777" w:rsidR="00FB5E48" w:rsidRPr="0004733E" w:rsidRDefault="00FB5E48" w:rsidP="00FB5E48">
      <w:pPr>
        <w:pStyle w:val="Heading2"/>
        <w:rPr>
          <w:rFonts w:ascii="Arial" w:hAnsi="Arial" w:cs="Arial"/>
          <w:b/>
          <w:sz w:val="28"/>
          <w:szCs w:val="28"/>
        </w:rPr>
      </w:pPr>
      <w:bookmarkStart w:id="12" w:name="_Toc84020721"/>
      <w:r>
        <w:rPr>
          <w:rFonts w:ascii="Arial" w:hAnsi="Arial" w:cs="Arial"/>
          <w:b/>
          <w:sz w:val="28"/>
          <w:szCs w:val="28"/>
        </w:rPr>
        <w:lastRenderedPageBreak/>
        <w:t>3</w:t>
      </w:r>
      <w:r w:rsidRPr="0004733E">
        <w:rPr>
          <w:rFonts w:ascii="Arial" w:hAnsi="Arial" w:cs="Arial"/>
          <w:b/>
          <w:sz w:val="28"/>
          <w:szCs w:val="28"/>
        </w:rPr>
        <w:t xml:space="preserve">. Correction to </w:t>
      </w:r>
      <w:r w:rsidR="004A34DD" w:rsidRPr="004A34DD">
        <w:rPr>
          <w:rFonts w:ascii="Arial" w:hAnsi="Arial" w:cs="Arial"/>
          <w:b/>
          <w:sz w:val="28"/>
          <w:szCs w:val="28"/>
        </w:rPr>
        <w:t>f_EUTRA38_MultiPDN_EstablishAdditionalPDN_Step2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B5E48" w:rsidRPr="0004733E" w14:paraId="336CF528" w14:textId="77777777" w:rsidTr="008D2A9D">
        <w:tc>
          <w:tcPr>
            <w:tcW w:w="1985" w:type="dxa"/>
          </w:tcPr>
          <w:p w14:paraId="4B516F23" w14:textId="77777777" w:rsidR="00FB5E48" w:rsidRPr="0004733E" w:rsidRDefault="00FB5E48" w:rsidP="008D2A9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</w:tcPr>
          <w:p w14:paraId="0E216D5B" w14:textId="77777777" w:rsidR="00FB5E48" w:rsidRPr="00E348DD" w:rsidRDefault="004A34DD" w:rsidP="008D2A9D">
            <w:pPr>
              <w:pStyle w:val="CRCoverPage"/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4A34DD">
              <w:rPr>
                <w:rFonts w:ascii="Arial" w:hAnsi="Arial" w:cs="Arial"/>
              </w:rPr>
              <w:t>f_EUTRA38_MultiPDN_EstablishAdditionalPDN_Step2</w:t>
            </w:r>
          </w:p>
        </w:tc>
      </w:tr>
      <w:tr w:rsidR="00FB5E48" w:rsidRPr="0004733E" w14:paraId="61570848" w14:textId="77777777" w:rsidTr="008D2A9D">
        <w:trPr>
          <w:trHeight w:val="350"/>
        </w:trPr>
        <w:tc>
          <w:tcPr>
            <w:tcW w:w="1985" w:type="dxa"/>
          </w:tcPr>
          <w:p w14:paraId="7605C2BD" w14:textId="77777777" w:rsidR="00FB5E48" w:rsidRPr="0004733E" w:rsidRDefault="00FB5E48" w:rsidP="008D2A9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14:paraId="560CCA3D" w14:textId="77777777" w:rsidR="004A34DD" w:rsidRDefault="004A34DD" w:rsidP="004A34D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current TTCN implementation </w:t>
            </w:r>
            <w:r w:rsidRPr="009B296C">
              <w:rPr>
                <w:rFonts w:ascii="Arial" w:hAnsi="Arial" w:cs="Arial"/>
              </w:rPr>
              <w:t>fl_TC_11_1_7_NR5GC_EUTRA_TestBody</w:t>
            </w:r>
            <w:r w:rsidRPr="009B296C">
              <w:rPr>
                <w:rFonts w:ascii="Arial" w:hAnsi="Arial" w:cs="Arial"/>
              </w:rPr>
              <w:sym w:font="Wingdings" w:char="F0E0"/>
            </w:r>
            <w:r>
              <w:t xml:space="preserve"> </w:t>
            </w:r>
            <w:r w:rsidRPr="009B296C">
              <w:rPr>
                <w:rFonts w:ascii="Arial" w:hAnsi="Arial" w:cs="Arial"/>
              </w:rPr>
              <w:t>f_EUTRA38_MultiPDN_EstablishAdditionalPDNs</w:t>
            </w:r>
            <w:r w:rsidRPr="009B296C">
              <w:rPr>
                <w:rFonts w:ascii="Arial" w:hAnsi="Arial" w:cs="Arial"/>
              </w:rPr>
              <w:sym w:font="Wingdings" w:char="F0E0"/>
            </w:r>
            <w:r>
              <w:t xml:space="preserve"> </w:t>
            </w:r>
            <w:r w:rsidRPr="009B296C">
              <w:rPr>
                <w:rFonts w:ascii="Arial" w:hAnsi="Arial" w:cs="Arial"/>
              </w:rPr>
              <w:t>f_EUTRA38_MultiPDN_EstablishAdditionalPDN_Step2</w:t>
            </w:r>
            <w:r>
              <w:rPr>
                <w:rFonts w:ascii="Arial" w:hAnsi="Arial" w:cs="Arial"/>
              </w:rPr>
              <w:t xml:space="preserve"> is called. Within this function the variable </w:t>
            </w:r>
            <w:proofErr w:type="spellStart"/>
            <w:r>
              <w:rPr>
                <w:rFonts w:ascii="Arial" w:hAnsi="Arial" w:cs="Arial"/>
              </w:rPr>
              <w:t>v_PDN_Type</w:t>
            </w:r>
            <w:proofErr w:type="spellEnd"/>
            <w:r>
              <w:rPr>
                <w:rFonts w:ascii="Arial" w:hAnsi="Arial" w:cs="Arial"/>
              </w:rPr>
              <w:t xml:space="preserve"> is initialized by call </w:t>
            </w:r>
            <w:proofErr w:type="spellStart"/>
            <w:r w:rsidRPr="009B296C">
              <w:rPr>
                <w:rFonts w:ascii="Arial" w:hAnsi="Arial" w:cs="Arial"/>
              </w:rPr>
              <w:t>v_PDN_</w:t>
            </w:r>
            <w:proofErr w:type="gramStart"/>
            <w:r w:rsidRPr="009B296C">
              <w:rPr>
                <w:rFonts w:ascii="Arial" w:hAnsi="Arial" w:cs="Arial"/>
              </w:rPr>
              <w:t>Type</w:t>
            </w:r>
            <w:proofErr w:type="spellEnd"/>
            <w:r w:rsidRPr="009B296C">
              <w:rPr>
                <w:rFonts w:ascii="Arial" w:hAnsi="Arial" w:cs="Arial"/>
              </w:rPr>
              <w:t xml:space="preserve"> :</w:t>
            </w:r>
            <w:proofErr w:type="gramEnd"/>
            <w:r w:rsidRPr="009B296C">
              <w:rPr>
                <w:rFonts w:ascii="Arial" w:hAnsi="Arial" w:cs="Arial"/>
              </w:rPr>
              <w:t>= f_EUTRA38_MultiPDN_GetPDNType(</w:t>
            </w:r>
            <w:proofErr w:type="spellStart"/>
            <w:r w:rsidRPr="009B296C">
              <w:rPr>
                <w:rFonts w:ascii="Arial" w:hAnsi="Arial" w:cs="Arial"/>
              </w:rPr>
              <w:t>p_PDNConnReq.accessPointName</w:t>
            </w:r>
            <w:proofErr w:type="spellEnd"/>
            <w:r w:rsidRPr="009B296C">
              <w:rPr>
                <w:rFonts w:ascii="Arial" w:hAnsi="Arial" w:cs="Arial"/>
              </w:rPr>
              <w:t>);</w:t>
            </w:r>
          </w:p>
          <w:p w14:paraId="43B7707C" w14:textId="77777777" w:rsidR="004A34DD" w:rsidRDefault="004A34DD" w:rsidP="004A34D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 testcase 11.1.7 this causes an issue.</w:t>
            </w:r>
          </w:p>
          <w:p w14:paraId="6F631538" w14:textId="77777777" w:rsidR="004A34DD" w:rsidRDefault="004A34DD" w:rsidP="004A34D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this testcase, the UE does not include the IE </w:t>
            </w:r>
            <w:proofErr w:type="spellStart"/>
            <w:r>
              <w:rPr>
                <w:rFonts w:ascii="Arial" w:hAnsi="Arial" w:cs="Arial"/>
              </w:rPr>
              <w:t>AccessPointName</w:t>
            </w:r>
            <w:proofErr w:type="spellEnd"/>
            <w:r>
              <w:rPr>
                <w:rFonts w:ascii="Arial" w:hAnsi="Arial" w:cs="Arial"/>
              </w:rPr>
              <w:t xml:space="preserve">. Thus, the function </w:t>
            </w:r>
            <w:r w:rsidRPr="009B296C">
              <w:rPr>
                <w:rFonts w:ascii="Arial" w:hAnsi="Arial" w:cs="Arial"/>
              </w:rPr>
              <w:t>f_EUTRA38_MultiPDN_GetPDNType</w:t>
            </w:r>
            <w:r>
              <w:rPr>
                <w:rFonts w:ascii="Arial" w:hAnsi="Arial" w:cs="Arial"/>
              </w:rPr>
              <w:t xml:space="preserve"> returns the value based on PICS, and thus it returns IMS_DNN. Now this variable </w:t>
            </w:r>
            <w:proofErr w:type="spellStart"/>
            <w:r>
              <w:rPr>
                <w:rFonts w:ascii="Arial" w:hAnsi="Arial" w:cs="Arial"/>
              </w:rPr>
              <w:t>v_PDN_Type</w:t>
            </w:r>
            <w:proofErr w:type="spellEnd"/>
            <w:r>
              <w:rPr>
                <w:rFonts w:ascii="Arial" w:hAnsi="Arial" w:cs="Arial"/>
              </w:rPr>
              <w:t xml:space="preserve"> is used in function </w:t>
            </w:r>
            <w:proofErr w:type="spellStart"/>
            <w:r w:rsidRPr="009B296C">
              <w:rPr>
                <w:rFonts w:ascii="Arial" w:hAnsi="Arial" w:cs="Arial"/>
              </w:rPr>
              <w:t>f_GetMultiPdnIndex</w:t>
            </w:r>
            <w:proofErr w:type="spellEnd"/>
            <w:r>
              <w:rPr>
                <w:rFonts w:ascii="Arial" w:hAnsi="Arial" w:cs="Arial"/>
              </w:rPr>
              <w:t xml:space="preserve"> to determine the </w:t>
            </w:r>
            <w:proofErr w:type="spellStart"/>
            <w:r>
              <w:rPr>
                <w:rFonts w:ascii="Arial" w:hAnsi="Arial" w:cs="Arial"/>
              </w:rPr>
              <w:t>PdnIndex</w:t>
            </w:r>
            <w:proofErr w:type="spellEnd"/>
            <w:r>
              <w:rPr>
                <w:rFonts w:ascii="Arial" w:hAnsi="Arial" w:cs="Arial"/>
              </w:rPr>
              <w:t xml:space="preserve">, and the </w:t>
            </w:r>
            <w:proofErr w:type="spellStart"/>
            <w:r>
              <w:rPr>
                <w:rFonts w:ascii="Arial" w:hAnsi="Arial" w:cs="Arial"/>
              </w:rPr>
              <w:t>PdnIndex</w:t>
            </w:r>
            <w:proofErr w:type="spellEnd"/>
            <w:r>
              <w:rPr>
                <w:rFonts w:ascii="Arial" w:hAnsi="Arial" w:cs="Arial"/>
              </w:rPr>
              <w:t xml:space="preserve"> is incorrectly set as PDN_1, whereas for the Emergency PDN the </w:t>
            </w:r>
            <w:proofErr w:type="spellStart"/>
            <w:r>
              <w:rPr>
                <w:rFonts w:ascii="Arial" w:hAnsi="Arial" w:cs="Arial"/>
              </w:rPr>
              <w:t>PdnIndex</w:t>
            </w:r>
            <w:proofErr w:type="spellEnd"/>
            <w:r>
              <w:rPr>
                <w:rFonts w:ascii="Arial" w:hAnsi="Arial" w:cs="Arial"/>
              </w:rPr>
              <w:t xml:space="preserve"> should be set as PDN_2.</w:t>
            </w:r>
          </w:p>
          <w:p w14:paraId="4731ECD2" w14:textId="77777777" w:rsidR="00FB5E48" w:rsidRPr="0004733E" w:rsidRDefault="004A34DD" w:rsidP="004A34D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needs to be corrected.</w:t>
            </w:r>
          </w:p>
        </w:tc>
      </w:tr>
      <w:tr w:rsidR="00FB5E48" w:rsidRPr="0004733E" w14:paraId="06B47FDD" w14:textId="77777777" w:rsidTr="008D2A9D">
        <w:tc>
          <w:tcPr>
            <w:tcW w:w="1985" w:type="dxa"/>
          </w:tcPr>
          <w:p w14:paraId="62E5A3BF" w14:textId="77777777" w:rsidR="00FB5E48" w:rsidRPr="0004733E" w:rsidRDefault="00FB5E48" w:rsidP="008D2A9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14:paraId="1EC7BE51" w14:textId="77777777" w:rsidR="004A34DD" w:rsidRDefault="004A34DD" w:rsidP="004A34D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Instead of initializing </w:t>
            </w:r>
            <w:proofErr w:type="spellStart"/>
            <w:r>
              <w:rPr>
                <w:rFonts w:ascii="Arial" w:hAnsi="Arial" w:cs="Arial"/>
              </w:rPr>
              <w:t>v_PDN_Type</w:t>
            </w:r>
            <w:proofErr w:type="spellEnd"/>
            <w:r>
              <w:rPr>
                <w:rFonts w:ascii="Arial" w:hAnsi="Arial" w:cs="Arial"/>
              </w:rPr>
              <w:t xml:space="preserve"> simply by calling </w:t>
            </w:r>
            <w:proofErr w:type="spellStart"/>
            <w:r w:rsidRPr="009B296C">
              <w:rPr>
                <w:rFonts w:ascii="Arial" w:hAnsi="Arial" w:cs="Arial"/>
              </w:rPr>
              <w:t>v_PDN_</w:t>
            </w:r>
            <w:proofErr w:type="gramStart"/>
            <w:r w:rsidRPr="009B296C">
              <w:rPr>
                <w:rFonts w:ascii="Arial" w:hAnsi="Arial" w:cs="Arial"/>
              </w:rPr>
              <w:t>Type</w:t>
            </w:r>
            <w:proofErr w:type="spellEnd"/>
            <w:r w:rsidRPr="009B296C">
              <w:rPr>
                <w:rFonts w:ascii="Arial" w:hAnsi="Arial" w:cs="Arial"/>
              </w:rPr>
              <w:t xml:space="preserve"> :</w:t>
            </w:r>
            <w:proofErr w:type="gramEnd"/>
            <w:r w:rsidRPr="009B296C">
              <w:rPr>
                <w:rFonts w:ascii="Arial" w:hAnsi="Arial" w:cs="Arial"/>
              </w:rPr>
              <w:t>= f_EUTRA38_MultiPDN_GetPDNType(</w:t>
            </w:r>
            <w:proofErr w:type="spellStart"/>
            <w:r w:rsidRPr="009B296C">
              <w:rPr>
                <w:rFonts w:ascii="Arial" w:hAnsi="Arial" w:cs="Arial"/>
              </w:rPr>
              <w:t>p_PDNConnReq.accessPointName</w:t>
            </w:r>
            <w:proofErr w:type="spellEnd"/>
            <w:r w:rsidRPr="009B296C">
              <w:rPr>
                <w:rFonts w:ascii="Arial" w:hAnsi="Arial" w:cs="Arial"/>
              </w:rPr>
              <w:t>);</w:t>
            </w:r>
            <w:r>
              <w:rPr>
                <w:rFonts w:ascii="Arial" w:hAnsi="Arial" w:cs="Arial"/>
              </w:rPr>
              <w:t xml:space="preserve">, checked if the IE </w:t>
            </w:r>
            <w:proofErr w:type="spellStart"/>
            <w:r>
              <w:rPr>
                <w:rFonts w:ascii="Arial" w:hAnsi="Arial" w:cs="Arial"/>
              </w:rPr>
              <w:t>RequestType</w:t>
            </w:r>
            <w:proofErr w:type="spellEnd"/>
            <w:r>
              <w:rPr>
                <w:rFonts w:ascii="Arial" w:hAnsi="Arial" w:cs="Arial"/>
              </w:rPr>
              <w:t xml:space="preserve"> in the PDN Connectivity REQ was set to emergency (‘100’B), and based on this initialized </w:t>
            </w:r>
            <w:proofErr w:type="spellStart"/>
            <w:r>
              <w:rPr>
                <w:rFonts w:ascii="Arial" w:hAnsi="Arial" w:cs="Arial"/>
              </w:rPr>
              <w:t>v_PDN_Type</w:t>
            </w:r>
            <w:proofErr w:type="spellEnd"/>
            <w:r>
              <w:rPr>
                <w:rFonts w:ascii="Arial" w:hAnsi="Arial" w:cs="Arial"/>
              </w:rPr>
              <w:t>. Please see below for detailed implementation.</w:t>
            </w:r>
          </w:p>
          <w:p w14:paraId="6FDCDA6D" w14:textId="77777777" w:rsidR="00FB5E48" w:rsidRPr="0004733E" w:rsidRDefault="00FB5E48" w:rsidP="008D2A9D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FB5E48" w:rsidRPr="0004733E" w14:paraId="192DCB27" w14:textId="77777777" w:rsidTr="008D2A9D">
        <w:tc>
          <w:tcPr>
            <w:tcW w:w="1985" w:type="dxa"/>
          </w:tcPr>
          <w:p w14:paraId="5599E2ED" w14:textId="77777777" w:rsidR="00FB5E48" w:rsidRPr="0004733E" w:rsidRDefault="00FB5E48" w:rsidP="008D2A9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</w:tcPr>
          <w:p w14:paraId="0BA38D4B" w14:textId="77777777" w:rsidR="00FB5E48" w:rsidRPr="0004733E" w:rsidRDefault="004A34DD" w:rsidP="008D2A9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EUTRA38_NR5GC_InitialRegistration.ttcn</w:t>
            </w:r>
          </w:p>
          <w:p w14:paraId="1C703F01" w14:textId="77777777" w:rsidR="00FB5E48" w:rsidRPr="0004733E" w:rsidRDefault="00FB5E48" w:rsidP="008D2A9D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FB5E48" w:rsidRPr="0004733E" w14:paraId="3EBEBA87" w14:textId="77777777" w:rsidTr="008D2A9D">
        <w:tc>
          <w:tcPr>
            <w:tcW w:w="1985" w:type="dxa"/>
          </w:tcPr>
          <w:p w14:paraId="0CD75D14" w14:textId="77777777" w:rsidR="00FB5E48" w:rsidRPr="0004733E" w:rsidRDefault="00FB5E48" w:rsidP="008D2A9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4733E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</w:tcPr>
          <w:p w14:paraId="773041A2" w14:textId="77777777" w:rsidR="00FB5E48" w:rsidRDefault="008B213E" w:rsidP="008D2A9D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  <w:p w14:paraId="24E5F843" w14:textId="77777777" w:rsidR="002D5741" w:rsidRPr="0011105A" w:rsidRDefault="002D5741" w:rsidP="008D2A9D">
            <w:pPr>
              <w:rPr>
                <w:rFonts w:ascii="Arial" w:hAnsi="Arial" w:cs="Arial"/>
                <w:highlight w:val="green"/>
                <w:lang w:eastAsia="zh-CN"/>
              </w:rPr>
            </w:pPr>
            <w:r w:rsidRPr="0011105A">
              <w:rPr>
                <w:rFonts w:ascii="Arial" w:hAnsi="Arial" w:cs="Arial"/>
                <w:highlight w:val="green"/>
                <w:lang w:eastAsia="zh-CN"/>
              </w:rPr>
              <w:t>Additional Change: Set APN name to “</w:t>
            </w:r>
            <w:proofErr w:type="spellStart"/>
            <w:r w:rsidRPr="0011105A">
              <w:rPr>
                <w:rFonts w:ascii="Arial" w:hAnsi="Arial" w:cs="Arial"/>
                <w:highlight w:val="green"/>
                <w:lang w:eastAsia="zh-CN"/>
              </w:rPr>
              <w:t>sos</w:t>
            </w:r>
            <w:proofErr w:type="spellEnd"/>
            <w:r w:rsidRPr="0011105A">
              <w:rPr>
                <w:rFonts w:ascii="Arial" w:hAnsi="Arial" w:cs="Arial"/>
                <w:highlight w:val="green"/>
                <w:lang w:eastAsia="zh-CN"/>
              </w:rPr>
              <w:t>” if emergency PDN</w:t>
            </w:r>
            <w:r w:rsidR="0011105A" w:rsidRPr="0011105A">
              <w:rPr>
                <w:rFonts w:ascii="Arial" w:hAnsi="Arial" w:cs="Arial"/>
                <w:highlight w:val="green"/>
                <w:lang w:eastAsia="zh-CN"/>
              </w:rPr>
              <w:t>:</w:t>
            </w:r>
          </w:p>
          <w:p w14:paraId="3D1A8DCD" w14:textId="46EC375F" w:rsidR="0011105A" w:rsidRPr="0004733E" w:rsidRDefault="0011105A" w:rsidP="008D2A9D">
            <w:pPr>
              <w:rPr>
                <w:rFonts w:ascii="Arial" w:hAnsi="Arial" w:cs="Arial"/>
                <w:highlight w:val="cyan"/>
                <w:lang w:eastAsia="zh-CN"/>
              </w:rPr>
            </w:pPr>
            <w:proofErr w:type="spellStart"/>
            <w:r w:rsidRPr="0011105A">
              <w:rPr>
                <w:rFonts w:ascii="Arial" w:hAnsi="Arial" w:cs="Arial"/>
                <w:b/>
                <w:bCs/>
                <w:color w:val="201F1E"/>
                <w:sz w:val="22"/>
                <w:szCs w:val="22"/>
                <w:highlight w:val="green"/>
                <w:bdr w:val="none" w:sz="0" w:space="0" w:color="auto" w:frame="1"/>
                <w:shd w:val="clear" w:color="auto" w:fill="FFFF00"/>
                <w:lang w:val="en-US"/>
              </w:rPr>
              <w:t>v_APN_</w:t>
            </w:r>
            <w:proofErr w:type="gramStart"/>
            <w:r w:rsidRPr="0011105A">
              <w:rPr>
                <w:rFonts w:ascii="Arial" w:hAnsi="Arial" w:cs="Arial"/>
                <w:b/>
                <w:bCs/>
                <w:color w:val="201F1E"/>
                <w:sz w:val="22"/>
                <w:szCs w:val="22"/>
                <w:highlight w:val="green"/>
                <w:bdr w:val="none" w:sz="0" w:space="0" w:color="auto" w:frame="1"/>
                <w:shd w:val="clear" w:color="auto" w:fill="FFFF00"/>
                <w:lang w:val="en-US"/>
              </w:rPr>
              <w:t>Tx</w:t>
            </w:r>
            <w:proofErr w:type="spellEnd"/>
            <w:r w:rsidRPr="0011105A">
              <w:rPr>
                <w:rFonts w:ascii="Arial" w:hAnsi="Arial" w:cs="Arial"/>
                <w:b/>
                <w:bCs/>
                <w:color w:val="201F1E"/>
                <w:sz w:val="22"/>
                <w:szCs w:val="22"/>
                <w:highlight w:val="green"/>
                <w:bdr w:val="none" w:sz="0" w:space="0" w:color="auto" w:frame="1"/>
                <w:shd w:val="clear" w:color="auto" w:fill="FFFF00"/>
                <w:lang w:val="en-US"/>
              </w:rPr>
              <w:t xml:space="preserve"> :</w:t>
            </w:r>
            <w:proofErr w:type="gramEnd"/>
            <w:r w:rsidRPr="0011105A">
              <w:rPr>
                <w:rFonts w:ascii="Arial" w:hAnsi="Arial" w:cs="Arial"/>
                <w:b/>
                <w:bCs/>
                <w:color w:val="201F1E"/>
                <w:sz w:val="22"/>
                <w:szCs w:val="22"/>
                <w:highlight w:val="green"/>
                <w:bdr w:val="none" w:sz="0" w:space="0" w:color="auto" w:frame="1"/>
                <w:shd w:val="clear" w:color="auto" w:fill="FFFF00"/>
                <w:lang w:val="en-US"/>
              </w:rPr>
              <w:t xml:space="preserve">= </w:t>
            </w:r>
            <w:proofErr w:type="spellStart"/>
            <w:r w:rsidRPr="0011105A">
              <w:rPr>
                <w:rFonts w:ascii="Arial" w:hAnsi="Arial" w:cs="Arial"/>
                <w:b/>
                <w:bCs/>
                <w:color w:val="201F1E"/>
                <w:sz w:val="22"/>
                <w:szCs w:val="22"/>
                <w:highlight w:val="green"/>
                <w:bdr w:val="none" w:sz="0" w:space="0" w:color="auto" w:frame="1"/>
                <w:shd w:val="clear" w:color="auto" w:fill="FFFF00"/>
                <w:lang w:val="en-US"/>
              </w:rPr>
              <w:t>cs_AccessPointName</w:t>
            </w:r>
            <w:proofErr w:type="spellEnd"/>
            <w:r w:rsidRPr="0011105A">
              <w:rPr>
                <w:rFonts w:ascii="Arial" w:hAnsi="Arial" w:cs="Arial"/>
                <w:b/>
                <w:bCs/>
                <w:color w:val="201F1E"/>
                <w:sz w:val="22"/>
                <w:szCs w:val="22"/>
                <w:highlight w:val="green"/>
                <w:bdr w:val="none" w:sz="0" w:space="0" w:color="auto" w:frame="1"/>
                <w:shd w:val="clear" w:color="auto" w:fill="FFFF00"/>
                <w:lang w:val="en-US"/>
              </w:rPr>
              <w:t>(</w:t>
            </w:r>
            <w:proofErr w:type="spellStart"/>
            <w:r w:rsidRPr="0011105A">
              <w:rPr>
                <w:rFonts w:ascii="Arial" w:hAnsi="Arial" w:cs="Arial"/>
                <w:b/>
                <w:bCs/>
                <w:color w:val="201F1E"/>
                <w:sz w:val="22"/>
                <w:szCs w:val="22"/>
                <w:highlight w:val="green"/>
                <w:bdr w:val="none" w:sz="0" w:space="0" w:color="auto" w:frame="1"/>
                <w:shd w:val="clear" w:color="auto" w:fill="FFFF00"/>
                <w:lang w:val="en-US"/>
              </w:rPr>
              <w:t>f_DomainName_EncodeLabels</w:t>
            </w:r>
            <w:proofErr w:type="spellEnd"/>
            <w:r w:rsidRPr="0011105A">
              <w:rPr>
                <w:rFonts w:ascii="Arial" w:hAnsi="Arial" w:cs="Arial"/>
                <w:b/>
                <w:bCs/>
                <w:color w:val="201F1E"/>
                <w:sz w:val="22"/>
                <w:szCs w:val="22"/>
                <w:highlight w:val="green"/>
                <w:bdr w:val="none" w:sz="0" w:space="0" w:color="auto" w:frame="1"/>
                <w:shd w:val="clear" w:color="auto" w:fill="FFFF00"/>
                <w:lang w:val="en-US"/>
              </w:rPr>
              <w:t>({"</w:t>
            </w:r>
            <w:proofErr w:type="spellStart"/>
            <w:r w:rsidRPr="0011105A">
              <w:rPr>
                <w:rFonts w:ascii="Arial" w:hAnsi="Arial" w:cs="Arial"/>
                <w:b/>
                <w:bCs/>
                <w:color w:val="201F1E"/>
                <w:sz w:val="22"/>
                <w:szCs w:val="22"/>
                <w:highlight w:val="green"/>
                <w:bdr w:val="none" w:sz="0" w:space="0" w:color="auto" w:frame="1"/>
                <w:shd w:val="clear" w:color="auto" w:fill="FFFF00"/>
                <w:lang w:val="en-US"/>
              </w:rPr>
              <w:t>sos</w:t>
            </w:r>
            <w:proofErr w:type="spellEnd"/>
            <w:r w:rsidRPr="0011105A">
              <w:rPr>
                <w:rFonts w:ascii="Arial" w:hAnsi="Arial" w:cs="Arial"/>
                <w:b/>
                <w:bCs/>
                <w:color w:val="201F1E"/>
                <w:sz w:val="22"/>
                <w:szCs w:val="22"/>
                <w:highlight w:val="green"/>
                <w:bdr w:val="none" w:sz="0" w:space="0" w:color="auto" w:frame="1"/>
                <w:shd w:val="clear" w:color="auto" w:fill="FFFF00"/>
                <w:lang w:val="en-US"/>
              </w:rPr>
              <w:t>"}));</w:t>
            </w:r>
          </w:p>
        </w:tc>
      </w:tr>
    </w:tbl>
    <w:p w14:paraId="3606AAB4" w14:textId="77777777" w:rsidR="00FB5E48" w:rsidRPr="0004733E" w:rsidRDefault="00FB5E48" w:rsidP="00FB5E48">
      <w:pPr>
        <w:spacing w:after="0"/>
        <w:rPr>
          <w:rFonts w:ascii="Arial" w:hAnsi="Arial" w:cs="Arial"/>
          <w:b/>
          <w:lang w:eastAsia="en-GB"/>
        </w:rPr>
      </w:pPr>
    </w:p>
    <w:p w14:paraId="38CF972E" w14:textId="77777777" w:rsidR="00FB5E48" w:rsidRPr="0004733E" w:rsidRDefault="00FB5E48" w:rsidP="00FB5E48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B5E48" w:rsidRPr="0004733E" w14:paraId="507EE5BC" w14:textId="77777777" w:rsidTr="008D2A9D">
        <w:tc>
          <w:tcPr>
            <w:tcW w:w="9855" w:type="dxa"/>
          </w:tcPr>
          <w:p w14:paraId="0EE786BF" w14:textId="77777777" w:rsid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  <w:p w14:paraId="6329085A" w14:textId="77777777"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v_PTId_</w:t>
            </w:r>
            <w:proofErr w:type="gramStart"/>
            <w:r w:rsidRPr="004A34DD">
              <w:rPr>
                <w:rFonts w:ascii="Arial" w:hAnsi="Arial" w:cs="Arial"/>
                <w:lang w:val="en-US" w:eastAsia="zh-CN"/>
              </w:rPr>
              <w:t>UE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p_PDNConnReq.procedureTransactionIdentifier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>;</w:t>
            </w:r>
          </w:p>
          <w:p w14:paraId="38326306" w14:textId="77777777"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v_PDN_</w:t>
            </w:r>
            <w:proofErr w:type="gramStart"/>
            <w:r w:rsidRPr="004A34DD">
              <w:rPr>
                <w:rFonts w:ascii="Arial" w:hAnsi="Arial" w:cs="Arial"/>
                <w:lang w:val="en-US" w:eastAsia="zh-CN"/>
              </w:rPr>
              <w:t>Type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lang w:val="en-US" w:eastAsia="zh-CN"/>
              </w:rPr>
              <w:t>= f_EUTRA38_MultiPDN_GetPDNType(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p_PDNConnReq.accessPointName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>);   /* get APN without any ESM information transfer @sic R5-206296 sic@ */</w:t>
            </w:r>
          </w:p>
          <w:p w14:paraId="000DC077" w14:textId="77777777"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4A34DD">
              <w:rPr>
                <w:rFonts w:ascii="Arial" w:hAnsi="Arial" w:cs="Arial"/>
                <w:lang w:val="en-US" w:eastAsia="zh-CN"/>
              </w:rPr>
              <w:t>PcoFromUE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p_PDNConnReq.protocolConfigurationOptions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>;</w:t>
            </w:r>
          </w:p>
          <w:p w14:paraId="2A9D3C32" w14:textId="77777777"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4A34DD">
              <w:rPr>
                <w:rFonts w:ascii="Arial" w:hAnsi="Arial" w:cs="Arial"/>
                <w:lang w:val="en-US" w:eastAsia="zh-CN"/>
              </w:rPr>
              <w:t>ExtdPcoFromUE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p_PDNConnReq.extdProtocolConfigurationOptions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>;</w:t>
            </w:r>
          </w:p>
          <w:p w14:paraId="6D1B0F06" w14:textId="77777777" w:rsid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4A34DD">
              <w:rPr>
                <w:rFonts w:ascii="Arial" w:hAnsi="Arial" w:cs="Arial"/>
                <w:lang w:val="en-US" w:eastAsia="zh-CN"/>
              </w:rPr>
              <w:t>PdnIndex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f_GetMultiPdnIndex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v_PDN_Type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>); // @sic R5-206296 sic@</w:t>
            </w:r>
          </w:p>
          <w:p w14:paraId="421C3DE2" w14:textId="77777777" w:rsidR="00FB5E48" w:rsidRPr="0028214A" w:rsidRDefault="00FB5E48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</w:tc>
      </w:tr>
    </w:tbl>
    <w:p w14:paraId="2F4046F2" w14:textId="77777777" w:rsidR="00FB5E48" w:rsidRPr="0004733E" w:rsidRDefault="00FB5E48" w:rsidP="00FB5E48">
      <w:pPr>
        <w:spacing w:after="0"/>
        <w:rPr>
          <w:rFonts w:ascii="Arial" w:hAnsi="Arial" w:cs="Arial"/>
          <w:b/>
          <w:lang w:eastAsia="en-GB"/>
        </w:rPr>
      </w:pPr>
    </w:p>
    <w:p w14:paraId="4FEE9019" w14:textId="77777777" w:rsidR="00FB5E48" w:rsidRPr="0004733E" w:rsidRDefault="00FB5E48" w:rsidP="00FB5E48">
      <w:pPr>
        <w:spacing w:after="0"/>
        <w:rPr>
          <w:rFonts w:ascii="Arial" w:hAnsi="Arial" w:cs="Arial"/>
          <w:b/>
          <w:lang w:eastAsia="en-GB"/>
        </w:rPr>
      </w:pPr>
    </w:p>
    <w:p w14:paraId="0E1AF54A" w14:textId="77777777" w:rsidR="00FB5E48" w:rsidRPr="0004733E" w:rsidRDefault="00FB5E48" w:rsidP="00FB5E48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B5E48" w:rsidRPr="0004733E" w14:paraId="6340F8BD" w14:textId="77777777" w:rsidTr="008D2A9D">
        <w:tc>
          <w:tcPr>
            <w:tcW w:w="9855" w:type="dxa"/>
          </w:tcPr>
          <w:p w14:paraId="3B40C211" w14:textId="77777777" w:rsid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  <w:p w14:paraId="3E61EA21" w14:textId="77777777"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v_PTId_</w:t>
            </w:r>
            <w:proofErr w:type="gramStart"/>
            <w:r w:rsidRPr="004A34DD">
              <w:rPr>
                <w:rFonts w:ascii="Arial" w:hAnsi="Arial" w:cs="Arial"/>
                <w:lang w:val="en-US" w:eastAsia="zh-CN"/>
              </w:rPr>
              <w:t>UE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p_PDNConnReq.procedureTransactionIdentifier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>;</w:t>
            </w:r>
          </w:p>
          <w:p w14:paraId="4D5FD9AA" w14:textId="77777777"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4A34DD">
              <w:rPr>
                <w:rFonts w:ascii="Arial" w:hAnsi="Arial" w:cs="Arial"/>
                <w:highlight w:val="green"/>
                <w:lang w:val="en-US" w:eastAsia="zh-CN"/>
              </w:rPr>
              <w:t>//WA#11_1_</w:t>
            </w:r>
            <w:proofErr w:type="gramStart"/>
            <w:r w:rsidRPr="004A34DD">
              <w:rPr>
                <w:rFonts w:ascii="Arial" w:hAnsi="Arial" w:cs="Arial"/>
                <w:highlight w:val="green"/>
                <w:lang w:val="en-US" w:eastAsia="zh-CN"/>
              </w:rPr>
              <w:t>7  COMMENTED</w:t>
            </w:r>
            <w:proofErr w:type="gramEnd"/>
            <w:r w:rsidRPr="004A34DD">
              <w:rPr>
                <w:rFonts w:ascii="Arial" w:hAnsi="Arial" w:cs="Arial"/>
                <w:highlight w:val="green"/>
                <w:lang w:val="en-US" w:eastAsia="zh-CN"/>
              </w:rPr>
              <w:t xml:space="preserve"> OUT </w:t>
            </w:r>
            <w:proofErr w:type="spellStart"/>
            <w:r w:rsidRPr="004A34DD">
              <w:rPr>
                <w:rFonts w:ascii="Arial" w:hAnsi="Arial" w:cs="Arial"/>
                <w:highlight w:val="green"/>
                <w:lang w:val="en-US" w:eastAsia="zh-CN"/>
              </w:rPr>
              <w:t>v_PDN_Type</w:t>
            </w:r>
            <w:proofErr w:type="spellEnd"/>
            <w:r w:rsidRPr="004A34DD">
              <w:rPr>
                <w:rFonts w:ascii="Arial" w:hAnsi="Arial" w:cs="Arial"/>
                <w:highlight w:val="green"/>
                <w:lang w:val="en-US" w:eastAsia="zh-CN"/>
              </w:rPr>
              <w:t xml:space="preserve"> := f_EUTRA38_MultiPDN_GetPDNType(</w:t>
            </w:r>
            <w:proofErr w:type="spellStart"/>
            <w:r w:rsidRPr="004A34DD">
              <w:rPr>
                <w:rFonts w:ascii="Arial" w:hAnsi="Arial" w:cs="Arial"/>
                <w:highlight w:val="green"/>
                <w:lang w:val="en-US" w:eastAsia="zh-CN"/>
              </w:rPr>
              <w:t>p_PDNConnReq.accessPointName</w:t>
            </w:r>
            <w:proofErr w:type="spellEnd"/>
            <w:r w:rsidRPr="004A34DD">
              <w:rPr>
                <w:rFonts w:ascii="Arial" w:hAnsi="Arial" w:cs="Arial"/>
                <w:highlight w:val="green"/>
                <w:lang w:val="en-US" w:eastAsia="zh-CN"/>
              </w:rPr>
              <w:t>);   /* get APN without any ESM information transfer @sic R5-206296 sic@ */</w:t>
            </w:r>
          </w:p>
          <w:p w14:paraId="712E3B40" w14:textId="77777777"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4A34DD">
              <w:rPr>
                <w:rFonts w:ascii="Arial" w:hAnsi="Arial" w:cs="Arial"/>
                <w:lang w:val="en-US" w:eastAsia="zh-CN"/>
              </w:rPr>
              <w:t>PcoFromUE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p_PDNConnReq.protocolConfigurationOptions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>;</w:t>
            </w:r>
          </w:p>
          <w:p w14:paraId="15A4070E" w14:textId="77777777"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4A34DD">
              <w:rPr>
                <w:rFonts w:ascii="Arial" w:hAnsi="Arial" w:cs="Arial"/>
                <w:lang w:val="en-US" w:eastAsia="zh-CN"/>
              </w:rPr>
              <w:t>ExtdPcoFromUE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p_PDNConnReq.extdProtocolConfigurationOptions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>;</w:t>
            </w:r>
          </w:p>
          <w:p w14:paraId="50AF60DA" w14:textId="77777777"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if(</w:t>
            </w:r>
            <w:proofErr w:type="spellStart"/>
            <w:proofErr w:type="gramEnd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p_PDNConnReq.requestType.typeValue</w:t>
            </w:r>
            <w:proofErr w:type="spellEnd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 xml:space="preserve"> == '100'B) //WA#11_1_7</w:t>
            </w:r>
          </w:p>
          <w:p w14:paraId="732370F2" w14:textId="77777777"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 xml:space="preserve">        {</w:t>
            </w:r>
            <w:proofErr w:type="spellStart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v_PDN_</w:t>
            </w:r>
            <w:proofErr w:type="gramStart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Type</w:t>
            </w:r>
            <w:proofErr w:type="spellEnd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 xml:space="preserve">= </w:t>
            </w:r>
            <w:proofErr w:type="spellStart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Emergency_PDN</w:t>
            </w:r>
            <w:proofErr w:type="spellEnd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;}</w:t>
            </w:r>
          </w:p>
          <w:p w14:paraId="31B0E761" w14:textId="77777777"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gramStart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else{</w:t>
            </w:r>
            <w:proofErr w:type="spellStart"/>
            <w:proofErr w:type="gramEnd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v_PDN_Type</w:t>
            </w:r>
            <w:proofErr w:type="spellEnd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 xml:space="preserve"> := f_EUTRA38_MultiPDN_GetPDNType(</w:t>
            </w:r>
            <w:proofErr w:type="spellStart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p_PDNConnReq.accessPointName</w:t>
            </w:r>
            <w:proofErr w:type="spellEnd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);}    /* get APN without any ESM information transfer @sic R5-206296 sic@ */</w:t>
            </w:r>
            <w:r w:rsidRPr="004A34DD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6AA94AA1" w14:textId="77777777"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BA0ECE2" w14:textId="77777777" w:rsid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4A34DD">
              <w:rPr>
                <w:rFonts w:ascii="Arial" w:hAnsi="Arial" w:cs="Arial"/>
                <w:lang w:val="en-US" w:eastAsia="zh-CN"/>
              </w:rPr>
              <w:t>PdnIndex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f_GetMultiPdnIndex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v_PDN_Type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>); // @sic R5-206296 sic@</w:t>
            </w:r>
          </w:p>
          <w:p w14:paraId="67AC979B" w14:textId="77777777" w:rsidR="00FB5E48" w:rsidRPr="0004733E" w:rsidRDefault="00FB5E48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</w:tc>
      </w:tr>
      <w:tr w:rsidR="00FB5E48" w:rsidRPr="0004733E" w14:paraId="02EE51B8" w14:textId="77777777" w:rsidTr="008D2A9D">
        <w:tc>
          <w:tcPr>
            <w:tcW w:w="9855" w:type="dxa"/>
          </w:tcPr>
          <w:p w14:paraId="4E9345EC" w14:textId="77777777" w:rsidR="00FB5E48" w:rsidRPr="0004733E" w:rsidRDefault="00FB5E48" w:rsidP="008D2A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</w:tbl>
    <w:p w14:paraId="0BC1B14D" w14:textId="77777777" w:rsidR="00827D95" w:rsidRPr="0004733E" w:rsidRDefault="00827D95" w:rsidP="00DD41A1">
      <w:pPr>
        <w:spacing w:after="0"/>
        <w:rPr>
          <w:rFonts w:ascii="Arial" w:hAnsi="Arial" w:cs="Arial"/>
          <w:b/>
          <w:lang w:eastAsia="en-GB"/>
        </w:rPr>
      </w:pPr>
    </w:p>
    <w:sectPr w:rsidR="00827D95" w:rsidRPr="000473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8F2A4" w14:textId="77777777" w:rsidR="003F7998" w:rsidRDefault="003F7998">
      <w:r>
        <w:separator/>
      </w:r>
    </w:p>
  </w:endnote>
  <w:endnote w:type="continuationSeparator" w:id="0">
    <w:p w14:paraId="0B3A7483" w14:textId="77777777" w:rsidR="003F7998" w:rsidRDefault="003F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7623C" w14:textId="77777777" w:rsidR="003F7998" w:rsidRDefault="003F7998">
      <w:r>
        <w:separator/>
      </w:r>
    </w:p>
  </w:footnote>
  <w:footnote w:type="continuationSeparator" w:id="0">
    <w:p w14:paraId="6A6FDBEC" w14:textId="77777777" w:rsidR="003F7998" w:rsidRDefault="003F7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32622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A7016" w14:textId="77777777"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35D8" w14:textId="77777777"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72B73" w14:textId="77777777"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8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3B9E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5094"/>
    <w:rsid w:val="00046546"/>
    <w:rsid w:val="00046863"/>
    <w:rsid w:val="0004733E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0460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4CA3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5072"/>
    <w:rsid w:val="001050A8"/>
    <w:rsid w:val="00106EBC"/>
    <w:rsid w:val="0010756B"/>
    <w:rsid w:val="00107586"/>
    <w:rsid w:val="0011105A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4C28"/>
    <w:rsid w:val="0015653A"/>
    <w:rsid w:val="00157B6C"/>
    <w:rsid w:val="00160A2F"/>
    <w:rsid w:val="001625C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F9F"/>
    <w:rsid w:val="00190C77"/>
    <w:rsid w:val="00192C46"/>
    <w:rsid w:val="001A7B60"/>
    <w:rsid w:val="001B0638"/>
    <w:rsid w:val="001B2930"/>
    <w:rsid w:val="001B7A65"/>
    <w:rsid w:val="001C653A"/>
    <w:rsid w:val="001D169E"/>
    <w:rsid w:val="001D3EC8"/>
    <w:rsid w:val="001D40C9"/>
    <w:rsid w:val="001D7351"/>
    <w:rsid w:val="001D7A98"/>
    <w:rsid w:val="001D7CBD"/>
    <w:rsid w:val="001E0198"/>
    <w:rsid w:val="001E0743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23E0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1BF"/>
    <w:rsid w:val="00272FEE"/>
    <w:rsid w:val="0027462E"/>
    <w:rsid w:val="00275D12"/>
    <w:rsid w:val="00281236"/>
    <w:rsid w:val="0028214A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4D28"/>
    <w:rsid w:val="002C636C"/>
    <w:rsid w:val="002D55D9"/>
    <w:rsid w:val="002D5741"/>
    <w:rsid w:val="002D5801"/>
    <w:rsid w:val="002E06C6"/>
    <w:rsid w:val="002E0C76"/>
    <w:rsid w:val="002E481F"/>
    <w:rsid w:val="002E54AE"/>
    <w:rsid w:val="002E5864"/>
    <w:rsid w:val="00302854"/>
    <w:rsid w:val="00302A0F"/>
    <w:rsid w:val="00303A7D"/>
    <w:rsid w:val="00303B7E"/>
    <w:rsid w:val="00304DF6"/>
    <w:rsid w:val="00305409"/>
    <w:rsid w:val="00307E4E"/>
    <w:rsid w:val="0031016C"/>
    <w:rsid w:val="00310620"/>
    <w:rsid w:val="00310DEB"/>
    <w:rsid w:val="0031180B"/>
    <w:rsid w:val="00314473"/>
    <w:rsid w:val="003165A1"/>
    <w:rsid w:val="0031681B"/>
    <w:rsid w:val="00323DCC"/>
    <w:rsid w:val="003270AD"/>
    <w:rsid w:val="00332AAD"/>
    <w:rsid w:val="0033440B"/>
    <w:rsid w:val="00335C64"/>
    <w:rsid w:val="00336AD3"/>
    <w:rsid w:val="00337F92"/>
    <w:rsid w:val="003442A7"/>
    <w:rsid w:val="00346745"/>
    <w:rsid w:val="00346DC3"/>
    <w:rsid w:val="003504FE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4A26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45D2"/>
    <w:rsid w:val="003B5AFD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F2906"/>
    <w:rsid w:val="003F7998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44B50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6015"/>
    <w:rsid w:val="004974F9"/>
    <w:rsid w:val="00497849"/>
    <w:rsid w:val="004A22F2"/>
    <w:rsid w:val="004A32CA"/>
    <w:rsid w:val="004A34DD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5FF3"/>
    <w:rsid w:val="004E31D5"/>
    <w:rsid w:val="004F2381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67BFC"/>
    <w:rsid w:val="00570E86"/>
    <w:rsid w:val="005763FC"/>
    <w:rsid w:val="00580D30"/>
    <w:rsid w:val="00582420"/>
    <w:rsid w:val="005840C5"/>
    <w:rsid w:val="00584817"/>
    <w:rsid w:val="005848B4"/>
    <w:rsid w:val="00585EF0"/>
    <w:rsid w:val="0059056F"/>
    <w:rsid w:val="00590F45"/>
    <w:rsid w:val="00591756"/>
    <w:rsid w:val="00592D74"/>
    <w:rsid w:val="005A653C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45089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3ECD"/>
    <w:rsid w:val="006A4F28"/>
    <w:rsid w:val="006A5FB0"/>
    <w:rsid w:val="006A6156"/>
    <w:rsid w:val="006A6283"/>
    <w:rsid w:val="006B34AA"/>
    <w:rsid w:val="006B46FB"/>
    <w:rsid w:val="006B7C54"/>
    <w:rsid w:val="006B7E16"/>
    <w:rsid w:val="006C163C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1DB2"/>
    <w:rsid w:val="00703871"/>
    <w:rsid w:val="00703965"/>
    <w:rsid w:val="007072B3"/>
    <w:rsid w:val="007200B9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4E0B"/>
    <w:rsid w:val="00785816"/>
    <w:rsid w:val="00792342"/>
    <w:rsid w:val="007933FD"/>
    <w:rsid w:val="0079607D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000"/>
    <w:rsid w:val="007F7386"/>
    <w:rsid w:val="008005B9"/>
    <w:rsid w:val="0080419A"/>
    <w:rsid w:val="00804A21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46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10F"/>
    <w:rsid w:val="00866240"/>
    <w:rsid w:val="00867FB7"/>
    <w:rsid w:val="008701E3"/>
    <w:rsid w:val="00870AB7"/>
    <w:rsid w:val="00870EE7"/>
    <w:rsid w:val="0087489F"/>
    <w:rsid w:val="00877C30"/>
    <w:rsid w:val="0088181C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213E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0942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296C"/>
    <w:rsid w:val="009B4A57"/>
    <w:rsid w:val="009B6076"/>
    <w:rsid w:val="009C030B"/>
    <w:rsid w:val="009C2DCC"/>
    <w:rsid w:val="009C50A0"/>
    <w:rsid w:val="009C628C"/>
    <w:rsid w:val="009C7127"/>
    <w:rsid w:val="009D114A"/>
    <w:rsid w:val="009D2664"/>
    <w:rsid w:val="009D39D1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2AA3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4E14"/>
    <w:rsid w:val="00A40ACB"/>
    <w:rsid w:val="00A41F98"/>
    <w:rsid w:val="00A4338E"/>
    <w:rsid w:val="00A45D9A"/>
    <w:rsid w:val="00A4684E"/>
    <w:rsid w:val="00A47E40"/>
    <w:rsid w:val="00A47E70"/>
    <w:rsid w:val="00A532EA"/>
    <w:rsid w:val="00A56607"/>
    <w:rsid w:val="00A56680"/>
    <w:rsid w:val="00A56ECC"/>
    <w:rsid w:val="00A60F22"/>
    <w:rsid w:val="00A62C71"/>
    <w:rsid w:val="00A72865"/>
    <w:rsid w:val="00A742EC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7901"/>
    <w:rsid w:val="00AC347D"/>
    <w:rsid w:val="00AC3A0C"/>
    <w:rsid w:val="00AC410B"/>
    <w:rsid w:val="00AD1CD8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149E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4710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D4E8B"/>
    <w:rsid w:val="00DE046D"/>
    <w:rsid w:val="00DE1091"/>
    <w:rsid w:val="00DE111C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8DD"/>
    <w:rsid w:val="00E34B15"/>
    <w:rsid w:val="00E36DC6"/>
    <w:rsid w:val="00E42F79"/>
    <w:rsid w:val="00E43CBA"/>
    <w:rsid w:val="00E45349"/>
    <w:rsid w:val="00E45DDC"/>
    <w:rsid w:val="00E461EE"/>
    <w:rsid w:val="00E478D4"/>
    <w:rsid w:val="00E50226"/>
    <w:rsid w:val="00E5174B"/>
    <w:rsid w:val="00E53AF6"/>
    <w:rsid w:val="00E60185"/>
    <w:rsid w:val="00E601F8"/>
    <w:rsid w:val="00E66624"/>
    <w:rsid w:val="00E70B64"/>
    <w:rsid w:val="00E71B8D"/>
    <w:rsid w:val="00E71D2F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EF41A9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9709E"/>
    <w:rsid w:val="00FA1205"/>
    <w:rsid w:val="00FA1959"/>
    <w:rsid w:val="00FA3DC2"/>
    <w:rsid w:val="00FA3E43"/>
    <w:rsid w:val="00FA523A"/>
    <w:rsid w:val="00FA6783"/>
    <w:rsid w:val="00FB327A"/>
    <w:rsid w:val="00FB43F9"/>
    <w:rsid w:val="00FB5E48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1C291A"/>
  <w15:chartTrackingRefBased/>
  <w15:docId w15:val="{DAFDAA63-4859-445B-B0E6-A5B193BEB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Symbol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5E48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7970E-8EC3-4379-9F9F-73A624455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8</Pages>
  <Words>2494</Words>
  <Characters>14216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16677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2021-10-19T15:06:00Z</dcterms:created>
  <dcterms:modified xsi:type="dcterms:W3CDTF">2021-10-19T15:28:00Z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