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0246CB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A1225" w:rsidRPr="00AA1225">
        <w:rPr>
          <w:b/>
          <w:i/>
          <w:noProof/>
          <w:sz w:val="28"/>
        </w:rPr>
        <w:t>R5s211350</w:t>
      </w:r>
    </w:p>
    <w:p w14:paraId="5D6FC58C" w14:textId="307A0302" w:rsidR="001A09A3" w:rsidRDefault="00FE532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5F09F29" w:rsidR="001E41F3" w:rsidRPr="00AA1225" w:rsidRDefault="00AA122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A1225">
              <w:rPr>
                <w:b/>
                <w:bCs/>
                <w:noProof/>
                <w:sz w:val="28"/>
                <w:szCs w:val="28"/>
              </w:rPr>
              <w:t>2100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0BDB49" w:rsidR="001E41F3" w:rsidRDefault="00321CEB" w:rsidP="00715499">
            <w:pPr>
              <w:pStyle w:val="CRCoverPage"/>
              <w:spacing w:after="0"/>
            </w:pPr>
            <w:r>
              <w:t xml:space="preserve">Correction to </w:t>
            </w:r>
            <w:r w:rsidR="005168F7" w:rsidRPr="005168F7">
              <w:t>f_IMS_EPS_Fallback_Part2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CAE2B2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64D2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5264D2">
              <w:rPr>
                <w:noProof/>
              </w:rPr>
              <w:t>2</w:t>
            </w:r>
            <w:r w:rsidR="00AE3E55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00533C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1225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D7E7DF" w:rsidR="00646473" w:rsidRPr="00DC4102" w:rsidRDefault="00920EC7" w:rsidP="00920EC7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optional IMS REGISTER as processed by the </w:t>
            </w:r>
            <w:r w:rsidRPr="00920EC7">
              <w:rPr>
                <w:rFonts w:cs="Arial"/>
                <w:noProof/>
              </w:rPr>
              <w:t>f_IMS_EPS_Fallback_Part2</w:t>
            </w:r>
            <w:r>
              <w:rPr>
                <w:rFonts w:cs="Arial"/>
                <w:noProof/>
              </w:rPr>
              <w:t xml:space="preserve"> function does not update CSEQ value when SIP REGISTER is received. That would cause CSEQ mismatch when a later SIP REGISTER is received (e.g. in postamble).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C8F1B1A" w:rsidR="00646473" w:rsidRPr="00DC4102" w:rsidRDefault="00920EC7" w:rsidP="00920EC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CSEQ value</w:t>
            </w:r>
            <w:r w:rsidR="00B37D0C">
              <w:rPr>
                <w:rFonts w:cs="Arial"/>
                <w:lang w:val="en-SG"/>
              </w:rPr>
              <w:t xml:space="preserve"> for the SIP REGISTER received in </w:t>
            </w:r>
            <w:r w:rsidR="00B37D0C" w:rsidRPr="00B37D0C">
              <w:rPr>
                <w:rFonts w:cs="Arial"/>
                <w:lang w:val="en-SG"/>
              </w:rPr>
              <w:t>f_IMS_EPS_Fallback_Part2</w:t>
            </w:r>
            <w:r w:rsidR="00B37D0C">
              <w:rPr>
                <w:rFonts w:cs="Arial"/>
                <w:lang w:val="en-SG"/>
              </w:rPr>
              <w:t xml:space="preserve"> function.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88CB9D0" w:rsidR="00646473" w:rsidRPr="00DC4102" w:rsidRDefault="00B37D0C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Test may fail in case UE triggers optional SIP REGISTER after the EPS fallback.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FC235D" w:rsidR="00646473" w:rsidRDefault="00AA1225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="005168F7">
              <w:rPr>
                <w:noProof/>
              </w:rPr>
              <w:t>11.1.x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A95087D" w:rsidR="00646473" w:rsidRDefault="00AA1225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46473"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4B6E3FFB" w:rsidR="00261B80" w:rsidRPr="008E5453" w:rsidRDefault="00B37D0C" w:rsidP="00517160">
            <w:pPr>
              <w:spacing w:after="0"/>
              <w:rPr>
                <w:rFonts w:ascii="Arial" w:hAnsi="Arial" w:cs="Arial"/>
              </w:rPr>
            </w:pPr>
            <w:r w:rsidRPr="00B37D0C">
              <w:rPr>
                <w:rFonts w:ascii="Arial" w:hAnsi="Arial" w:cs="Arial"/>
              </w:rPr>
              <w:t>f_IMS_EPS_Fallback_Part2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115FF788" w:rsidR="00E538FC" w:rsidRPr="00BB7617" w:rsidRDefault="00BB7617" w:rsidP="00A2697C">
            <w:pPr>
              <w:rPr>
                <w:rFonts w:ascii="Arial" w:hAnsi="Arial" w:cs="Arial"/>
              </w:rPr>
            </w:pPr>
            <w:r w:rsidRPr="00BB7617">
              <w:rPr>
                <w:rFonts w:ascii="Arial" w:hAnsi="Arial" w:cs="Arial"/>
                <w:noProof/>
              </w:rPr>
              <w:t>The optional IMS REGISTER as processed by the f_IMS_EPS_Fallback_Part2 function does not update CSEQ value when SIP REGISTER is received. That would cause CSEQ mismatch when a later SIP REGISTER is received (e.g. in postamble).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6601BE30" w:rsidR="00E538FC" w:rsidRPr="008E5453" w:rsidRDefault="00BB7617" w:rsidP="00A2697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CSEQ value for the SIP REGISTER received in </w:t>
            </w:r>
            <w:r w:rsidRPr="00B37D0C">
              <w:rPr>
                <w:rFonts w:cs="Arial"/>
                <w:lang w:val="en-SG"/>
              </w:rPr>
              <w:t>f_IMS_EPS_Fallback_Part2</w:t>
            </w:r>
            <w:r>
              <w:rPr>
                <w:rFonts w:cs="Arial"/>
                <w:lang w:val="en-SG"/>
              </w:rPr>
              <w:t xml:space="preserve"> function.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11DC24EF" w:rsidR="00261B80" w:rsidRPr="008E5453" w:rsidRDefault="00DE7209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DE7209">
              <w:rPr>
                <w:rFonts w:ascii="Arial" w:hAnsi="Arial" w:cs="Arial"/>
                <w:lang w:val="en-US"/>
              </w:rPr>
              <w:t>EPS_Fallback_NR5GC_</w:t>
            </w:r>
            <w:r w:rsidR="00B37D0C">
              <w:rPr>
                <w:rFonts w:ascii="Arial" w:hAnsi="Arial" w:cs="Arial"/>
                <w:lang w:val="en-US"/>
              </w:rPr>
              <w:t>IMS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0359A565" w:rsidR="00261B80" w:rsidRPr="008E5453" w:rsidRDefault="00E649D5" w:rsidP="00517160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188FE2D4" w14:textId="77777777" w:rsidR="0066540C" w:rsidRPr="0066540C" w:rsidRDefault="00785A2E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</w:t>
            </w:r>
            <w:r w:rsidR="0066540C" w:rsidRPr="0066540C">
              <w:rPr>
                <w:rFonts w:ascii="Arial" w:hAnsi="Arial" w:cs="Arial"/>
                <w:lang w:val="en-US"/>
              </w:rPr>
              <w:t xml:space="preserve">  function f_IMS_EPS_Fallback_Part2(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>) runs on IMS_PTC return template (omit) IMS_DATA_REQ</w:t>
            </w:r>
          </w:p>
          <w:p w14:paraId="62FD9E1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* @sic R5-211437: sequence changed, optional REGISTER sic@ */</w:t>
            </w:r>
          </w:p>
          <w:p w14:paraId="36A7496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(omit)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4AB7B4D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4A2177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596BFFC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IMS_IPCAN_Coordination_MSG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1F3F9E2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66A30E7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186FC6D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SDP_attribute_list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132B585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0E879E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cr_SipUri_HostPort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f_IMS_PTC_ImsInfo_GetHomeDomainName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());</w:t>
            </w:r>
          </w:p>
          <w:p w14:paraId="7198DE7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109B75B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Timer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5.0;</w:t>
            </w:r>
          </w:p>
          <w:p w14:paraId="3700B87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B0864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Wait for indication RAT has changed to EUTRA</w:t>
            </w:r>
          </w:p>
          <w:p w14:paraId="5C1CAA6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OtherIPCAN.receive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cmr_IPCAN_IMS_Response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       /* The coordination message shall be sent by the EUTRA side not before the UE has acknowledged establishment of the IMS default bearer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52C25CB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NOTE: There is a potential race condition when the REGISTER/UPDATE is sent very quickly before the EUTRA side has sent the coordination message;</w:t>
            </w:r>
          </w:p>
          <w:p w14:paraId="056B481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in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this case two coordination messages would be needed:</w:t>
            </w:r>
          </w:p>
          <w:p w14:paraId="7FB8BCD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one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just before establishment of the default bearer(s) to start the timer and be prepared to receive the REGISTER/UPDATE,</w:t>
            </w:r>
          </w:p>
          <w:p w14:paraId="6D31904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another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one after establishment of the default bearer(s) to trigger sending of the 180 Ringing */</w:t>
            </w:r>
          </w:p>
          <w:p w14:paraId="217987C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f_IMS_PTC_SetRanType(v_IMS_IPCAN_CoordMsg.IPCAN_IMS_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Response.IpcanInfo.RanType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4E59D05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69AF35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0A: Send 180 Ringing</w:t>
            </w:r>
          </w:p>
          <w:p w14:paraId="6176715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f_IMS_InviteResponse_180_MessageHeaderTX(p_InviteRequestWithSdp.Invite);</w:t>
            </w:r>
          </w:p>
          <w:p w14:paraId="17E66EB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IMS_Server.send(cas_IMS_DATA_RSP(f_IMS_RoutingInfo_ULtoDL(p_InviteRequestWithSdp.RoutingInfo),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c_statusLine180,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7E3356F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</w:t>
            </w:r>
          </w:p>
          <w:p w14:paraId="129B7FA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0B: start timer</w:t>
            </w:r>
          </w:p>
          <w:p w14:paraId="727CAEF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t_Timer.start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3451F5C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474EB36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alt {</w:t>
            </w:r>
          </w:p>
          <w:p w14:paraId="3146382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1a1 - 1a2         Receive Update, send 200 OK</w:t>
            </w:r>
          </w:p>
          <w:p w14:paraId="6DE5556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IMS_Server.check(receive(car_IMS_Update_Request(cr_UPDATE_Request(?)))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12097E4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3F007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{</w:t>
            </w:r>
          </w:p>
          <w:p w14:paraId="390129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rtpmap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-, cr_RTPMAP_AMR_16000),</w:t>
            </w:r>
          </w:p>
          <w:p w14:paraId="7CA69D8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cr_SDP_Attribute_fmtp</w:t>
            </w:r>
            <w:proofErr w:type="spellEnd"/>
          </w:p>
          <w:p w14:paraId="1EF69CB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};</w:t>
            </w:r>
          </w:p>
          <w:p w14:paraId="75E7BDD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f_IMS_BuildSDP_RX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(-,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cr_SDP_Media_Audio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  // SDP with AMR-WB/16000, no preconditions</w:t>
            </w:r>
          </w:p>
          <w:p w14:paraId="566A263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f_SIP_BuildSipUri_TX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));         /* Contact address of the SS as assigned to the UE e.g. in the 183 Session Progress</w:t>
            </w:r>
          </w:p>
          <w:p w14:paraId="4148C87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1: in other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cases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taken from the 183 Session Progress as sent to the UE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203EADA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  =&gt; it is the exact value but not a template</w:t>
            </w:r>
          </w:p>
          <w:p w14:paraId="1F98E39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2: in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general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used in the 183 Session Progress (i.e. we don't need to hand it over as parameter) */</w:t>
            </w:r>
          </w:p>
          <w:p w14:paraId="4760F93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f_IMS_MOCallSetup_ReceiveUpdateSend200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OK(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p_InviteRequestWithSdp.Invite,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-, 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PreconditionRequired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6E45A47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0C47D1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CFFDD5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DBCB8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1b1 - 1b2         Receive REGISTER, send 200 OK</w:t>
            </w:r>
          </w:p>
          <w:p w14:paraId="611B7C0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a_IMS_ReceiveRequest(car_IMS_Register_Request(cr_REGISTER_Request(v_SipUrl)),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7671FE7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f_IMS_RegisterResponse_200_MessageHeaderTX(v_IMS_REGISTER_REQ_ByRef.Request.Register);</w:t>
            </w:r>
          </w:p>
          <w:p w14:paraId="0E3B367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IMS_Server.send(cas_IMS_DATA_RSP(f_IMS_RoutingInfo_ULtoDL(v_IMS_REGISTER_REQ_ByRef.RoutingInfo),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c_statusLine200,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10A4CE4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728E7B0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F11B5D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57B040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5750F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1c1</w:t>
            </w:r>
          </w:p>
          <w:p w14:paraId="7FCA29A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t_Timer.timeout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{</w:t>
            </w:r>
          </w:p>
          <w:p w14:paraId="09AD23F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omit;</w:t>
            </w:r>
          </w:p>
          <w:p w14:paraId="524A9AD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322321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}</w:t>
            </w:r>
          </w:p>
          <w:p w14:paraId="21E7B6D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t_Timer.stop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515DB82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6DD76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2 - 3: Void</w:t>
            </w:r>
          </w:p>
          <w:p w14:paraId="77EC74B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46471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4 - 5: Send 200 OK for INVITE, receive ACK</w:t>
            </w:r>
          </w:p>
          <w:p w14:paraId="34229A5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2E87088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0D5E89C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1AD26302" w14:textId="7ED9026A" w:rsidR="00B37D0C" w:rsidRPr="008E5453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}</w:t>
            </w:r>
          </w:p>
          <w:p w14:paraId="08D87736" w14:textId="5F995407" w:rsidR="00261B80" w:rsidRPr="008E5453" w:rsidRDefault="00261B80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3F65185A" w14:textId="77777777" w:rsidR="0066540C" w:rsidRPr="0066540C" w:rsidRDefault="00E538F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E538FC">
              <w:rPr>
                <w:rFonts w:ascii="Arial" w:hAnsi="Arial" w:cs="Arial"/>
                <w:lang w:val="en-US"/>
              </w:rPr>
              <w:lastRenderedPageBreak/>
              <w:t xml:space="preserve"> </w:t>
            </w:r>
            <w:r w:rsidR="0066540C" w:rsidRPr="0066540C">
              <w:rPr>
                <w:rFonts w:ascii="Arial" w:hAnsi="Arial" w:cs="Arial"/>
                <w:lang w:val="en-US"/>
              </w:rPr>
              <w:t>function f_IMS_EPS_Fallback_Part2(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>) runs on IMS_PTC return template (omit) IMS_DATA_REQ</w:t>
            </w:r>
          </w:p>
          <w:p w14:paraId="2464083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* @sic R5-211437: sequence changed, optional REGISTER sic@ */</w:t>
            </w:r>
          </w:p>
          <w:p w14:paraId="2C9CFA4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(omit)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1D3B5CA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95D3B3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58B6A08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IMS_IPCAN_Coordination_MSG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713A11B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5BC5B6A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4AFCE82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SDP_attribute_list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6363F97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D65178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cr_SipUri_HostPort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f_IMS_PTC_ImsInfo_GetHomeDomainName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());</w:t>
            </w:r>
          </w:p>
          <w:p w14:paraId="7A4467B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2D4BB0D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Timer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5.0;</w:t>
            </w:r>
          </w:p>
          <w:p w14:paraId="4BCD295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B6B4C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Wait for indication RAT has changed to EUTRA</w:t>
            </w:r>
          </w:p>
          <w:p w14:paraId="34424AE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OtherIPCAN.receive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cmr_IPCAN_IMS_Response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       /* The coordination message shall be sent by the EUTRA side not before the UE has acknowledged establishment of the IMS default bearer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6E3F54A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NOTE: There is a potential race condition when the REGISTER/UPDATE is sent very quickly before the EUTRA side has sent the coordination message;</w:t>
            </w:r>
          </w:p>
          <w:p w14:paraId="0E9E9BD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in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this case two coordination messages would be needed:</w:t>
            </w:r>
          </w:p>
          <w:p w14:paraId="75CDBB4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one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just before establishment of the default bearer(s) to start the timer and be prepared to receive the REGISTER/UPDATE,</w:t>
            </w:r>
          </w:p>
          <w:p w14:paraId="7097999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another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one after establishment of the default bearer(s) to trigger sending of the 180 Ringing */</w:t>
            </w:r>
          </w:p>
          <w:p w14:paraId="02ED2D0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f_IMS_PTC_SetRanType(v_IMS_IPCAN_CoordMsg.IPCAN_IMS_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Response.IpcanInfo.RanType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5FE504F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FB492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0A: Send 180 Ringing</w:t>
            </w:r>
          </w:p>
          <w:p w14:paraId="16321F1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f_IMS_InviteResponse_180_MessageHeaderTX(p_InviteRequestWithSdp.Invite);</w:t>
            </w:r>
          </w:p>
          <w:p w14:paraId="1BE022A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IMS_Server.send(cas_IMS_DATA_RSP(f_IMS_RoutingInfo_ULtoDL(p_InviteRequestWithSdp.RoutingInfo),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c_statusLine180,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009E445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</w:t>
            </w:r>
          </w:p>
          <w:p w14:paraId="52AFEDF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0B: start timer</w:t>
            </w:r>
          </w:p>
          <w:p w14:paraId="4248A6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t_Timer.start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782D062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7252626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alt {</w:t>
            </w:r>
          </w:p>
          <w:p w14:paraId="5D951D7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1a1 - 1a2         Receive Update, send 200 OK</w:t>
            </w:r>
          </w:p>
          <w:p w14:paraId="3C97822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IMS_Server.check(receive(car_IMS_Update_Request(cr_UPDATE_Request(?)))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1B68963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6578E7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{</w:t>
            </w:r>
          </w:p>
          <w:p w14:paraId="3801B7A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rtpmap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-, cr_RTPMAP_AMR_16000),</w:t>
            </w:r>
          </w:p>
          <w:p w14:paraId="34EEAF7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cr_SDP_Attribute_fmtp</w:t>
            </w:r>
            <w:proofErr w:type="spellEnd"/>
          </w:p>
          <w:p w14:paraId="43CE84D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};</w:t>
            </w:r>
          </w:p>
          <w:p w14:paraId="64CAAAF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f_IMS_BuildSDP_RX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(-,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cr_SDP_Media_Audio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  // SDP with AMR-WB/16000, no preconditions</w:t>
            </w:r>
          </w:p>
          <w:p w14:paraId="4E0E439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f_SIP_BuildSipUri_TX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));         /* Contact address of the SS as assigned to the UE e.g. in the 183 Session Progress</w:t>
            </w:r>
          </w:p>
          <w:p w14:paraId="1443BA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1: in other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cases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taken from the 183 Session Progress as sent to the UE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055B132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  =&gt; it is the exact value but not a template</w:t>
            </w:r>
          </w:p>
          <w:p w14:paraId="11FB354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2: in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general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used in the 183 Session Progress (i.e. we don't need to hand it over as parameter) */</w:t>
            </w:r>
          </w:p>
          <w:p w14:paraId="6D38E5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f_IMS_MOCallSetup_ReceiveUpdateSend200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OK(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p_InviteRequestWithSdp.Invite,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-, 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PreconditionRequired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3ACE015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C174FB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558D2E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A0AC9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1b1 - 1b2         Receive REGISTER, send 200 OK</w:t>
            </w:r>
          </w:p>
          <w:p w14:paraId="0E09ABE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a_IMS_ReceiveRequest(car_IMS_Register_Request(cr_REGISTER_Request(v_SipUrl)),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24151D7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f_IMS_RegisterResponse_200_MessageHeaderTX(v_IMS_REGISTER_REQ_ByRef.Request.Register);</w:t>
            </w:r>
          </w:p>
          <w:p w14:paraId="5918B9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IMS_Server.send(cas_IMS_DATA_RSP(f_IMS_RoutingInfo_ULtoDL(v_IMS_REGISTER_REQ_ByRef.RoutingInfo),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c_statusLine200,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243D09F7" w14:textId="3AD65A4D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;      </w:t>
            </w:r>
          </w:p>
          <w:p w14:paraId="54B4128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highlight w:val="yellow"/>
                <w:lang w:val="en-US"/>
              </w:rPr>
              <w:t>f_IMS_PTC_ImsInfo_CseqIncr</w:t>
            </w:r>
            <w:proofErr w:type="spellEnd"/>
            <w:r w:rsidRPr="0066540C">
              <w:rPr>
                <w:rFonts w:ascii="Arial" w:hAnsi="Arial" w:cs="Arial"/>
                <w:highlight w:val="yellow"/>
                <w:lang w:val="en-US"/>
              </w:rPr>
              <w:t>(register);</w:t>
            </w:r>
          </w:p>
          <w:p w14:paraId="1B37E86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ADAF6E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D3EED0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1c1</w:t>
            </w:r>
          </w:p>
          <w:p w14:paraId="02193CE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t_Timer.timeout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{</w:t>
            </w:r>
          </w:p>
          <w:p w14:paraId="1D43403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omit;</w:t>
            </w:r>
          </w:p>
          <w:p w14:paraId="3802677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F479AD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}</w:t>
            </w:r>
          </w:p>
          <w:p w14:paraId="090C11C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t_Timer.stop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2F13F4A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9DD5A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2 - 3: Void</w:t>
            </w:r>
          </w:p>
          <w:p w14:paraId="611A54D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A35888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4 - 5: Send 200 OK for INVITE, receive ACK</w:t>
            </w:r>
          </w:p>
          <w:p w14:paraId="02C3ADB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27ECE77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4678250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592642C0" w14:textId="0A319739" w:rsidR="00B37D0C" w:rsidRPr="008E5453" w:rsidRDefault="0066540C" w:rsidP="0066540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}</w:t>
            </w:r>
            <w:r w:rsidR="00785A2E" w:rsidRPr="00785A2E">
              <w:rPr>
                <w:rFonts w:ascii="Arial" w:hAnsi="Arial" w:cs="Arial"/>
                <w:lang w:val="en-US"/>
              </w:rPr>
              <w:t xml:space="preserve">  </w:t>
            </w:r>
          </w:p>
          <w:p w14:paraId="16CD315C" w14:textId="76ACC9F0" w:rsidR="009459EC" w:rsidRPr="008E5453" w:rsidRDefault="009459EC" w:rsidP="00785A2E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08E20ADE" w14:textId="1358D452" w:rsidR="00313EFC" w:rsidRDefault="00313EFC" w:rsidP="00646473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D606" w14:textId="77777777" w:rsidR="00694C32" w:rsidRDefault="00694C32">
      <w:r>
        <w:separator/>
      </w:r>
    </w:p>
  </w:endnote>
  <w:endnote w:type="continuationSeparator" w:id="0">
    <w:p w14:paraId="1045A102" w14:textId="77777777" w:rsidR="00694C32" w:rsidRDefault="0069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799F9" w14:textId="77777777" w:rsidR="00694C32" w:rsidRDefault="00694C32">
      <w:r>
        <w:separator/>
      </w:r>
    </w:p>
  </w:footnote>
  <w:footnote w:type="continuationSeparator" w:id="0">
    <w:p w14:paraId="76CFEF5B" w14:textId="77777777" w:rsidR="00694C32" w:rsidRDefault="0069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168F7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46473"/>
    <w:rsid w:val="0066030A"/>
    <w:rsid w:val="0066224B"/>
    <w:rsid w:val="0066540C"/>
    <w:rsid w:val="00665C47"/>
    <w:rsid w:val="006667C0"/>
    <w:rsid w:val="0067277E"/>
    <w:rsid w:val="006759D6"/>
    <w:rsid w:val="0069238E"/>
    <w:rsid w:val="00694C32"/>
    <w:rsid w:val="00695808"/>
    <w:rsid w:val="006B3C17"/>
    <w:rsid w:val="006B46FB"/>
    <w:rsid w:val="006C0CD4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20EC7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1B1E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1225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AF72FC"/>
    <w:rsid w:val="00B06664"/>
    <w:rsid w:val="00B1349F"/>
    <w:rsid w:val="00B2034D"/>
    <w:rsid w:val="00B22104"/>
    <w:rsid w:val="00B258BB"/>
    <w:rsid w:val="00B37D0C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B761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49D5"/>
    <w:rsid w:val="00E667B7"/>
    <w:rsid w:val="00E77D77"/>
    <w:rsid w:val="00E81ED2"/>
    <w:rsid w:val="00E85415"/>
    <w:rsid w:val="00E857DE"/>
    <w:rsid w:val="00EB09B7"/>
    <w:rsid w:val="00EB6182"/>
    <w:rsid w:val="00EC7CAD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E532B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1811</Words>
  <Characters>10324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2021-10-15T14:08:00Z</dcterms:created>
  <dcterms:modified xsi:type="dcterms:W3CDTF">2021-10-15T14:08:00Z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