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823D20" w14:textId="16CEDA8B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13</w:t>
      </w:r>
      <w:r w:rsidR="00594E24">
        <w:rPr>
          <w:b/>
          <w:i/>
          <w:noProof/>
          <w:sz w:val="28"/>
        </w:rPr>
        <w:t>30</w:t>
      </w:r>
    </w:p>
    <w:p w14:paraId="5D6FC58C" w14:textId="307A0302" w:rsidR="001A09A3" w:rsidRDefault="00082231" w:rsidP="001A09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5498452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</w:t>
            </w:r>
            <w:r w:rsidR="007A20BE">
              <w:rPr>
                <w:b/>
                <w:noProof/>
                <w:sz w:val="28"/>
              </w:rPr>
              <w:t>8</w:t>
            </w:r>
            <w:r w:rsidR="00594E2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CF8F737" w:rsidR="001E41F3" w:rsidRDefault="00594E24" w:rsidP="00715499">
            <w:pPr>
              <w:pStyle w:val="CRCoverPage"/>
              <w:spacing w:after="0"/>
            </w:pPr>
            <w:r w:rsidRPr="00594E24">
              <w:t>Correction for NRDC test case 8.2.2.5.2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E19A5BD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1711F">
              <w:rPr>
                <w:noProof/>
              </w:rPr>
              <w:t>10</w:t>
            </w:r>
            <w:r w:rsidR="000C016D">
              <w:rPr>
                <w:noProof/>
              </w:rPr>
              <w:t>-</w:t>
            </w:r>
            <w:r w:rsidR="0001711F">
              <w:rPr>
                <w:noProof/>
              </w:rPr>
              <w:t>0</w:t>
            </w:r>
            <w:r w:rsidR="00594E24">
              <w:rPr>
                <w:noProof/>
              </w:rPr>
              <w:t>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D5ACD" w14:textId="77777777" w:rsidR="00594E24" w:rsidRDefault="00594E24" w:rsidP="00594E24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The Function f_NR_GetDefaultDRB_SCG() is called to initialise v_DRBId, but this function will not return a valid result before any SCG is established.</w:t>
            </w:r>
          </w:p>
          <w:p w14:paraId="5CC9551D" w14:textId="595933EC" w:rsidR="006408D7" w:rsidRDefault="006408D7" w:rsidP="00594E24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BF9F6C1" w:rsidR="008150DE" w:rsidRPr="00D3537B" w:rsidRDefault="00594E24" w:rsidP="00D52135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Moved the call to f_NR_GetDefaultDRB_SCG() to initialise v_DRBId after the SCG Bearer is established.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DB4F7C6" w:rsidR="006408D7" w:rsidRDefault="008860AA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can fail </w:t>
            </w:r>
            <w:r w:rsidR="00D52135">
              <w:rPr>
                <w:noProof/>
              </w:rPr>
              <w:t>this test case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3BF4940" w:rsidR="006408D7" w:rsidRDefault="00594E24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8.2.2.5.2</w:t>
            </w:r>
            <w:r w:rsidR="00D52135">
              <w:rPr>
                <w:noProof/>
              </w:rPr>
              <w:t>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039B593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0F78D30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3F03A8A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2" w:name="_Toc78271349"/>
      <w:r w:rsidRPr="00D83A7A">
        <w:rPr>
          <w:rStyle w:val="af1"/>
          <w:rFonts w:cs="Arial"/>
          <w:i w:val="0"/>
        </w:rPr>
        <w:lastRenderedPageBreak/>
        <w:t>Table of Contents</w:t>
      </w:r>
      <w:bookmarkEnd w:id="2"/>
    </w:p>
    <w:p w14:paraId="6E17DF52" w14:textId="7017B678" w:rsidR="000235C3" w:rsidRDefault="003A22C0">
      <w:pPr>
        <w:pStyle w:val="10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235C3" w:rsidRPr="007A6260">
        <w:rPr>
          <w:rFonts w:cs="Arial"/>
          <w:iCs/>
        </w:rPr>
        <w:t>Table of Contents</w:t>
      </w:r>
      <w:r w:rsidR="000235C3">
        <w:tab/>
      </w:r>
      <w:r w:rsidR="000235C3">
        <w:fldChar w:fldCharType="begin"/>
      </w:r>
      <w:r w:rsidR="000235C3">
        <w:instrText xml:space="preserve"> PAGEREF _Toc78271349 \h </w:instrText>
      </w:r>
      <w:r w:rsidR="000235C3">
        <w:fldChar w:fldCharType="separate"/>
      </w:r>
      <w:r w:rsidR="000235C3">
        <w:t>2</w:t>
      </w:r>
      <w:r w:rsidR="000235C3">
        <w:fldChar w:fldCharType="end"/>
      </w:r>
    </w:p>
    <w:p w14:paraId="24DF5190" w14:textId="6BAA5591" w:rsidR="000235C3" w:rsidRDefault="000235C3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7A6260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7A626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_Toc78271350 \h </w:instrText>
      </w:r>
      <w:r>
        <w:fldChar w:fldCharType="separate"/>
      </w:r>
      <w:r>
        <w:t>3</w:t>
      </w:r>
      <w:r>
        <w:fldChar w:fldCharType="end"/>
      </w:r>
    </w:p>
    <w:p w14:paraId="2648D60F" w14:textId="297B12A8" w:rsidR="000235C3" w:rsidRDefault="000235C3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7A6260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7A62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_Toc78271351 \h </w:instrText>
      </w:r>
      <w:r>
        <w:fldChar w:fldCharType="separate"/>
      </w:r>
      <w:r>
        <w:t>3</w:t>
      </w:r>
      <w:r>
        <w:fldChar w:fldCharType="end"/>
      </w:r>
    </w:p>
    <w:p w14:paraId="5348C1A2" w14:textId="10EA1584" w:rsidR="000235C3" w:rsidRDefault="000235C3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7A6260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7A626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_Toc78271352 \h </w:instrText>
      </w:r>
      <w:r>
        <w:fldChar w:fldCharType="separate"/>
      </w:r>
      <w:r>
        <w:t>3</w:t>
      </w:r>
      <w:r>
        <w:fldChar w:fldCharType="end"/>
      </w:r>
    </w:p>
    <w:p w14:paraId="2E4D4796" w14:textId="293948E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8271350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07C5AC18" w:rsidR="00465F5F" w:rsidRDefault="003A22C0" w:rsidP="00484797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8271351"/>
      <w:r w:rsidRPr="00B22104">
        <w:rPr>
          <w:b/>
        </w:rPr>
        <w:t>Corrections required</w:t>
      </w:r>
      <w:bookmarkEnd w:id="5"/>
      <w:bookmarkEnd w:id="6"/>
      <w:bookmarkEnd w:id="7"/>
    </w:p>
    <w:p w14:paraId="4567C918" w14:textId="2C126B52" w:rsidR="00594E24" w:rsidRDefault="00594E24" w:rsidP="00594E24">
      <w:pPr>
        <w:rPr>
          <w:b/>
          <w:bCs/>
        </w:rPr>
      </w:pPr>
    </w:p>
    <w:p w14:paraId="326A2026" w14:textId="7CEE6E83" w:rsidR="00594E24" w:rsidRDefault="00594E24" w:rsidP="00594E24">
      <w:pPr>
        <w:keepNext/>
        <w:keepLines/>
        <w:spacing w:before="180"/>
        <w:outlineLvl w:val="1"/>
        <w:rPr>
          <w:lang w:val="en-US" w:eastAsia="en-GB"/>
        </w:rPr>
      </w:pPr>
      <w:r>
        <w:rPr>
          <w:rFonts w:ascii="Arial" w:hAnsi="Arial" w:cs="Arial"/>
          <w:sz w:val="28"/>
          <w:szCs w:val="28"/>
          <w:lang w:eastAsia="x-none"/>
        </w:rPr>
        <w:t xml:space="preserve">2.1 </w:t>
      </w:r>
      <w:r w:rsidRPr="00E751F5">
        <w:rPr>
          <w:rFonts w:ascii="Arial" w:hAnsi="Arial" w:cs="Arial"/>
          <w:sz w:val="28"/>
          <w:szCs w:val="28"/>
          <w:lang w:eastAsia="x-none"/>
        </w:rPr>
        <w:t xml:space="preserve">Change </w:t>
      </w:r>
      <w:r>
        <w:rPr>
          <w:rFonts w:ascii="Arial" w:hAnsi="Arial" w:cs="Arial"/>
          <w:sz w:val="28"/>
          <w:szCs w:val="28"/>
          <w:lang w:eastAsia="x-none"/>
        </w:rPr>
        <w:t>1</w:t>
      </w:r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94E24" w14:paraId="5EDF08CD" w14:textId="77777777" w:rsidTr="00950EBB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60323D" w14:textId="77777777" w:rsidR="00594E24" w:rsidRDefault="00594E24" w:rsidP="00950EBB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741F3D" w14:textId="77777777" w:rsidR="00594E24" w:rsidRDefault="00594E24" w:rsidP="00950EBB">
            <w:pPr>
              <w:rPr>
                <w:sz w:val="22"/>
                <w:szCs w:val="22"/>
              </w:rPr>
            </w:pPr>
            <w:r w:rsidRPr="0049287B">
              <w:rPr>
                <w:rFonts w:ascii="Arial" w:hAnsi="Arial" w:cs="Arial"/>
                <w:lang w:val="en-SG"/>
              </w:rPr>
              <w:t>f_TC_8_2_2_5_2_TestBody()</w:t>
            </w:r>
          </w:p>
        </w:tc>
      </w:tr>
      <w:tr w:rsidR="00594E24" w14:paraId="067654BE" w14:textId="77777777" w:rsidTr="00950EBB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618FAB" w14:textId="77777777" w:rsidR="00594E24" w:rsidRDefault="00594E24" w:rsidP="00950EBB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2D16758" w14:textId="0066DC08" w:rsidR="00594E24" w:rsidRDefault="00594E24" w:rsidP="00950E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Function </w:t>
            </w:r>
            <w:proofErr w:type="spellStart"/>
            <w:r w:rsidRPr="0049287B">
              <w:rPr>
                <w:rFonts w:ascii="Arial" w:hAnsi="Arial" w:cs="Arial"/>
              </w:rPr>
              <w:t>f_NR_GetDefaultDRB_</w:t>
            </w:r>
            <w:proofErr w:type="gramStart"/>
            <w:r w:rsidRPr="0049287B">
              <w:rPr>
                <w:rFonts w:ascii="Arial" w:hAnsi="Arial" w:cs="Arial"/>
              </w:rPr>
              <w:t>SCG</w:t>
            </w:r>
            <w:proofErr w:type="spellEnd"/>
            <w:r w:rsidRPr="0049287B">
              <w:rPr>
                <w:rFonts w:ascii="Arial" w:hAnsi="Arial" w:cs="Arial"/>
              </w:rPr>
              <w:t>(</w:t>
            </w:r>
            <w:proofErr w:type="gramEnd"/>
            <w:r w:rsidRPr="0049287B">
              <w:rPr>
                <w:rFonts w:ascii="Arial" w:hAnsi="Arial" w:cs="Arial"/>
              </w:rPr>
              <w:t xml:space="preserve">) is called to initialise </w:t>
            </w:r>
            <w:proofErr w:type="spellStart"/>
            <w:r w:rsidRPr="0049287B">
              <w:rPr>
                <w:rFonts w:ascii="Arial" w:hAnsi="Arial" w:cs="Arial"/>
              </w:rPr>
              <w:t>v_DRBId</w:t>
            </w:r>
            <w:proofErr w:type="spellEnd"/>
            <w:r w:rsidRPr="0049287B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but this function will not return a valid result before any SCG is established.</w:t>
            </w:r>
          </w:p>
        </w:tc>
      </w:tr>
      <w:tr w:rsidR="00594E24" w14:paraId="78C624DB" w14:textId="77777777" w:rsidTr="00950EBB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9DB23A" w14:textId="77777777" w:rsidR="00594E24" w:rsidRDefault="00594E24" w:rsidP="00950EBB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CB0D33" w14:textId="677A455E" w:rsidR="00594E24" w:rsidRDefault="00594E24" w:rsidP="00950EBB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cs="Arial"/>
                <w:lang w:val="en-SG"/>
              </w:rPr>
              <w:t xml:space="preserve">Moved call to </w:t>
            </w:r>
            <w:proofErr w:type="spellStart"/>
            <w:r w:rsidRPr="0049287B">
              <w:rPr>
                <w:rFonts w:cs="Arial"/>
              </w:rPr>
              <w:t>f_NR_GetDefaultDRB_</w:t>
            </w:r>
            <w:proofErr w:type="gramStart"/>
            <w:r w:rsidRPr="0049287B">
              <w:rPr>
                <w:rFonts w:cs="Arial"/>
              </w:rPr>
              <w:t>SCG</w:t>
            </w:r>
            <w:proofErr w:type="spellEnd"/>
            <w:r w:rsidRPr="0049287B">
              <w:rPr>
                <w:rFonts w:cs="Arial"/>
              </w:rPr>
              <w:t>(</w:t>
            </w:r>
            <w:proofErr w:type="gramEnd"/>
            <w:r w:rsidRPr="0049287B">
              <w:rPr>
                <w:rFonts w:cs="Arial"/>
              </w:rPr>
              <w:t xml:space="preserve">) </w:t>
            </w:r>
            <w:r>
              <w:rPr>
                <w:rFonts w:cs="Arial"/>
              </w:rPr>
              <w:t>to</w:t>
            </w:r>
            <w:r w:rsidRPr="0049287B">
              <w:rPr>
                <w:rFonts w:cs="Arial"/>
              </w:rPr>
              <w:t xml:space="preserve"> initialise </w:t>
            </w:r>
            <w:proofErr w:type="spellStart"/>
            <w:r w:rsidRPr="0049287B">
              <w:rPr>
                <w:rFonts w:cs="Arial"/>
              </w:rPr>
              <w:t>v_DRBId</w:t>
            </w:r>
            <w:proofErr w:type="spellEnd"/>
            <w:r>
              <w:rPr>
                <w:rFonts w:cs="Arial"/>
              </w:rPr>
              <w:t xml:space="preserve"> after the SCG Bearer is established.</w:t>
            </w:r>
          </w:p>
        </w:tc>
      </w:tr>
      <w:tr w:rsidR="00594E24" w14:paraId="69293E39" w14:textId="77777777" w:rsidTr="00950EBB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80E2C3" w14:textId="77777777" w:rsidR="00594E24" w:rsidRDefault="00594E24" w:rsidP="00950EBB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F8840C3" w14:textId="77777777" w:rsidR="00594E24" w:rsidRDefault="00594E24" w:rsidP="00950EBB">
            <w:pPr>
              <w:rPr>
                <w:rFonts w:ascii="Arial" w:hAnsi="Arial" w:cs="Arial"/>
              </w:rPr>
            </w:pPr>
            <w:r w:rsidRPr="0049287B">
              <w:rPr>
                <w:rFonts w:ascii="Arial" w:hAnsi="Arial" w:cs="Arial"/>
              </w:rPr>
              <w:t>RRC_Reconfiguration_NRDC_NR5GC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594E24" w14:paraId="759C41A4" w14:textId="77777777" w:rsidTr="00950EBB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E44F230" w14:textId="77777777" w:rsidR="00594E24" w:rsidRDefault="00594E24" w:rsidP="00950EBB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0C0157" w14:textId="7918E3F2" w:rsidR="00594E24" w:rsidRDefault="00082231" w:rsidP="00950EBB">
            <w:pPr>
              <w:rPr>
                <w:rFonts w:ascii="Arial" w:hAnsi="Arial" w:cs="Arial" w:hint="eastAsia"/>
                <w:highlight w:val="cyan"/>
                <w:lang w:eastAsia="zh-CN"/>
              </w:rPr>
            </w:pPr>
            <w:r>
              <w:rPr>
                <w:rFonts w:ascii="Arial" w:hAnsi="Arial" w:cs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 w:cs="Arial"/>
                <w:highlight w:val="cyan"/>
                <w:lang w:eastAsia="zh-CN"/>
              </w:rPr>
              <w:t>ccepted.</w:t>
            </w:r>
            <w:bookmarkStart w:id="8" w:name="_GoBack"/>
            <w:bookmarkEnd w:id="8"/>
          </w:p>
        </w:tc>
      </w:tr>
    </w:tbl>
    <w:p w14:paraId="068F2505" w14:textId="77777777" w:rsidR="00594E24" w:rsidRPr="00441AF6" w:rsidRDefault="00594E24" w:rsidP="00594E24">
      <w:pPr>
        <w:rPr>
          <w:rFonts w:eastAsia="Calibri"/>
          <w:lang w:val="en-US"/>
        </w:rPr>
      </w:pPr>
    </w:p>
    <w:p w14:paraId="3C8BEEC8" w14:textId="77777777" w:rsidR="00594E24" w:rsidRDefault="00594E24" w:rsidP="00594E24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594E24" w14:paraId="5FEC4F02" w14:textId="77777777" w:rsidTr="00950EBB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450D0" w14:textId="77777777" w:rsidR="00594E24" w:rsidRDefault="00594E24" w:rsidP="00950EBB">
            <w:pPr>
              <w:ind w:firstLine="195"/>
            </w:pPr>
            <w:r>
              <w:t>function f_TC_8_2_2_5_2_TestBody() runs on NR5GC_PTC</w:t>
            </w:r>
          </w:p>
          <w:p w14:paraId="40AD1374" w14:textId="77777777" w:rsidR="00594E24" w:rsidRDefault="00594E24" w:rsidP="00950EBB">
            <w:pPr>
              <w:ind w:firstLine="195"/>
            </w:pPr>
            <w:r>
              <w:t xml:space="preserve">  {</w:t>
            </w:r>
          </w:p>
          <w:p w14:paraId="4AD02574" w14:textId="77777777" w:rsidR="00594E24" w:rsidRDefault="00594E24" w:rsidP="00950EBB">
            <w:pPr>
              <w:ind w:firstLine="195"/>
            </w:pPr>
          </w:p>
          <w:p w14:paraId="2E39A497" w14:textId="77777777" w:rsidR="00594E24" w:rsidRDefault="00594E24" w:rsidP="00950EBB">
            <w:pPr>
              <w:ind w:firstLine="195"/>
            </w:pPr>
            <w:r>
              <w:t xml:space="preserve">    var template (value) RRCReconfiguration_v1530_IEs v_V1530Ext;</w:t>
            </w:r>
          </w:p>
          <w:p w14:paraId="746BF956" w14:textId="77777777" w:rsidR="00594E24" w:rsidRDefault="00594E24" w:rsidP="00950EBB">
            <w:pPr>
              <w:ind w:firstLine="195"/>
            </w:pPr>
            <w:r>
              <w:t xml:space="preserve">    var template (value) RRCReconfiguration_v1560_IEs v_V1560Ext;</w:t>
            </w:r>
          </w:p>
          <w:p w14:paraId="6D495931" w14:textId="77777777" w:rsidR="00594E24" w:rsidRDefault="00594E24" w:rsidP="00950EBB">
            <w:pPr>
              <w:ind w:firstLine="195"/>
            </w:pPr>
            <w:r>
              <w:t xml:space="preserve">    </w:t>
            </w:r>
            <w:proofErr w:type="spellStart"/>
            <w:r>
              <w:t>var</w:t>
            </w:r>
            <w:proofErr w:type="spellEnd"/>
            <w:r>
              <w:t xml:space="preserve"> template (omit) </w:t>
            </w:r>
            <w:proofErr w:type="spellStart"/>
            <w:r>
              <w:t>RadioBearerConfig</w:t>
            </w:r>
            <w:proofErr w:type="spellEnd"/>
            <w:r>
              <w:t xml:space="preserve"> v_RadioBearerConfig2;</w:t>
            </w:r>
          </w:p>
          <w:p w14:paraId="31EF9DDE" w14:textId="77777777" w:rsidR="00594E24" w:rsidRDefault="00594E24" w:rsidP="00950EBB">
            <w:pPr>
              <w:ind w:firstLine="195"/>
            </w:pPr>
            <w:r>
              <w:t xml:space="preserve">    </w:t>
            </w:r>
            <w:proofErr w:type="spellStart"/>
            <w:r>
              <w:t>var</w:t>
            </w:r>
            <w:proofErr w:type="spellEnd"/>
            <w:r>
              <w:t xml:space="preserve"> template </w:t>
            </w:r>
            <w:proofErr w:type="spellStart"/>
            <w:r>
              <w:t>GSM_MobilityInfo_Type</w:t>
            </w:r>
            <w:proofErr w:type="spellEnd"/>
            <w:r>
              <w:t xml:space="preserve"> </w:t>
            </w:r>
            <w:proofErr w:type="spellStart"/>
            <w:r>
              <w:t>v_PDUSessionInfo</w:t>
            </w:r>
            <w:proofErr w:type="spellEnd"/>
            <w:r>
              <w:t>;</w:t>
            </w:r>
          </w:p>
          <w:p w14:paraId="50882B3C" w14:textId="77777777" w:rsidR="00594E24" w:rsidRDefault="00594E24" w:rsidP="00950EBB">
            <w:pPr>
              <w:ind w:firstLine="195"/>
            </w:pPr>
            <w:r>
              <w:t xml:space="preserve">    </w:t>
            </w:r>
            <w:proofErr w:type="spellStart"/>
            <w:r>
              <w:t>var</w:t>
            </w:r>
            <w:proofErr w:type="spellEnd"/>
            <w:r>
              <w:t xml:space="preserve"> template(value)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v_CellGroupConfigMCG</w:t>
            </w:r>
            <w:proofErr w:type="spellEnd"/>
            <w:r>
              <w:t>;</w:t>
            </w:r>
          </w:p>
          <w:p w14:paraId="12EF719E" w14:textId="77777777" w:rsidR="00594E24" w:rsidRDefault="00594E24" w:rsidP="00950EBB">
            <w:pPr>
              <w:ind w:firstLine="195"/>
            </w:pPr>
            <w:r>
              <w:t xml:space="preserve">    </w:t>
            </w:r>
            <w:proofErr w:type="spellStart"/>
            <w:r>
              <w:t>var</w:t>
            </w:r>
            <w:proofErr w:type="spellEnd"/>
            <w:r>
              <w:t xml:space="preserve"> template (value) </w:t>
            </w:r>
            <w:proofErr w:type="spellStart"/>
            <w:r>
              <w:t>DRB_ToAddModList</w:t>
            </w:r>
            <w:proofErr w:type="spellEnd"/>
            <w:r>
              <w:t xml:space="preserve"> </w:t>
            </w:r>
            <w:proofErr w:type="spellStart"/>
            <w:r>
              <w:t>v_DRBToAddModList</w:t>
            </w:r>
            <w:proofErr w:type="spellEnd"/>
            <w:r>
              <w:t>;</w:t>
            </w:r>
          </w:p>
          <w:p w14:paraId="06E6858E" w14:textId="77777777" w:rsidR="00594E24" w:rsidRDefault="00594E24" w:rsidP="00950EBB">
            <w:pPr>
              <w:ind w:firstLine="195"/>
            </w:pPr>
            <w:r>
              <w:t xml:space="preserve">    </w:t>
            </w:r>
            <w:proofErr w:type="spellStart"/>
            <w:r w:rsidRPr="00594E24">
              <w:t>var</w:t>
            </w:r>
            <w:proofErr w:type="spellEnd"/>
            <w:r w:rsidRPr="00594E24">
              <w:t xml:space="preserve"> </w:t>
            </w:r>
            <w:proofErr w:type="spellStart"/>
            <w:r w:rsidRPr="00594E24">
              <w:t>DRB_Identity</w:t>
            </w:r>
            <w:proofErr w:type="spellEnd"/>
            <w:r w:rsidRPr="00594E24">
              <w:t xml:space="preserve"> </w:t>
            </w:r>
            <w:proofErr w:type="spellStart"/>
            <w:r w:rsidRPr="00594E24">
              <w:t>v_DRBId</w:t>
            </w:r>
            <w:proofErr w:type="spellEnd"/>
            <w:r w:rsidRPr="00594E24">
              <w:t xml:space="preserve"> </w:t>
            </w:r>
            <w:r w:rsidRPr="0049287B">
              <w:rPr>
                <w:highlight w:val="yellow"/>
              </w:rPr>
              <w:t>:=</w:t>
            </w:r>
            <w:proofErr w:type="spellStart"/>
            <w:r w:rsidRPr="0049287B">
              <w:rPr>
                <w:highlight w:val="yellow"/>
              </w:rPr>
              <w:t>f_NR_GetDefaultDRB_SCG</w:t>
            </w:r>
            <w:proofErr w:type="spellEnd"/>
            <w:r w:rsidRPr="0049287B">
              <w:rPr>
                <w:highlight w:val="yellow"/>
              </w:rPr>
              <w:t>();</w:t>
            </w:r>
          </w:p>
          <w:p w14:paraId="549E532E" w14:textId="77777777" w:rsidR="00594E24" w:rsidRDefault="00594E24" w:rsidP="00950EBB">
            <w:pPr>
              <w:ind w:firstLine="195"/>
            </w:pPr>
            <w:r>
              <w:t xml:space="preserve">    </w:t>
            </w:r>
          </w:p>
          <w:p w14:paraId="58E9E732" w14:textId="77777777" w:rsidR="00594E24" w:rsidRDefault="00594E24" w:rsidP="00950EBB">
            <w:pPr>
              <w:ind w:firstLine="195"/>
            </w:pPr>
            <w:r>
              <w:t xml:space="preserve">    ….</w:t>
            </w:r>
          </w:p>
          <w:p w14:paraId="2057610D" w14:textId="77777777" w:rsidR="00594E24" w:rsidRDefault="00594E24" w:rsidP="00950EBB">
            <w:pPr>
              <w:ind w:firstLine="195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332FB2D" w14:textId="77777777" w:rsidR="00594E24" w:rsidRDefault="00594E24" w:rsidP="00950EBB">
            <w:pPr>
              <w:ind w:firstLine="195"/>
            </w:pPr>
            <w:r>
              <w:t xml:space="preserve">    //Check: Does the test result of generic test procedure in TS 38.508-1 subclause 4.9.1 indicate that the UE is capable of exchanging IP data on Split DRB over the SCG path?// @sic R5-206342 sic@</w:t>
            </w:r>
          </w:p>
          <w:p w14:paraId="65DAC3D0" w14:textId="77777777" w:rsidR="00594E24" w:rsidRDefault="00594E24" w:rsidP="00950EBB">
            <w:pPr>
              <w:ind w:firstLine="195"/>
            </w:pPr>
            <w:r>
              <w:t xml:space="preserve">    </w:t>
            </w:r>
            <w:proofErr w:type="spellStart"/>
            <w:r>
              <w:t>v_PDUSessionInfo</w:t>
            </w:r>
            <w:proofErr w:type="spellEnd"/>
            <w:r>
              <w:t xml:space="preserve"> := f_Get_PDUSessionForDNNType(f_NR5GC_MobileInfo_GetSessionInfoList(), </w:t>
            </w:r>
            <w:proofErr w:type="spellStart"/>
            <w:r>
              <w:t>Internet_DNN</w:t>
            </w:r>
            <w:proofErr w:type="spellEnd"/>
            <w:r>
              <w:t>);</w:t>
            </w:r>
          </w:p>
          <w:p w14:paraId="1496F3EF" w14:textId="77777777" w:rsidR="00594E24" w:rsidRDefault="00594E24" w:rsidP="00950EBB">
            <w:pPr>
              <w:ind w:firstLine="195"/>
            </w:pPr>
            <w:r>
              <w:t xml:space="preserve">    f_NR5GC_CheckDataPath(nr_Cell10,</w:t>
            </w:r>
          </w:p>
          <w:p w14:paraId="7E18C47A" w14:textId="77777777" w:rsidR="00594E24" w:rsidRDefault="00594E24" w:rsidP="00950EBB">
            <w:pPr>
              <w:ind w:firstLine="195"/>
            </w:pPr>
            <w:r>
              <w:lastRenderedPageBreak/>
              <w:t xml:space="preserve">                          f_NR5GC_GetPdnIndex(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v_PDUSessionInfo</w:t>
            </w:r>
            <w:proofErr w:type="spellEnd"/>
            <w:r>
              <w:t>)),</w:t>
            </w:r>
          </w:p>
          <w:p w14:paraId="1736866A" w14:textId="77777777" w:rsidR="00594E24" w:rsidRDefault="00594E24" w:rsidP="00950EBB">
            <w:pPr>
              <w:ind w:firstLine="195"/>
            </w:pPr>
            <w:r>
              <w:t xml:space="preserve">                          </w:t>
            </w:r>
            <w:proofErr w:type="spellStart"/>
            <w:r>
              <w:t>dedicatedBearer</w:t>
            </w:r>
            <w:proofErr w:type="spellEnd"/>
            <w:r>
              <w:t>,</w:t>
            </w:r>
          </w:p>
          <w:p w14:paraId="21CF615C" w14:textId="77777777" w:rsidR="00594E24" w:rsidRDefault="00594E24" w:rsidP="00950EBB">
            <w:pPr>
              <w:ind w:firstLine="195"/>
            </w:pPr>
            <w:r>
              <w:t xml:space="preserve">                          </w:t>
            </w:r>
            <w:proofErr w:type="spellStart"/>
            <w:r w:rsidRPr="00594E24">
              <w:t>v_DRBId</w:t>
            </w:r>
            <w:proofErr w:type="spellEnd"/>
            <w:r w:rsidRPr="00594E24">
              <w:t>,</w:t>
            </w:r>
          </w:p>
          <w:p w14:paraId="2BD6B986" w14:textId="77777777" w:rsidR="00594E24" w:rsidRDefault="00594E24" w:rsidP="00950EBB">
            <w:pPr>
              <w:ind w:firstLine="195"/>
            </w:pPr>
            <w:r>
              <w:t xml:space="preserve">                          "Step 3",</w:t>
            </w:r>
          </w:p>
          <w:p w14:paraId="67981EDF" w14:textId="77777777" w:rsidR="00594E24" w:rsidRDefault="00594E24" w:rsidP="00950EBB">
            <w:pPr>
              <w:ind w:firstLine="195"/>
            </w:pPr>
            <w:r>
              <w:t xml:space="preserve">                          -, -, nr_Cell10);</w:t>
            </w:r>
          </w:p>
          <w:p w14:paraId="51E53F01" w14:textId="77777777" w:rsidR="00594E24" w:rsidRDefault="00594E24" w:rsidP="00950EBB">
            <w:pPr>
              <w:ind w:firstLine="195"/>
            </w:pPr>
            <w:r>
              <w:t xml:space="preserve">    </w:t>
            </w:r>
          </w:p>
          <w:p w14:paraId="62AEFC14" w14:textId="77777777" w:rsidR="00594E24" w:rsidRDefault="00594E24" w:rsidP="00950EBB">
            <w:pPr>
              <w:ind w:firstLine="195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E0968A0" w14:textId="77777777" w:rsidR="00594E24" w:rsidRDefault="00594E24" w:rsidP="00950EBB">
            <w:pPr>
              <w:ind w:firstLine="195"/>
            </w:pPr>
            <w:r>
              <w:t xml:space="preserve"> ….</w:t>
            </w:r>
          </w:p>
          <w:p w14:paraId="79FFA866" w14:textId="77777777" w:rsidR="00594E24" w:rsidRDefault="00594E24" w:rsidP="00950EBB">
            <w:pPr>
              <w:ind w:firstLine="195"/>
            </w:pPr>
            <w:r>
              <w:t xml:space="preserve">    }//End of fl_TC_8_2_2_5_2_TestBody</w:t>
            </w:r>
          </w:p>
        </w:tc>
      </w:tr>
    </w:tbl>
    <w:p w14:paraId="079FE69B" w14:textId="77777777" w:rsidR="00594E24" w:rsidRPr="00441AF6" w:rsidRDefault="00594E24" w:rsidP="00594E24">
      <w:pPr>
        <w:rPr>
          <w:rFonts w:eastAsia="Calibri"/>
          <w:lang w:val="en-US"/>
        </w:rPr>
      </w:pPr>
    </w:p>
    <w:p w14:paraId="1C5E8AD9" w14:textId="77777777" w:rsidR="00594E24" w:rsidRDefault="00594E24" w:rsidP="00594E24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594E24" w14:paraId="39635C31" w14:textId="77777777" w:rsidTr="00950EBB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165B2" w14:textId="77777777" w:rsidR="00594E24" w:rsidRDefault="00594E24" w:rsidP="00950EBB">
            <w:pPr>
              <w:ind w:firstLine="195"/>
            </w:pPr>
            <w:r>
              <w:t>function f_TC_8_2_2_5_2_TestBody() runs on NR5GC_PTC</w:t>
            </w:r>
          </w:p>
          <w:p w14:paraId="3AA746B7" w14:textId="77777777" w:rsidR="00594E24" w:rsidRDefault="00594E24" w:rsidP="00950EBB">
            <w:pPr>
              <w:ind w:firstLine="195"/>
            </w:pPr>
            <w:r>
              <w:t xml:space="preserve">  {</w:t>
            </w:r>
          </w:p>
          <w:p w14:paraId="3E50A76F" w14:textId="77777777" w:rsidR="00594E24" w:rsidRDefault="00594E24" w:rsidP="00950EBB">
            <w:pPr>
              <w:ind w:firstLine="195"/>
            </w:pPr>
          </w:p>
          <w:p w14:paraId="373415B5" w14:textId="77777777" w:rsidR="00594E24" w:rsidRDefault="00594E24" w:rsidP="00950EBB">
            <w:pPr>
              <w:ind w:firstLine="195"/>
            </w:pPr>
            <w:r>
              <w:t xml:space="preserve">    var template (value) RRCReconfiguration_v1530_IEs v_V1530Ext;</w:t>
            </w:r>
          </w:p>
          <w:p w14:paraId="64318610" w14:textId="77777777" w:rsidR="00594E24" w:rsidRDefault="00594E24" w:rsidP="00950EBB">
            <w:pPr>
              <w:ind w:firstLine="195"/>
            </w:pPr>
            <w:r>
              <w:t xml:space="preserve">    var template (value) RRCReconfiguration_v1560_IEs v_V1560Ext;</w:t>
            </w:r>
          </w:p>
          <w:p w14:paraId="5AF0EE53" w14:textId="77777777" w:rsidR="00594E24" w:rsidRDefault="00594E24" w:rsidP="00950EBB">
            <w:pPr>
              <w:ind w:firstLine="195"/>
            </w:pPr>
            <w:r>
              <w:t xml:space="preserve">    </w:t>
            </w:r>
            <w:proofErr w:type="spellStart"/>
            <w:r>
              <w:t>var</w:t>
            </w:r>
            <w:proofErr w:type="spellEnd"/>
            <w:r>
              <w:t xml:space="preserve"> template (omit) </w:t>
            </w:r>
            <w:proofErr w:type="spellStart"/>
            <w:r>
              <w:t>RadioBearerConfig</w:t>
            </w:r>
            <w:proofErr w:type="spellEnd"/>
            <w:r>
              <w:t xml:space="preserve"> v_RadioBearerConfig2;</w:t>
            </w:r>
          </w:p>
          <w:p w14:paraId="67F3D02C" w14:textId="77777777" w:rsidR="00594E24" w:rsidRDefault="00594E24" w:rsidP="00950EBB">
            <w:pPr>
              <w:ind w:firstLine="195"/>
            </w:pPr>
            <w:r>
              <w:t xml:space="preserve">    </w:t>
            </w:r>
            <w:proofErr w:type="spellStart"/>
            <w:r>
              <w:t>var</w:t>
            </w:r>
            <w:proofErr w:type="spellEnd"/>
            <w:r>
              <w:t xml:space="preserve"> template </w:t>
            </w:r>
            <w:proofErr w:type="spellStart"/>
            <w:r>
              <w:t>GSM_MobilityInfo_Type</w:t>
            </w:r>
            <w:proofErr w:type="spellEnd"/>
            <w:r>
              <w:t xml:space="preserve"> </w:t>
            </w:r>
            <w:proofErr w:type="spellStart"/>
            <w:r>
              <w:t>v_PDUSessionInfo</w:t>
            </w:r>
            <w:proofErr w:type="spellEnd"/>
            <w:r>
              <w:t>;</w:t>
            </w:r>
          </w:p>
          <w:p w14:paraId="0F862904" w14:textId="77777777" w:rsidR="00594E24" w:rsidRDefault="00594E24" w:rsidP="00950EBB">
            <w:pPr>
              <w:ind w:firstLine="195"/>
            </w:pPr>
            <w:r>
              <w:t xml:space="preserve">    </w:t>
            </w:r>
            <w:proofErr w:type="spellStart"/>
            <w:r>
              <w:t>var</w:t>
            </w:r>
            <w:proofErr w:type="spellEnd"/>
            <w:r>
              <w:t xml:space="preserve"> template(value)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v_CellGroupConfigMCG</w:t>
            </w:r>
            <w:proofErr w:type="spellEnd"/>
            <w:r>
              <w:t>;</w:t>
            </w:r>
          </w:p>
          <w:p w14:paraId="28E029B0" w14:textId="77777777" w:rsidR="00594E24" w:rsidRDefault="00594E24" w:rsidP="00950EBB">
            <w:pPr>
              <w:ind w:firstLine="195"/>
            </w:pPr>
            <w:r>
              <w:t xml:space="preserve">    </w:t>
            </w:r>
            <w:proofErr w:type="spellStart"/>
            <w:r>
              <w:t>var</w:t>
            </w:r>
            <w:proofErr w:type="spellEnd"/>
            <w:r>
              <w:t xml:space="preserve"> template (value) </w:t>
            </w:r>
            <w:proofErr w:type="spellStart"/>
            <w:r>
              <w:t>DRB_ToAddModList</w:t>
            </w:r>
            <w:proofErr w:type="spellEnd"/>
            <w:r>
              <w:t xml:space="preserve"> </w:t>
            </w:r>
            <w:proofErr w:type="spellStart"/>
            <w:r>
              <w:t>v_DRBToAddModList</w:t>
            </w:r>
            <w:proofErr w:type="spellEnd"/>
            <w:r>
              <w:t>;</w:t>
            </w:r>
          </w:p>
          <w:p w14:paraId="3AAC175C" w14:textId="77777777" w:rsidR="00594E24" w:rsidRDefault="00594E24" w:rsidP="00950EBB">
            <w:pPr>
              <w:ind w:firstLine="195"/>
            </w:pPr>
            <w:r>
              <w:t xml:space="preserve">    </w:t>
            </w:r>
            <w:proofErr w:type="spellStart"/>
            <w:r w:rsidRPr="00594E24">
              <w:t>var</w:t>
            </w:r>
            <w:proofErr w:type="spellEnd"/>
            <w:r w:rsidRPr="00594E24">
              <w:t xml:space="preserve"> </w:t>
            </w:r>
            <w:proofErr w:type="spellStart"/>
            <w:r w:rsidRPr="00594E24">
              <w:t>DRB_Identity</w:t>
            </w:r>
            <w:proofErr w:type="spellEnd"/>
            <w:r w:rsidRPr="00594E24">
              <w:t xml:space="preserve"> </w:t>
            </w:r>
            <w:proofErr w:type="spellStart"/>
            <w:r w:rsidRPr="00594E24">
              <w:t>v_DRBId</w:t>
            </w:r>
            <w:proofErr w:type="spellEnd"/>
            <w:r w:rsidRPr="00594E24">
              <w:t xml:space="preserve"> ;  // Removed := </w:t>
            </w:r>
            <w:proofErr w:type="spellStart"/>
            <w:r w:rsidRPr="00594E24">
              <w:t>f_NR_GetDefaultDRB_SCG</w:t>
            </w:r>
            <w:proofErr w:type="spellEnd"/>
            <w:r w:rsidRPr="00594E24">
              <w:t>();</w:t>
            </w:r>
          </w:p>
          <w:p w14:paraId="7708F6C4" w14:textId="77777777" w:rsidR="00594E24" w:rsidRDefault="00594E24" w:rsidP="00950EBB">
            <w:pPr>
              <w:ind w:firstLine="195"/>
            </w:pPr>
            <w:r>
              <w:t xml:space="preserve">  </w:t>
            </w:r>
          </w:p>
          <w:p w14:paraId="2DEFAEF2" w14:textId="77777777" w:rsidR="00594E24" w:rsidRDefault="00594E24" w:rsidP="00950EBB">
            <w:pPr>
              <w:ind w:firstLine="195"/>
            </w:pPr>
            <w:r>
              <w:t xml:space="preserve">……    </w:t>
            </w:r>
          </w:p>
          <w:p w14:paraId="5F174990" w14:textId="77777777" w:rsidR="00594E24" w:rsidRDefault="00594E24" w:rsidP="00950EBB">
            <w:pPr>
              <w:ind w:firstLine="195"/>
            </w:pPr>
          </w:p>
          <w:p w14:paraId="1B6DF660" w14:textId="77777777" w:rsidR="00594E24" w:rsidRDefault="00594E24" w:rsidP="00950EBB">
            <w:pPr>
              <w:ind w:firstLine="195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4918B47" w14:textId="77777777" w:rsidR="00594E24" w:rsidRDefault="00594E24" w:rsidP="00950EBB">
            <w:pPr>
              <w:ind w:firstLine="195"/>
            </w:pPr>
            <w:r>
              <w:t xml:space="preserve">    //Check: Does the test result of generic test procedure in TS 38.508-1 subclause 4.9.1 indicate that the UE is capable of exchanging IP data on Split DRB over the SCG path?// @sic R5-206342 sic@</w:t>
            </w:r>
          </w:p>
          <w:p w14:paraId="3E990ACB" w14:textId="77777777" w:rsidR="00594E24" w:rsidRDefault="00594E24" w:rsidP="00950EBB">
            <w:pPr>
              <w:ind w:firstLine="195"/>
            </w:pPr>
            <w:r>
              <w:t xml:space="preserve">    </w:t>
            </w:r>
            <w:proofErr w:type="spellStart"/>
            <w:r>
              <w:t>v_PDUSessionInfo</w:t>
            </w:r>
            <w:proofErr w:type="spellEnd"/>
            <w:r>
              <w:t xml:space="preserve"> := f_Get_PDUSessionForDNNType(f_NR5GC_MobileInfo_GetSessionInfoList(), </w:t>
            </w:r>
            <w:proofErr w:type="spellStart"/>
            <w:r>
              <w:t>Internet_DNN</w:t>
            </w:r>
            <w:proofErr w:type="spellEnd"/>
            <w:r>
              <w:t>);</w:t>
            </w:r>
          </w:p>
          <w:p w14:paraId="103FEC16" w14:textId="77777777" w:rsidR="00594E24" w:rsidRDefault="00594E24" w:rsidP="00950EBB">
            <w:pPr>
              <w:ind w:firstLine="195"/>
            </w:pPr>
            <w:r>
              <w:t xml:space="preserve">    </w:t>
            </w:r>
            <w:proofErr w:type="spellStart"/>
            <w:r w:rsidRPr="0049287B">
              <w:rPr>
                <w:highlight w:val="yellow"/>
              </w:rPr>
              <w:t>v_DRBId</w:t>
            </w:r>
            <w:proofErr w:type="spellEnd"/>
            <w:r w:rsidRPr="0049287B">
              <w:rPr>
                <w:highlight w:val="yellow"/>
              </w:rPr>
              <w:t xml:space="preserve"> :=</w:t>
            </w:r>
            <w:proofErr w:type="spellStart"/>
            <w:r w:rsidRPr="0049287B">
              <w:rPr>
                <w:highlight w:val="yellow"/>
              </w:rPr>
              <w:t>f_NR_GetDefaultDRB_SCG</w:t>
            </w:r>
            <w:proofErr w:type="spellEnd"/>
            <w:r w:rsidRPr="0049287B">
              <w:rPr>
                <w:highlight w:val="yellow"/>
              </w:rPr>
              <w:t>();</w:t>
            </w:r>
          </w:p>
          <w:p w14:paraId="7F50AF67" w14:textId="77777777" w:rsidR="00594E24" w:rsidRDefault="00594E24" w:rsidP="00950EBB">
            <w:pPr>
              <w:ind w:firstLine="195"/>
            </w:pPr>
            <w:r>
              <w:t xml:space="preserve">    f_NR5GC_CheckDataPath(nr_Cell10,</w:t>
            </w:r>
          </w:p>
          <w:p w14:paraId="5565F116" w14:textId="77777777" w:rsidR="00594E24" w:rsidRDefault="00594E24" w:rsidP="00950EBB">
            <w:pPr>
              <w:ind w:firstLine="195"/>
            </w:pPr>
            <w:r>
              <w:t xml:space="preserve">                          f_NR5GC_GetPdnIndex(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v_PDUSessionInfo</w:t>
            </w:r>
            <w:proofErr w:type="spellEnd"/>
            <w:r>
              <w:t>)),</w:t>
            </w:r>
          </w:p>
          <w:p w14:paraId="42DEBDC5" w14:textId="77777777" w:rsidR="00594E24" w:rsidRDefault="00594E24" w:rsidP="00950EBB">
            <w:pPr>
              <w:ind w:firstLine="195"/>
            </w:pPr>
            <w:r>
              <w:t xml:space="preserve">                          </w:t>
            </w:r>
            <w:proofErr w:type="spellStart"/>
            <w:r>
              <w:t>dedicatedBearer</w:t>
            </w:r>
            <w:proofErr w:type="spellEnd"/>
            <w:r>
              <w:t>,</w:t>
            </w:r>
          </w:p>
          <w:p w14:paraId="7623142B" w14:textId="77777777" w:rsidR="00594E24" w:rsidRDefault="00594E24" w:rsidP="00950EBB">
            <w:pPr>
              <w:ind w:firstLine="195"/>
            </w:pPr>
            <w:r>
              <w:t xml:space="preserve">                          </w:t>
            </w:r>
            <w:proofErr w:type="spellStart"/>
            <w:r w:rsidRPr="00594E24">
              <w:t>v_DRBId</w:t>
            </w:r>
            <w:proofErr w:type="spellEnd"/>
            <w:r w:rsidRPr="00594E24">
              <w:t>,</w:t>
            </w:r>
          </w:p>
          <w:p w14:paraId="3AC99B26" w14:textId="77777777" w:rsidR="00594E24" w:rsidRDefault="00594E24" w:rsidP="00950EBB">
            <w:pPr>
              <w:ind w:firstLine="195"/>
            </w:pPr>
            <w:r>
              <w:t xml:space="preserve">                          "Step 3",</w:t>
            </w:r>
          </w:p>
          <w:p w14:paraId="6351DF70" w14:textId="77777777" w:rsidR="00594E24" w:rsidRDefault="00594E24" w:rsidP="00950EBB">
            <w:pPr>
              <w:ind w:firstLine="195"/>
            </w:pPr>
            <w:r>
              <w:lastRenderedPageBreak/>
              <w:t xml:space="preserve">                          -, -, nr_Cell10);</w:t>
            </w:r>
          </w:p>
          <w:p w14:paraId="56F5B556" w14:textId="77777777" w:rsidR="00594E24" w:rsidRDefault="00594E24" w:rsidP="00950EBB">
            <w:pPr>
              <w:ind w:firstLine="195"/>
            </w:pPr>
            <w:r>
              <w:t xml:space="preserve">    </w:t>
            </w:r>
          </w:p>
          <w:p w14:paraId="2B3A826E" w14:textId="77777777" w:rsidR="00594E24" w:rsidRDefault="00594E24" w:rsidP="00950EBB">
            <w:pPr>
              <w:ind w:firstLine="195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EAA75CC" w14:textId="77777777" w:rsidR="00594E24" w:rsidRDefault="00594E24" w:rsidP="00950EBB">
            <w:pPr>
              <w:ind w:firstLine="195"/>
            </w:pPr>
            <w:r>
              <w:t xml:space="preserve"> ……</w:t>
            </w:r>
          </w:p>
          <w:p w14:paraId="6C760A05" w14:textId="77777777" w:rsidR="00594E24" w:rsidRDefault="00594E24" w:rsidP="00950EBB">
            <w:pPr>
              <w:ind w:firstLine="195"/>
            </w:pPr>
            <w:r>
              <w:t xml:space="preserve">    </w:t>
            </w:r>
          </w:p>
          <w:p w14:paraId="076B45D9" w14:textId="77777777" w:rsidR="00594E24" w:rsidRDefault="00594E24" w:rsidP="00950EBB">
            <w:pPr>
              <w:ind w:firstLine="195"/>
              <w:rPr>
                <w:lang w:eastAsia="zh-CN"/>
              </w:rPr>
            </w:pPr>
            <w:r>
              <w:t xml:space="preserve">    }//End of fl_TC_8_2_2_5_2_TestBody</w:t>
            </w:r>
          </w:p>
        </w:tc>
      </w:tr>
    </w:tbl>
    <w:p w14:paraId="33D48CC8" w14:textId="77777777" w:rsidR="00594E24" w:rsidRPr="00441AF6" w:rsidRDefault="00594E24" w:rsidP="00594E24">
      <w:pPr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59ABE481" w14:textId="77777777" w:rsidR="00594E24" w:rsidRPr="00594E24" w:rsidRDefault="00594E24" w:rsidP="00594E24">
      <w:pPr>
        <w:rPr>
          <w:b/>
          <w:bCs/>
        </w:rPr>
      </w:pPr>
    </w:p>
    <w:sectPr w:rsidR="00594E24" w:rsidRPr="00594E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BD3998" w14:textId="77777777" w:rsidR="00266A88" w:rsidRDefault="00266A88">
      <w:r>
        <w:separator/>
      </w:r>
    </w:p>
  </w:endnote>
  <w:endnote w:type="continuationSeparator" w:id="0">
    <w:p w14:paraId="0598FA1E" w14:textId="77777777" w:rsidR="00266A88" w:rsidRDefault="00266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4910B0" w14:textId="77777777" w:rsidR="00266A88" w:rsidRDefault="00266A88">
      <w:r>
        <w:separator/>
      </w:r>
    </w:p>
  </w:footnote>
  <w:footnote w:type="continuationSeparator" w:id="0">
    <w:p w14:paraId="4C1BF14C" w14:textId="77777777" w:rsidR="00266A88" w:rsidRDefault="00266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508E4" w14:textId="77777777" w:rsidR="00D97FDC" w:rsidRDefault="00D97FD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20852" w14:textId="77777777" w:rsidR="00D97FDC" w:rsidRDefault="00D97FD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72502" w14:textId="77777777" w:rsidR="00D97FDC" w:rsidRDefault="00D97FD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13"/>
  </w:num>
  <w:num w:numId="5">
    <w:abstractNumId w:val="2"/>
  </w:num>
  <w:num w:numId="6">
    <w:abstractNumId w:val="14"/>
  </w:num>
  <w:num w:numId="7">
    <w:abstractNumId w:val="17"/>
  </w:num>
  <w:num w:numId="8">
    <w:abstractNumId w:val="0"/>
  </w:num>
  <w:num w:numId="9">
    <w:abstractNumId w:val="4"/>
  </w:num>
  <w:num w:numId="10">
    <w:abstractNumId w:val="18"/>
  </w:num>
  <w:num w:numId="11">
    <w:abstractNumId w:val="16"/>
  </w:num>
  <w:num w:numId="12">
    <w:abstractNumId w:val="19"/>
  </w:num>
  <w:num w:numId="13">
    <w:abstractNumId w:val="9"/>
  </w:num>
  <w:num w:numId="14">
    <w:abstractNumId w:val="12"/>
  </w:num>
  <w:num w:numId="15">
    <w:abstractNumId w:val="15"/>
  </w:num>
  <w:num w:numId="16">
    <w:abstractNumId w:val="2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 w:numId="21">
    <w:abstractNumId w:val="6"/>
  </w:num>
  <w:num w:numId="22">
    <w:abstractNumId w:val="10"/>
  </w:num>
  <w:num w:numId="23">
    <w:abstractNumId w:val="21"/>
  </w:num>
  <w:num w:numId="24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07"/>
    <w:rsid w:val="00004EF1"/>
    <w:rsid w:val="0001711F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2231"/>
    <w:rsid w:val="00086B5E"/>
    <w:rsid w:val="00092F7C"/>
    <w:rsid w:val="00093BA7"/>
    <w:rsid w:val="000A2912"/>
    <w:rsid w:val="000A2FA0"/>
    <w:rsid w:val="000A6394"/>
    <w:rsid w:val="000B0C2C"/>
    <w:rsid w:val="000B7FED"/>
    <w:rsid w:val="000C016D"/>
    <w:rsid w:val="000C038A"/>
    <w:rsid w:val="000C6598"/>
    <w:rsid w:val="000D44B3"/>
    <w:rsid w:val="000E001A"/>
    <w:rsid w:val="000E34BB"/>
    <w:rsid w:val="000F6FBF"/>
    <w:rsid w:val="00101071"/>
    <w:rsid w:val="001316F0"/>
    <w:rsid w:val="00132E8A"/>
    <w:rsid w:val="00134C93"/>
    <w:rsid w:val="00144A79"/>
    <w:rsid w:val="00145D43"/>
    <w:rsid w:val="00192C46"/>
    <w:rsid w:val="001958CA"/>
    <w:rsid w:val="001A08B3"/>
    <w:rsid w:val="001A09A3"/>
    <w:rsid w:val="001A18C4"/>
    <w:rsid w:val="001A433F"/>
    <w:rsid w:val="001A7B60"/>
    <w:rsid w:val="001B52F0"/>
    <w:rsid w:val="001B7A65"/>
    <w:rsid w:val="001C40AC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27477"/>
    <w:rsid w:val="00230B6F"/>
    <w:rsid w:val="00233709"/>
    <w:rsid w:val="00237180"/>
    <w:rsid w:val="0025709B"/>
    <w:rsid w:val="0026004D"/>
    <w:rsid w:val="00261B80"/>
    <w:rsid w:val="002640DD"/>
    <w:rsid w:val="002665CE"/>
    <w:rsid w:val="00266A88"/>
    <w:rsid w:val="00275D12"/>
    <w:rsid w:val="00280C35"/>
    <w:rsid w:val="00283EBC"/>
    <w:rsid w:val="00284FEB"/>
    <w:rsid w:val="002860C4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7F09"/>
    <w:rsid w:val="003234CC"/>
    <w:rsid w:val="003266F8"/>
    <w:rsid w:val="00327CE2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76B7D"/>
    <w:rsid w:val="00587812"/>
    <w:rsid w:val="00592D74"/>
    <w:rsid w:val="00594E24"/>
    <w:rsid w:val="005A0003"/>
    <w:rsid w:val="005C657A"/>
    <w:rsid w:val="005D5EA0"/>
    <w:rsid w:val="005E1087"/>
    <w:rsid w:val="005E2C44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3AF8"/>
    <w:rsid w:val="00665C47"/>
    <w:rsid w:val="006667C0"/>
    <w:rsid w:val="006673E1"/>
    <w:rsid w:val="0067277E"/>
    <w:rsid w:val="006759D6"/>
    <w:rsid w:val="00695808"/>
    <w:rsid w:val="006A38D3"/>
    <w:rsid w:val="006B3C17"/>
    <w:rsid w:val="006B46FB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92342"/>
    <w:rsid w:val="00792C67"/>
    <w:rsid w:val="007964A7"/>
    <w:rsid w:val="007977A8"/>
    <w:rsid w:val="007A20BE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40A8"/>
    <w:rsid w:val="008150DE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438D6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3537B"/>
    <w:rsid w:val="00D44D27"/>
    <w:rsid w:val="00D50255"/>
    <w:rsid w:val="00D52135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7D03"/>
    <w:rsid w:val="00F104CE"/>
    <w:rsid w:val="00F121F0"/>
    <w:rsid w:val="00F25D98"/>
    <w:rsid w:val="00F300FB"/>
    <w:rsid w:val="00F60954"/>
    <w:rsid w:val="00F7019E"/>
    <w:rsid w:val="00F708B7"/>
    <w:rsid w:val="00F720A4"/>
    <w:rsid w:val="00F723E3"/>
    <w:rsid w:val="00F751B6"/>
    <w:rsid w:val="00F761B2"/>
    <w:rsid w:val="00F93B4E"/>
    <w:rsid w:val="00F97C82"/>
    <w:rsid w:val="00FB3BB5"/>
    <w:rsid w:val="00FB6386"/>
    <w:rsid w:val="00FC4B13"/>
    <w:rsid w:val="00FC79FD"/>
    <w:rsid w:val="00FD0C4C"/>
    <w:rsid w:val="00FD5F4A"/>
    <w:rsid w:val="00FE3F15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">
    <w:name w:val="HTML Code"/>
    <w:basedOn w:val="a0"/>
    <w:uiPriority w:val="99"/>
    <w:unhideWhenUsed/>
    <w:qFormat/>
    <w:rsid w:val="00283EBC"/>
    <w:rPr>
      <w:rFonts w:ascii="Courier New" w:hAnsi="Courier New" w:cs="Courier New"/>
      <w:sz w:val="20"/>
      <w:szCs w:val="20"/>
    </w:rPr>
  </w:style>
  <w:style w:type="paragraph" w:styleId="af3">
    <w:name w:val="List Paragraph"/>
    <w:basedOn w:val="a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2Char">
    <w:name w:val="标题 2 Char"/>
    <w:aliases w:val="Head2A Char,2 Char,H2 Char,h2 Char"/>
    <w:basedOn w:val="a0"/>
    <w:link w:val="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a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3BC12-4227-4173-BC95-C0AD481D6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548</Words>
  <Characters>4829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2</cp:revision>
  <cp:lastPrinted>1900-01-01T00:00:00Z</cp:lastPrinted>
  <dcterms:created xsi:type="dcterms:W3CDTF">2021-10-11T06:58:00Z</dcterms:created>
  <dcterms:modified xsi:type="dcterms:W3CDTF">2021-10-11T06:58:00Z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1633662447</vt:lpwstr>
  </property>
  <property fmtid="{D5CDD505-2E9C-101B-9397-08002B2CF9AE}" pid="25" name="_2015_ms_pID_725343">
    <vt:lpwstr>(2)vOdnGxkeKabXL9+E1uC17ZmNjUWYELwKJRLQG2SCr+OiONBDpQYWKxRByFqpSsH65RmanE6K
ZIj4++1VNo6De/C1yhbGpPnzRK2jJiTXmmNCbRMi6TpinbCRrE1ryuX55TVEewW8ZhSyq84A
YCH+Fpw9cdTUCC3TIuYkCIbADbkhQZZuCHibHRcUSRHNZAY3BTjmE8UxMD3GfxEt6kiVJv+N
9Ih/BK1Qn6tgL+FjNW</vt:lpwstr>
  </property>
  <property fmtid="{D5CDD505-2E9C-101B-9397-08002B2CF9AE}" pid="26" name="_2015_ms_pID_7253431">
    <vt:lpwstr>cYvLUMFxmdzhL5IL8BHdUT/kSPTRpGNk8xXofENMhLc1HgcGD1o58i
zxxxcPBwsneoiuox75Ay2MzfNHFJ1vA3H556jDkcHxiVNUSbYI4O7/Iiplp/JUiV/ja5r0n5
SeQoTFwC9WyVCokvFSHw2gao9qstNmb1qfUvylEZzlC3gIY2iX4OylqHDxO1rtMG/AmP3Bpp
Ln45ZZJ2vjYMTifw</vt:lpwstr>
  </property>
</Properties>
</file>