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7EE" w:rsidRDefault="00C877EE" w:rsidP="00C877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95A13">
        <w:fldChar w:fldCharType="begin"/>
      </w:r>
      <w:r w:rsidR="00A95A13">
        <w:instrText xml:space="preserve"> DOCPROPERTY  TSG/WGRef  \* MERGEFORMAT </w:instrText>
      </w:r>
      <w:r w:rsidR="00A95A13">
        <w:fldChar w:fldCharType="separate"/>
      </w:r>
      <w:r>
        <w:rPr>
          <w:b/>
          <w:noProof/>
          <w:sz w:val="24"/>
        </w:rPr>
        <w:t>RAN5</w:t>
      </w:r>
      <w:r w:rsidR="00A95A1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95A13">
        <w:fldChar w:fldCharType="begin"/>
      </w:r>
      <w:r w:rsidR="00A95A13">
        <w:instrText xml:space="preserve"> DOCPROPERTY  MtgSeq  \* MERGEFORMAT </w:instrText>
      </w:r>
      <w:r w:rsidR="00A95A13">
        <w:fldChar w:fldCharType="separate"/>
      </w:r>
      <w:r w:rsidRPr="00EB09B7">
        <w:rPr>
          <w:b/>
          <w:noProof/>
          <w:sz w:val="24"/>
        </w:rPr>
        <w:t>2021</w:t>
      </w:r>
      <w:r w:rsidR="00A95A13">
        <w:rPr>
          <w:b/>
          <w:noProof/>
          <w:sz w:val="24"/>
        </w:rPr>
        <w:fldChar w:fldCharType="end"/>
      </w:r>
      <w:r w:rsidR="00A95A13">
        <w:fldChar w:fldCharType="begin"/>
      </w:r>
      <w:r w:rsidR="00A95A13">
        <w:instrText xml:space="preserve"> DOCPROPERTY  MtgTitle  \* MERGEFORMAT </w:instrText>
      </w:r>
      <w:r w:rsidR="00A95A13">
        <w:fldChar w:fldCharType="separate"/>
      </w:r>
      <w:r>
        <w:rPr>
          <w:b/>
          <w:noProof/>
          <w:sz w:val="24"/>
        </w:rPr>
        <w:t>-TTCN email</w:t>
      </w:r>
      <w:r w:rsidR="00A95A1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95A13">
        <w:fldChar w:fldCharType="begin"/>
      </w:r>
      <w:r w:rsidR="00A95A13">
        <w:instrText xml:space="preserve"> DOCPROPERTY  Tdoc#  \* MERGEFORMAT </w:instrText>
      </w:r>
      <w:r w:rsidR="00A95A13">
        <w:fldChar w:fldCharType="separate"/>
      </w:r>
      <w:r w:rsidRPr="00E13F3D">
        <w:rPr>
          <w:b/>
          <w:i/>
          <w:noProof/>
          <w:sz w:val="28"/>
        </w:rPr>
        <w:t>R5s211166</w:t>
      </w:r>
      <w:r w:rsidR="00A95A13">
        <w:rPr>
          <w:b/>
          <w:i/>
          <w:noProof/>
          <w:sz w:val="28"/>
        </w:rPr>
        <w:fldChar w:fldCharType="end"/>
      </w:r>
    </w:p>
    <w:p w:rsidR="00C877EE" w:rsidRDefault="00A95A13" w:rsidP="00C877E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877E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C877EE">
        <w:rPr>
          <w:b/>
          <w:noProof/>
          <w:sz w:val="24"/>
        </w:rPr>
        <w:t xml:space="preserve">, </w:t>
      </w:r>
      <w:r w:rsidR="00C877EE">
        <w:fldChar w:fldCharType="begin"/>
      </w:r>
      <w:r w:rsidR="00C877EE">
        <w:instrText xml:space="preserve"> DOCPROPERTY  Country  \* MERGEFORMAT </w:instrText>
      </w:r>
      <w:r w:rsidR="00C877EE">
        <w:fldChar w:fldCharType="end"/>
      </w:r>
      <w:r w:rsidR="00C877EE">
        <w:rPr>
          <w:b/>
          <w:noProof/>
          <w:sz w:val="24"/>
        </w:rPr>
        <w:t>,</w:t>
      </w:r>
      <w:proofErr w:type="gramEnd"/>
      <w:r w:rsidR="00C877EE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877EE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C877E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877EE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77EE" w:rsidTr="00745F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7EE" w:rsidRDefault="00C877EE" w:rsidP="00745F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877EE" w:rsidTr="00745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7EE" w:rsidRDefault="00C877EE" w:rsidP="00745F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77EE" w:rsidTr="00745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7EE" w:rsidRDefault="00C877EE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7EE" w:rsidTr="00745FA4">
        <w:tc>
          <w:tcPr>
            <w:tcW w:w="142" w:type="dxa"/>
            <w:tcBorders>
              <w:left w:val="single" w:sz="4" w:space="0" w:color="auto"/>
            </w:tcBorders>
          </w:tcPr>
          <w:p w:rsidR="00C877EE" w:rsidRDefault="00C877EE" w:rsidP="00745F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877EE" w:rsidRPr="00410371" w:rsidRDefault="00A95A13" w:rsidP="00745F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877EE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877EE" w:rsidRDefault="00C877EE" w:rsidP="00745F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877EE" w:rsidRPr="00410371" w:rsidRDefault="00A95A13" w:rsidP="00745FA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877EE" w:rsidRPr="00410371">
              <w:rPr>
                <w:b/>
                <w:noProof/>
                <w:sz w:val="28"/>
              </w:rPr>
              <w:t>1999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877EE" w:rsidRDefault="00C877EE" w:rsidP="00745F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877EE" w:rsidRPr="00410371" w:rsidRDefault="00A95A13" w:rsidP="00745F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877EE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877EE" w:rsidRDefault="00C877EE" w:rsidP="00745F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877EE" w:rsidRPr="00410371" w:rsidRDefault="00A95A13" w:rsidP="00745F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877EE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877EE" w:rsidRDefault="00C877EE" w:rsidP="00745FA4">
            <w:pPr>
              <w:pStyle w:val="CRCoverPage"/>
              <w:spacing w:after="0"/>
              <w:rPr>
                <w:noProof/>
              </w:rPr>
            </w:pPr>
          </w:p>
        </w:tc>
      </w:tr>
      <w:tr w:rsidR="00C877EE" w:rsidTr="00745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7EE" w:rsidRDefault="00C877EE" w:rsidP="00745FA4">
            <w:pPr>
              <w:pStyle w:val="CRCoverPage"/>
              <w:spacing w:after="0"/>
              <w:rPr>
                <w:noProof/>
              </w:rPr>
            </w:pPr>
          </w:p>
        </w:tc>
      </w:tr>
      <w:tr w:rsidR="00C877EE" w:rsidTr="00745F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877EE" w:rsidRPr="00F25D98" w:rsidRDefault="00C877EE" w:rsidP="00745F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77EE" w:rsidTr="00745FA4">
        <w:tc>
          <w:tcPr>
            <w:tcW w:w="9641" w:type="dxa"/>
            <w:gridSpan w:val="9"/>
          </w:tcPr>
          <w:p w:rsidR="00C877EE" w:rsidRDefault="00C877EE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877EE" w:rsidRDefault="00C877EE" w:rsidP="00C877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7EE" w:rsidTr="00745FA4">
        <w:tc>
          <w:tcPr>
            <w:tcW w:w="2835" w:type="dxa"/>
          </w:tcPr>
          <w:p w:rsidR="00C877EE" w:rsidRDefault="00C877EE" w:rsidP="00745F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877EE" w:rsidRDefault="00C877EE" w:rsidP="00745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877EE" w:rsidRDefault="00C877EE" w:rsidP="00745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77EE" w:rsidRDefault="00C877EE" w:rsidP="00745F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7EE" w:rsidRDefault="00C877EE" w:rsidP="00745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877EE" w:rsidRDefault="00C877EE" w:rsidP="00745F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877EE" w:rsidRDefault="00C877EE" w:rsidP="00745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877EE" w:rsidRDefault="00C877EE" w:rsidP="00745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7EE" w:rsidRDefault="00C877EE" w:rsidP="00745F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877EE" w:rsidRDefault="00C877EE" w:rsidP="00C877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77EE" w:rsidTr="00745FA4">
        <w:tc>
          <w:tcPr>
            <w:tcW w:w="9640" w:type="dxa"/>
            <w:gridSpan w:val="11"/>
          </w:tcPr>
          <w:p w:rsidR="00C877EE" w:rsidRDefault="00C877EE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7EE" w:rsidTr="00745F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77EE" w:rsidRDefault="00C877EE" w:rsidP="0074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7EE" w:rsidRDefault="00A95A13" w:rsidP="00745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877EE">
              <w:t>Correction to NR test case 8.2.2.3.1</w:t>
            </w:r>
            <w:r>
              <w:fldChar w:fldCharType="end"/>
            </w:r>
          </w:p>
        </w:tc>
      </w:tr>
      <w:tr w:rsidR="00C877EE" w:rsidTr="00745FA4">
        <w:tc>
          <w:tcPr>
            <w:tcW w:w="1843" w:type="dxa"/>
            <w:tcBorders>
              <w:left w:val="single" w:sz="4" w:space="0" w:color="auto"/>
            </w:tcBorders>
          </w:tcPr>
          <w:p w:rsidR="00C877EE" w:rsidRDefault="00C877EE" w:rsidP="0074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7EE" w:rsidRDefault="00C877EE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7EE" w:rsidTr="00745FA4">
        <w:tc>
          <w:tcPr>
            <w:tcW w:w="1843" w:type="dxa"/>
            <w:tcBorders>
              <w:left w:val="single" w:sz="4" w:space="0" w:color="auto"/>
            </w:tcBorders>
          </w:tcPr>
          <w:p w:rsidR="00C877EE" w:rsidRDefault="00C877EE" w:rsidP="0074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7EE" w:rsidRDefault="00A95A13" w:rsidP="00745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877EE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877EE" w:rsidTr="00745FA4">
        <w:tc>
          <w:tcPr>
            <w:tcW w:w="1843" w:type="dxa"/>
            <w:tcBorders>
              <w:left w:val="single" w:sz="4" w:space="0" w:color="auto"/>
            </w:tcBorders>
          </w:tcPr>
          <w:p w:rsidR="00C877EE" w:rsidRDefault="00C877EE" w:rsidP="0074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7EE" w:rsidRDefault="00C877EE" w:rsidP="00745FA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877EE" w:rsidTr="00745FA4">
        <w:tc>
          <w:tcPr>
            <w:tcW w:w="1843" w:type="dxa"/>
            <w:tcBorders>
              <w:left w:val="single" w:sz="4" w:space="0" w:color="auto"/>
            </w:tcBorders>
          </w:tcPr>
          <w:p w:rsidR="00C877EE" w:rsidRDefault="00C877EE" w:rsidP="0074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7EE" w:rsidRDefault="00C877EE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7EE" w:rsidTr="00745FA4">
        <w:tc>
          <w:tcPr>
            <w:tcW w:w="1843" w:type="dxa"/>
            <w:tcBorders>
              <w:left w:val="single" w:sz="4" w:space="0" w:color="auto"/>
            </w:tcBorders>
          </w:tcPr>
          <w:p w:rsidR="00C877EE" w:rsidRDefault="00C877EE" w:rsidP="0074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877EE" w:rsidRDefault="00A95A13" w:rsidP="00745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877EE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877EE" w:rsidRDefault="00C877EE" w:rsidP="00745F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7EE" w:rsidRDefault="00C877EE" w:rsidP="00745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7EE" w:rsidRDefault="00A95A13" w:rsidP="00745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877EE">
              <w:rPr>
                <w:noProof/>
              </w:rPr>
              <w:t>2021-09-02</w:t>
            </w:r>
            <w:r>
              <w:rPr>
                <w:noProof/>
              </w:rPr>
              <w:fldChar w:fldCharType="end"/>
            </w:r>
          </w:p>
        </w:tc>
      </w:tr>
      <w:tr w:rsidR="00C877EE" w:rsidTr="00745FA4">
        <w:tc>
          <w:tcPr>
            <w:tcW w:w="1843" w:type="dxa"/>
            <w:tcBorders>
              <w:left w:val="single" w:sz="4" w:space="0" w:color="auto"/>
            </w:tcBorders>
          </w:tcPr>
          <w:p w:rsidR="00C877EE" w:rsidRDefault="00C877EE" w:rsidP="0074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877EE" w:rsidRDefault="00C877EE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877EE" w:rsidRDefault="00C877EE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877EE" w:rsidRDefault="00C877EE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877EE" w:rsidRDefault="00C877EE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7EE" w:rsidTr="00745F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877EE" w:rsidRDefault="00C877EE" w:rsidP="0074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877EE" w:rsidRDefault="00A95A13" w:rsidP="00745F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877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877EE" w:rsidRDefault="00C877EE" w:rsidP="00745F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7EE" w:rsidRDefault="00C877EE" w:rsidP="00745F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7EE" w:rsidRDefault="00A95A13" w:rsidP="00745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877E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C877EE" w:rsidTr="00745F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877EE" w:rsidRDefault="00C877EE" w:rsidP="00745F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877EE" w:rsidRDefault="00C877EE" w:rsidP="00745F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877EE" w:rsidRDefault="00C877EE" w:rsidP="00745F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877EE" w:rsidRPr="007C2097" w:rsidRDefault="00C877EE" w:rsidP="00745F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877EE" w:rsidTr="00745FA4">
        <w:tc>
          <w:tcPr>
            <w:tcW w:w="1843" w:type="dxa"/>
          </w:tcPr>
          <w:p w:rsidR="00C877EE" w:rsidRDefault="00C877EE" w:rsidP="0074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877EE" w:rsidRDefault="00C877EE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509" w:rsidTr="00745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5509" w:rsidRDefault="00B75509" w:rsidP="00B75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5509" w:rsidRDefault="00B75509" w:rsidP="00B755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:rsidR="00B75509" w:rsidRDefault="00B75509" w:rsidP="00B755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:  </w:t>
            </w:r>
            <w:r w:rsidRPr="001037D4">
              <w:rPr>
                <w:noProof/>
              </w:rPr>
              <w:t>fl_TC_8_2_2_3_1_ENDC_NR_TestBody</w:t>
            </w:r>
            <w:r>
              <w:rPr>
                <w:noProof/>
              </w:rPr>
              <w:t xml:space="preserve"> , SRB3 is configured with having Sdap </w:t>
            </w:r>
          </w:p>
          <w:p w:rsidR="00B75509" w:rsidRPr="002E008A" w:rsidRDefault="00B75509" w:rsidP="00B755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None , but as per 38.523-3 Sdap should be set to Omit in case of ENDC  </w:t>
            </w:r>
          </w:p>
        </w:tc>
      </w:tr>
      <w:tr w:rsidR="00B75509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5509" w:rsidRDefault="00B75509" w:rsidP="00B755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5509" w:rsidRPr="00CF39F2" w:rsidRDefault="00B75509" w:rsidP="00B7550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75509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5509" w:rsidRDefault="00B75509" w:rsidP="00B75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75509" w:rsidRPr="006316B2" w:rsidRDefault="00B75509" w:rsidP="00B755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1037D4">
              <w:rPr>
                <w:noProof/>
              </w:rPr>
              <w:t>fl_TC_8_2_2_3_1_ENDC_NR_TestBody</w:t>
            </w:r>
            <w:r>
              <w:rPr>
                <w:noProof/>
              </w:rPr>
              <w:t>, Sdap is set to Omit for SRB3 configuration</w:t>
            </w:r>
          </w:p>
        </w:tc>
      </w:tr>
      <w:tr w:rsidR="00B75509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5509" w:rsidRDefault="00B75509" w:rsidP="00B755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5509" w:rsidRPr="00CF39F2" w:rsidRDefault="00B75509" w:rsidP="00B7550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75509" w:rsidTr="00745F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5509" w:rsidRDefault="00B75509" w:rsidP="00B75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5509" w:rsidRPr="00CF39F2" w:rsidRDefault="00584F98" w:rsidP="00B7550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 conformant UE will fail the </w:t>
            </w:r>
            <w:proofErr w:type="spellStart"/>
            <w:r>
              <w:rPr>
                <w:rFonts w:cs="Arial"/>
                <w:lang w:eastAsia="en-GB"/>
              </w:rPr>
              <w:t>testcase</w:t>
            </w:r>
            <w:proofErr w:type="spellEnd"/>
          </w:p>
        </w:tc>
      </w:tr>
      <w:tr w:rsidR="00B75509" w:rsidTr="00745FA4">
        <w:tc>
          <w:tcPr>
            <w:tcW w:w="2694" w:type="dxa"/>
            <w:gridSpan w:val="2"/>
          </w:tcPr>
          <w:p w:rsidR="00B75509" w:rsidRDefault="00B75509" w:rsidP="00B755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75509" w:rsidRDefault="00B75509" w:rsidP="00B755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509" w:rsidTr="00745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5509" w:rsidRDefault="00B75509" w:rsidP="00B75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5509" w:rsidRDefault="00584F98" w:rsidP="00B755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8.2.2.3.1.ENDC</w:t>
            </w:r>
          </w:p>
        </w:tc>
      </w:tr>
      <w:tr w:rsidR="00B75509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5509" w:rsidRDefault="00B75509" w:rsidP="00B755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5509" w:rsidRDefault="00B75509" w:rsidP="00B755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509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5509" w:rsidRDefault="00B75509" w:rsidP="00B75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509" w:rsidRDefault="00B75509" w:rsidP="00B75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75509" w:rsidRDefault="00B75509" w:rsidP="00B75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75509" w:rsidRDefault="00B75509" w:rsidP="00B755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75509" w:rsidRDefault="00B75509" w:rsidP="00B755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5509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5509" w:rsidRDefault="00B75509" w:rsidP="00B75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5509" w:rsidRDefault="00B75509" w:rsidP="00B75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5509" w:rsidRDefault="00B75509" w:rsidP="00B75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75509" w:rsidRDefault="00B75509" w:rsidP="00B755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5509" w:rsidRDefault="00B75509" w:rsidP="00B755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5509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5509" w:rsidRDefault="00B75509" w:rsidP="00B755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5509" w:rsidRDefault="00B75509" w:rsidP="00B75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5509" w:rsidRDefault="00B75509" w:rsidP="00B75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75509" w:rsidRDefault="00B75509" w:rsidP="00B755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5509" w:rsidRDefault="00B75509" w:rsidP="00B755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5509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5509" w:rsidRDefault="00B75509" w:rsidP="00B755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5509" w:rsidRDefault="00B75509" w:rsidP="00B75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5509" w:rsidRDefault="00B75509" w:rsidP="00B75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75509" w:rsidRDefault="00B75509" w:rsidP="00B755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5509" w:rsidRDefault="00B75509" w:rsidP="00B755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5509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5509" w:rsidRDefault="00B75509" w:rsidP="00B755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5509" w:rsidRDefault="00B75509" w:rsidP="00B75509">
            <w:pPr>
              <w:pStyle w:val="CRCoverPage"/>
              <w:spacing w:after="0"/>
              <w:rPr>
                <w:noProof/>
              </w:rPr>
            </w:pPr>
          </w:p>
        </w:tc>
      </w:tr>
      <w:tr w:rsidR="00B75509" w:rsidTr="00745F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5509" w:rsidRDefault="00B75509" w:rsidP="00B75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5509" w:rsidRDefault="00B75509" w:rsidP="00B755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 changes have been agreed in R5s201218</w:t>
            </w:r>
          </w:p>
        </w:tc>
      </w:tr>
      <w:tr w:rsidR="00B75509" w:rsidRPr="008863B9" w:rsidTr="00745F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5509" w:rsidRPr="008863B9" w:rsidRDefault="00B75509" w:rsidP="00B75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75509" w:rsidRPr="008863B9" w:rsidRDefault="00B75509" w:rsidP="00B755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5509" w:rsidTr="00745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509" w:rsidRDefault="00B75509" w:rsidP="00B75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5509" w:rsidRDefault="00B75509" w:rsidP="00B755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877EE" w:rsidRDefault="00C877EE" w:rsidP="00C877EE">
      <w:pPr>
        <w:rPr>
          <w:noProof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81479954"/>
      <w:r w:rsidRPr="00D83A7A">
        <w:rPr>
          <w:rStyle w:val="af1"/>
          <w:rFonts w:ascii="Arial" w:hAnsi="Arial" w:cs="Arial"/>
          <w:i w:val="0"/>
        </w:rPr>
        <w:t>Table of Contents</w:t>
      </w:r>
      <w:bookmarkEnd w:id="0"/>
    </w:p>
    <w:p w:rsidR="00FB2D1A" w:rsidRDefault="007A73E5">
      <w:pPr>
        <w:pStyle w:val="10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B2D1A" w:rsidRPr="00BF3CBC">
        <w:rPr>
          <w:rFonts w:ascii="Arial" w:hAnsi="Arial" w:cs="Arial"/>
          <w:iCs/>
        </w:rPr>
        <w:t>Table of Contents</w:t>
      </w:r>
      <w:r w:rsidR="00FB2D1A">
        <w:tab/>
      </w:r>
      <w:r w:rsidR="00FB2D1A">
        <w:fldChar w:fldCharType="begin"/>
      </w:r>
      <w:r w:rsidR="00FB2D1A">
        <w:instrText xml:space="preserve"> PAGEREF _Toc81479954 \h </w:instrText>
      </w:r>
      <w:r w:rsidR="00FB2D1A">
        <w:fldChar w:fldCharType="separate"/>
      </w:r>
      <w:r w:rsidR="00FB2D1A">
        <w:t>2</w:t>
      </w:r>
      <w:r w:rsidR="00FB2D1A">
        <w:fldChar w:fldCharType="end"/>
      </w:r>
    </w:p>
    <w:p w:rsidR="00FB2D1A" w:rsidRDefault="00FB2D1A">
      <w:pPr>
        <w:pStyle w:val="10"/>
        <w:rPr>
          <w:rFonts w:asciiTheme="minorHAnsi" w:eastAsiaTheme="minorEastAsia" w:hAnsiTheme="minorHAnsi" w:cstheme="minorBidi"/>
          <w:szCs w:val="22"/>
          <w:lang w:val="en-US"/>
        </w:rPr>
      </w:pPr>
      <w:r w:rsidRPr="00BF3CBC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F3CB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_Toc81479955 \h </w:instrText>
      </w:r>
      <w:r>
        <w:fldChar w:fldCharType="separate"/>
      </w:r>
      <w:r>
        <w:t>2</w:t>
      </w:r>
      <w:r>
        <w:fldChar w:fldCharType="end"/>
      </w:r>
    </w:p>
    <w:p w:rsidR="00FB2D1A" w:rsidRDefault="00FB2D1A">
      <w:pPr>
        <w:pStyle w:val="20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F3CBC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F3CBC">
        <w:rPr>
          <w:rFonts w:cs="Arial"/>
          <w:b/>
          <w:color w:val="000000"/>
          <w:lang w:eastAsia="en-GB"/>
        </w:rPr>
        <w:t xml:space="preserve">Correction to </w:t>
      </w:r>
      <w:r w:rsidRPr="00BF3CBC">
        <w:rPr>
          <w:rFonts w:cs="Arial"/>
          <w:b/>
          <w:bCs/>
          <w:color w:val="000000"/>
          <w:lang w:val="en-US" w:eastAsia="en-GB"/>
        </w:rPr>
        <w:t>function fl_TC_8_2_2_3_1_ENDC_NR_TestBody</w:t>
      </w:r>
      <w:r>
        <w:tab/>
      </w:r>
      <w:r>
        <w:fldChar w:fldCharType="begin"/>
      </w:r>
      <w:r>
        <w:instrText xml:space="preserve"> PAGEREF _Toc81479956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81479955"/>
      <w:r w:rsidRPr="00854C55">
        <w:rPr>
          <w:b/>
        </w:rPr>
        <w:t>Corrections required</w:t>
      </w:r>
      <w:bookmarkEnd w:id="1"/>
      <w:bookmarkEnd w:id="2"/>
      <w:bookmarkEnd w:id="3"/>
    </w:p>
    <w:p w:rsidR="005D27CA" w:rsidRDefault="005D27CA" w:rsidP="000F5876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8147995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EB0BE9" w:rsidRPr="00037130">
        <w:rPr>
          <w:rFonts w:cs="Arial"/>
          <w:b/>
          <w:bCs/>
          <w:color w:val="000000"/>
          <w:lang w:val="en-US" w:eastAsia="en-GB"/>
        </w:rPr>
        <w:t>fl_TC_8_2_2_3_1_ENDC_NR_TestBody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7A59FF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A59FF">
              <w:rPr>
                <w:noProof/>
              </w:rPr>
              <w:t>fl_TC_8_2_2_3_1_ENDC_NR_TestBody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944" w:rsidRDefault="00205944" w:rsidP="002059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:rsidR="00205944" w:rsidRDefault="00205944" w:rsidP="002059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:  </w:t>
            </w:r>
            <w:r w:rsidRPr="001037D4">
              <w:rPr>
                <w:noProof/>
              </w:rPr>
              <w:t>fl_TC_8_2_2_3_1_ENDC_NR_TestBody</w:t>
            </w:r>
            <w:r>
              <w:rPr>
                <w:noProof/>
              </w:rPr>
              <w:t xml:space="preserve"> , SRB3 is configured with having Sdap </w:t>
            </w:r>
          </w:p>
          <w:p w:rsidR="00FA485A" w:rsidRPr="00AD4ADA" w:rsidRDefault="00205944" w:rsidP="00205944">
            <w:pPr>
              <w:pStyle w:val="CRCoverPage"/>
              <w:spacing w:after="0"/>
            </w:pPr>
            <w:r>
              <w:rPr>
                <w:noProof/>
              </w:rPr>
              <w:t xml:space="preserve">as None , but as per 38.523-3 Sdap should be set to Omit in case of ENDC  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1124B3" w:rsidRDefault="00CD330F" w:rsidP="00E74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1037D4">
              <w:rPr>
                <w:noProof/>
              </w:rPr>
              <w:t>fl_TC_8_2_2_3_1_ENDC_NR_TestBody</w:t>
            </w:r>
            <w:r>
              <w:rPr>
                <w:noProof/>
              </w:rPr>
              <w:t>, Sdap is set to Omit for SRB3 configuration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CE3EA5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t</w:t>
            </w:r>
            <w:r w:rsidR="000A79C4">
              <w:rPr>
                <w:rFonts w:ascii="Arial" w:hAnsi="Arial" w:cs="Arial"/>
                <w:lang w:eastAsia="en-GB"/>
              </w:rPr>
              <w:t>tcn</w:t>
            </w:r>
            <w:proofErr w:type="spellEnd"/>
            <w:r w:rsidR="000A79C4">
              <w:rPr>
                <w:rFonts w:ascii="Arial" w:hAnsi="Arial" w:cs="Arial"/>
                <w:lang w:eastAsia="en-GB"/>
              </w:rPr>
              <w:t>\develop\ENDC\8_2_2\</w:t>
            </w:r>
            <w:proofErr w:type="spellStart"/>
            <w:r w:rsidR="003E33B8" w:rsidRPr="003E33B8">
              <w:rPr>
                <w:rFonts w:ascii="Arial" w:hAnsi="Arial" w:cs="Arial"/>
                <w:lang w:eastAsia="en-GB"/>
              </w:rPr>
              <w:t>RRCReconfig_ENDC_NR.ttcn</w:t>
            </w:r>
            <w:proofErr w:type="spellEnd"/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566149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149" w:rsidRDefault="00566149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bookmarkStart w:id="5" w:name="_GoBack"/>
            <w:bookmarkEnd w:id="5"/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79" w:rsidRPr="00101E79" w:rsidRDefault="00755B36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101E79" w:rsidRPr="00101E79">
              <w:rPr>
                <w:rFonts w:ascii="Courier New" w:hAnsi="Courier New" w:cs="Courier New"/>
                <w:color w:val="000000"/>
                <w:lang w:eastAsia="de-DE"/>
              </w:rPr>
              <w:t>function fl_TC_8_2_2_3_1_ENDC_NR_TestBody() runs on ENDC_NR_PTC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{// @sic R5-202647, R5-206340, R5s201348 sic@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v_RadioBearerConfig1;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v_RadioBearerConfig2;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template (omit)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v_EncodedSCG_Config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SRB_ToAddModList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v_SRB_ToAddModList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v_RLC_BearerToAddModList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v_IsFR1 := f_NR_CellInfo_GetIsFR1(nr_Cell1);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UL_AM_RLC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v_ParametersTX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f_NR_UL_AM_RLC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(v_IsFR1);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DL_AM_RLC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v_ParametersRX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f_NR_DL_AM_RLC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(v_IsFR1);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template(value)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(nr_Cell1); // @sic R5s210439 sic@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(nr_Cell1); // @sic R5s210439 sic@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f_NR_CellInfo_GetPhysicalCellGroupConfig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(nr_Cell1); // @sic R5s210439 sic@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(EUTRA,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cms_EUTRA_NR_OctetData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(bit2oct(f_NR_ConvertCiphAlg2Bitstring(f_NR_AS_CipheringAlgorithm_Get())), "NR Ciphering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Alg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"));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(EUTRA,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cms_EUTRA_NR_OctetData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(bit2oct(f_NR_ConvertIntAlg2Bitstring(f_NR_AS_IntegrityAlgorithm_Get())), "NR Integrity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Alg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"));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//Set the NR ENDC Configuration for SRB1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v_SRB_ToAddModList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cs_NR_SRB_ToAddMod_ReestablishPDCP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(tsc_SRB1,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cs_NR_PDCP_Config_SplitSRB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f_NR_LogicalChannelId_SRB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(tsc_SRB1))),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cs_NR_SRB_ToAddMod_ReestablishPDCP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(tsc_SRB2)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v_RadioBearerConfig1 := cs_38508_RadioBearerConfigDef({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cs_NR_SRB_ToAddMod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(tsc_SRB3)}, -, -, cs_38508_SecurityConfig(cs_38508_SecurityAlgorithmConfig(f_NR_AS_CipheringAlgorithm_Get(),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f_NR_AS_IntegrityAlgorithm_Get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()), secondary));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v_RadioBearerConfig2 := cs_38508_RadioBearerConfigDef(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v_SRB_ToAddModList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, -, -, cs_38508_SecurityConfig(cs_38508_SecurityAlgorithmConfig(f_NR_AS_CipheringAlgorithm_Get(),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f_NR_AS_IntegrityAlgorithm_Get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()), master));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v_RLC_BearerToAddModList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cs_RLC_BearerConfig_SRB_ReestablishRLC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(tsc_SRB1),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  cs_38508_RLC_BearerConfig_SRB(tsc_SRB3),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  cs_38508_RLC_BearerConfig_DRB(tsc_NR_DRB2,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cs_38508_RLC_Config_AM_DRB(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v_ParametersTX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v_ParametersRX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cs_38508_LogicalChannelConfig_DRB,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true_)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:= cs_38508_CellGroupConfig(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v_RLC_BearerToAddModList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); // @sic R5s210439 sic@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//SS : configure SRB1 with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RLCAckProhibit</w:t>
            </w:r>
            <w:proofErr w:type="spellEnd"/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cs_NR_SS_RadioBearer_Config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(tsc_NR_RbId_SRB1, cs_NR_PDCP_Configuration_Proxy(crs_RlcBearerRouting_Eutra(eutra_Cell1)), cs_NR_RlcBearerConfig_SRB1SRB2SRB3(tsc_NR_SRB1_LogicalChannelId, tsc_NR_SRB1_LogicalChannelPriority)), // @sic R5s210083 sic@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  cs_NR_SS_SRB3_Config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};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); //Configure SRB1 in NR with PDCP set to proxy + SRB3 on NR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(v_RadioBearerConfig1,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, -, -, false);  // Now send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(v_RadioBearerConfig2, omit);  // Now send </w:t>
            </w:r>
            <w:proofErr w:type="spellStart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:rsidR="00C72ED8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1127D4" w:rsidRPr="00722896" w:rsidRDefault="001127D4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A6" w:rsidRPr="00A74CA6" w:rsidRDefault="007A4458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4039D"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74CA6" w:rsidRPr="00A74CA6">
              <w:rPr>
                <w:rFonts w:ascii="Courier New" w:hAnsi="Courier New" w:cs="Courier New"/>
                <w:color w:val="000000"/>
                <w:lang w:eastAsia="de-DE"/>
              </w:rPr>
              <w:t>function fl_TC_8_2_2_3_1_ENDC_NR_TestBody() runs on ENDC_NR_PTC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{// @sic R5-202647, R5-206340, R5s201348 sic@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v_RadioBearerConfig1;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v_RadioBearerConfig2;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template (omit)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v_EncodedSCG_Config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SRB_ToAddModList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v_SRB_ToAddModList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v_RLC_BearerToAddModList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v_IsFR1 := f_NR_CellInfo_GetIsFR1(nr_Cell1);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UL_AM_RLC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v_ParametersTX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f_NR_UL_AM_RLC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(v_IsFR1);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DL_AM_RLC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v_ParametersRX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f_NR_DL_AM_RLC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(v_IsFR1);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template(value)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(nr_Cell1); // @sic R5s210439 sic@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(nr_Cell1); // @sic R5s210439 sic@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f_NR_CellInfo_GetPhysicalCellGroupConfig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(nr_Cell1); // @sic R5s210439 sic@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(EUTRA,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cms_EUTRA_NR_OctetData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(bit2oct(f_NR_ConvertCiphAlg2Bitstring(f_NR_AS_CipheringAlgorithm_Get())), "NR Ciphering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Alg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"));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(EUTRA,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cms_EUTRA_NR_OctetData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(bit2oct(f_NR_ConvertIntAlg2Bitstring(f_NR_AS_IntegrityAlgorithm_Get())), "NR Integrity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Alg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"));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//Set the NR ENDC Configuration for SRB1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v_SRB_ToAddModList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cs_NR_SRB_ToAddMod_ReestablishPDCP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(tsc_SRB1,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cs_NR_PDCP_Config_SplitSRB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f_NR_LogicalChannelId_SRB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(tsc_SRB1))),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cs_NR_SRB_ToAddMod_ReestablishPDCP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(tsc_SRB2)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v_RadioBearerConfig1 := cs_38508_RadioBearerConfigDef({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cs_NR_SRB_ToAddMod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(tsc_SRB3)}, -, -, cs_38508_SecurityConfig(cs_38508_SecurityAlgorithmConfig(f_NR_AS_CipheringAlgorithm_Get(),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f_NR_AS_IntegrityAlgorithm_Get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()), secondary));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v_RadioBearerConfig2 := cs_38508_RadioBearerConfigDef(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v_SRB_ToAddModList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, -, -, cs_38508_SecurityConfig(cs_38508_SecurityAlgorithmConfig(f_NR_AS_CipheringAlgorithm_Get(),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f_NR_AS_IntegrityAlgorithm_Get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()), master));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v_RLC_BearerToAddModList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cs_RLC_BearerConfig_SRB_ReestablishRLC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(tsc_SRB1),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  cs_38508_RLC_BearerConfig_SRB(tsc_SRB3),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  cs_38508_RLC_BearerConfig_DRB(tsc_NR_DRB2,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cs_38508_RLC_Config_AM_DRB(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v_ParametersTX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v_ParametersRX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cs_38508_LogicalChannelConfig_DRB,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true_)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:= cs_38508_CellGroupConfig(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v_RLC_BearerToAddModList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); // @sic R5s210439 sic@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//SS : configure SRB1 with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RLCAckProhibit</w:t>
            </w:r>
            <w:proofErr w:type="spellEnd"/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cs_NR_SS_RadioBearer_Config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(tsc_NR_RbId_SRB1, cs_NR_PDCP_Configuration_Proxy(crs_RlcBearerRouting_Eutra(eutra_Cell1)), cs_NR_RlcBearerConfig_SRB1SRB2SRB3(tsc_NR_SRB1_LogicalChannelId, tsc_NR_SRB1_LogicalChannelPriority)), // @sic R5s210083 sic@</w:t>
            </w:r>
          </w:p>
          <w:p w:rsidR="00A74CA6" w:rsidRPr="003068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3068A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//cs_NR_SS_SRB3_Config</w:t>
            </w:r>
          </w:p>
          <w:p w:rsidR="00A74CA6" w:rsidRPr="003068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068A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3068A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cs_NR_SS_RadioBearer_Config</w:t>
            </w:r>
            <w:proofErr w:type="spellEnd"/>
            <w:r w:rsidRPr="003068A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(tsc_NR_RbId_SRB3,</w:t>
            </w:r>
          </w:p>
          <w:p w:rsidR="00A74CA6" w:rsidRPr="003068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068A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cs_NR_PDCP_Configuration_RBTerminating(cs_NR_PDCP_RbConfig_ParamsSRB),</w:t>
            </w:r>
          </w:p>
          <w:p w:rsidR="00A74CA6" w:rsidRPr="003068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068A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cs_NR_RlcBearerConfig_SRB1SRB2SRB3(f_NR_LogicalChannelId_SRB(tsc_SRB3), tsc_NR_SRB3_LogicalChannelPriority),</w:t>
            </w:r>
          </w:p>
          <w:p w:rsidR="00A74CA6" w:rsidRPr="006A2209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068A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omit) </w:t>
            </w:r>
            <w:r w:rsidRPr="006A2209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//SDAP has to be Omit for ENDC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); //Configure SRB1 in NR with PDCP set to proxy + SRB3 on NR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(v_RadioBearerConfig1,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, -, -, false);  // Now send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(v_RadioBearerConfig2, omit);  // Now send </w:t>
            </w:r>
            <w:proofErr w:type="spellStart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:rsidR="001E3D37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1127D4" w:rsidRPr="00DA356D" w:rsidRDefault="001127D4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:rsidR="00F96833" w:rsidRDefault="00F96833" w:rsidP="00E919C5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A13" w:rsidRDefault="00A95A13">
      <w:r>
        <w:separator/>
      </w:r>
    </w:p>
  </w:endnote>
  <w:endnote w:type="continuationSeparator" w:id="0">
    <w:p w:rsidR="00A95A13" w:rsidRDefault="00A95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A13" w:rsidRDefault="00A95A13">
      <w:r>
        <w:separator/>
      </w:r>
    </w:p>
  </w:footnote>
  <w:footnote w:type="continuationSeparator" w:id="0">
    <w:p w:rsidR="00A95A13" w:rsidRDefault="00A95A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43A" w:rsidRDefault="007E643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43A" w:rsidRDefault="007E643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43A" w:rsidRDefault="007E643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356D"/>
    <w:rsid w:val="00084025"/>
    <w:rsid w:val="00086B57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6004D"/>
    <w:rsid w:val="00260C7D"/>
    <w:rsid w:val="00263668"/>
    <w:rsid w:val="002640DD"/>
    <w:rsid w:val="0026741D"/>
    <w:rsid w:val="00273E8B"/>
    <w:rsid w:val="00275D12"/>
    <w:rsid w:val="00280375"/>
    <w:rsid w:val="00284FEB"/>
    <w:rsid w:val="002860C4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971"/>
    <w:rsid w:val="00370FAB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54EBB"/>
    <w:rsid w:val="004607A2"/>
    <w:rsid w:val="00461008"/>
    <w:rsid w:val="00461F12"/>
    <w:rsid w:val="004635E5"/>
    <w:rsid w:val="004717EA"/>
    <w:rsid w:val="004745E7"/>
    <w:rsid w:val="00482B43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371B9"/>
    <w:rsid w:val="0054198B"/>
    <w:rsid w:val="00547111"/>
    <w:rsid w:val="00550D1E"/>
    <w:rsid w:val="00550D59"/>
    <w:rsid w:val="00552878"/>
    <w:rsid w:val="00554E43"/>
    <w:rsid w:val="00557BF6"/>
    <w:rsid w:val="005613E0"/>
    <w:rsid w:val="0056378D"/>
    <w:rsid w:val="00564EDF"/>
    <w:rsid w:val="00566149"/>
    <w:rsid w:val="0056673A"/>
    <w:rsid w:val="00566F6F"/>
    <w:rsid w:val="00581ECE"/>
    <w:rsid w:val="0058240F"/>
    <w:rsid w:val="00584F98"/>
    <w:rsid w:val="00587F6A"/>
    <w:rsid w:val="005912FE"/>
    <w:rsid w:val="00592D74"/>
    <w:rsid w:val="0059301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60A2"/>
    <w:rsid w:val="008B0905"/>
    <w:rsid w:val="008B2743"/>
    <w:rsid w:val="008C6934"/>
    <w:rsid w:val="008D01F1"/>
    <w:rsid w:val="008D4141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2792"/>
    <w:rsid w:val="009329ED"/>
    <w:rsid w:val="00932A85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21D"/>
    <w:rsid w:val="0099572C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A13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D7B"/>
    <w:rsid w:val="00C77298"/>
    <w:rsid w:val="00C8315C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6520"/>
    <w:rsid w:val="00D720E3"/>
    <w:rsid w:val="00D7237E"/>
    <w:rsid w:val="00D7387B"/>
    <w:rsid w:val="00D757B0"/>
    <w:rsid w:val="00D80B6A"/>
    <w:rsid w:val="00D83EBA"/>
    <w:rsid w:val="00D85B62"/>
    <w:rsid w:val="00D86DC8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41FB"/>
    <w:rsid w:val="00E54C66"/>
    <w:rsid w:val="00E643BA"/>
    <w:rsid w:val="00E65529"/>
    <w:rsid w:val="00E716C1"/>
    <w:rsid w:val="00E717C5"/>
    <w:rsid w:val="00E71E49"/>
    <w:rsid w:val="00E72DEB"/>
    <w:rsid w:val="00E74273"/>
    <w:rsid w:val="00E75AF3"/>
    <w:rsid w:val="00E777D7"/>
    <w:rsid w:val="00E77B87"/>
    <w:rsid w:val="00E814FE"/>
    <w:rsid w:val="00E83DFE"/>
    <w:rsid w:val="00E8742B"/>
    <w:rsid w:val="00E877C8"/>
    <w:rsid w:val="00E919C5"/>
    <w:rsid w:val="00E94182"/>
    <w:rsid w:val="00E9504A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67B9"/>
    <w:rsid w:val="00F95DCB"/>
    <w:rsid w:val="00F96833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63613-6C55-41C9-A75A-B69B01FCC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1657</Words>
  <Characters>9449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11084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4</cp:revision>
  <cp:lastPrinted>1900-12-31T16:00:00Z</cp:lastPrinted>
  <dcterms:created xsi:type="dcterms:W3CDTF">2021-09-02T13:21:00Z</dcterms:created>
  <dcterms:modified xsi:type="dcterms:W3CDTF">2021-09-03T01:42:00Z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