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800DE8" w14:textId="77777777" w:rsidR="004E422D" w:rsidRDefault="004E422D" w:rsidP="004E4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R5s210883</w:t>
        </w:r>
      </w:fldSimple>
    </w:p>
    <w:p w14:paraId="27A23BA0" w14:textId="77777777" w:rsidR="004E422D" w:rsidRDefault="004E422D" w:rsidP="004E422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422D" w14:paraId="52CC0957" w14:textId="77777777" w:rsidTr="00E860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62166" w14:textId="77777777" w:rsidR="004E422D" w:rsidRDefault="004E422D" w:rsidP="00E860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E422D" w14:paraId="27B62796" w14:textId="77777777" w:rsidTr="00E860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F2CCA" w14:textId="77777777" w:rsidR="004E422D" w:rsidRDefault="004E422D" w:rsidP="00E860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422D" w14:paraId="75D24196" w14:textId="77777777" w:rsidTr="00E860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9760B" w14:textId="77777777"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22D" w14:paraId="6A8613F4" w14:textId="77777777" w:rsidTr="00E860BD">
        <w:tc>
          <w:tcPr>
            <w:tcW w:w="142" w:type="dxa"/>
            <w:tcBorders>
              <w:left w:val="single" w:sz="4" w:space="0" w:color="auto"/>
            </w:tcBorders>
          </w:tcPr>
          <w:p w14:paraId="1E2AFD2C" w14:textId="77777777" w:rsidR="004E422D" w:rsidRDefault="004E422D" w:rsidP="00E860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3F4730" w14:textId="77777777" w:rsidR="004E422D" w:rsidRPr="00410371" w:rsidRDefault="004E422D" w:rsidP="00E860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09B0436" w14:textId="77777777" w:rsidR="004E422D" w:rsidRDefault="004E422D" w:rsidP="00E860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D4430" w14:textId="77777777" w:rsidR="004E422D" w:rsidRPr="00410371" w:rsidRDefault="004E422D" w:rsidP="00E860B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1881</w:t>
              </w:r>
            </w:fldSimple>
          </w:p>
        </w:tc>
        <w:tc>
          <w:tcPr>
            <w:tcW w:w="709" w:type="dxa"/>
          </w:tcPr>
          <w:p w14:paraId="702DC498" w14:textId="77777777" w:rsidR="004E422D" w:rsidRDefault="004E422D" w:rsidP="00E860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DBFAC0" w14:textId="77777777" w:rsidR="004E422D" w:rsidRPr="00410371" w:rsidRDefault="004E422D" w:rsidP="00E860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02F5138" w14:textId="77777777" w:rsidR="004E422D" w:rsidRDefault="004E422D" w:rsidP="00E860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B766" w14:textId="77777777" w:rsidR="004E422D" w:rsidRPr="00410371" w:rsidRDefault="004E422D" w:rsidP="00E860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786AA" w14:textId="77777777" w:rsidR="004E422D" w:rsidRDefault="004E422D" w:rsidP="00E860BD">
            <w:pPr>
              <w:pStyle w:val="CRCoverPage"/>
              <w:spacing w:after="0"/>
              <w:rPr>
                <w:noProof/>
              </w:rPr>
            </w:pPr>
          </w:p>
        </w:tc>
      </w:tr>
      <w:tr w:rsidR="004E422D" w14:paraId="1FC41A38" w14:textId="77777777" w:rsidTr="00E860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85C92" w14:textId="77777777" w:rsidR="004E422D" w:rsidRDefault="004E422D" w:rsidP="00E860BD">
            <w:pPr>
              <w:pStyle w:val="CRCoverPage"/>
              <w:spacing w:after="0"/>
              <w:rPr>
                <w:noProof/>
              </w:rPr>
            </w:pPr>
          </w:p>
        </w:tc>
      </w:tr>
      <w:tr w:rsidR="004E422D" w14:paraId="31EE4903" w14:textId="77777777" w:rsidTr="00E860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2E8D44" w14:textId="77777777" w:rsidR="004E422D" w:rsidRPr="00F25D98" w:rsidRDefault="004E422D" w:rsidP="00E860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422D" w14:paraId="7F8E6607" w14:textId="77777777" w:rsidTr="00E860BD">
        <w:tc>
          <w:tcPr>
            <w:tcW w:w="9641" w:type="dxa"/>
            <w:gridSpan w:val="9"/>
          </w:tcPr>
          <w:p w14:paraId="1D73D3BB" w14:textId="77777777"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ED041F" w14:textId="77777777" w:rsidR="004E422D" w:rsidRDefault="004E422D" w:rsidP="004E42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422D" w14:paraId="5898342A" w14:textId="77777777" w:rsidTr="00E860BD">
        <w:tc>
          <w:tcPr>
            <w:tcW w:w="2835" w:type="dxa"/>
          </w:tcPr>
          <w:p w14:paraId="63C3CA30" w14:textId="77777777" w:rsidR="004E422D" w:rsidRDefault="004E422D" w:rsidP="00E860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3084BA" w14:textId="77777777" w:rsidR="004E422D" w:rsidRDefault="004E422D" w:rsidP="00E860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60C5FD" w14:textId="77777777" w:rsidR="004E422D" w:rsidRDefault="004E422D" w:rsidP="00E8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83C65" w14:textId="77777777" w:rsidR="004E422D" w:rsidRDefault="004E422D" w:rsidP="00E860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51E574" w14:textId="77777777" w:rsidR="004E422D" w:rsidRDefault="004E422D" w:rsidP="00E8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DC693D" w14:textId="77777777" w:rsidR="004E422D" w:rsidRDefault="004E422D" w:rsidP="00E860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BDF153" w14:textId="77777777" w:rsidR="004E422D" w:rsidRDefault="004E422D" w:rsidP="00E8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DFBE6B" w14:textId="77777777" w:rsidR="004E422D" w:rsidRDefault="004E422D" w:rsidP="00E860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98CA5D" w14:textId="77777777" w:rsidR="004E422D" w:rsidRDefault="004E422D" w:rsidP="00E860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161C0D" w14:textId="77777777" w:rsidR="004E422D" w:rsidRDefault="004E422D" w:rsidP="004E42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422D" w14:paraId="6016CCD7" w14:textId="77777777" w:rsidTr="00E860BD">
        <w:tc>
          <w:tcPr>
            <w:tcW w:w="9640" w:type="dxa"/>
            <w:gridSpan w:val="11"/>
          </w:tcPr>
          <w:p w14:paraId="053F150A" w14:textId="77777777"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22D" w14:paraId="6F7EDC7A" w14:textId="77777777" w:rsidTr="00E860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BD3463" w14:textId="77777777" w:rsidR="004E422D" w:rsidRDefault="004E422D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FA377" w14:textId="77777777" w:rsidR="004E422D" w:rsidRDefault="004E422D" w:rsidP="00E860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ENDC MAC testcase 7.1.1.3.7</w:t>
              </w:r>
            </w:fldSimple>
          </w:p>
        </w:tc>
      </w:tr>
      <w:tr w:rsidR="004E422D" w14:paraId="7A196FD0" w14:textId="77777777" w:rsidTr="00E860BD">
        <w:tc>
          <w:tcPr>
            <w:tcW w:w="1843" w:type="dxa"/>
            <w:tcBorders>
              <w:left w:val="single" w:sz="4" w:space="0" w:color="auto"/>
            </w:tcBorders>
          </w:tcPr>
          <w:p w14:paraId="70DD22C3" w14:textId="77777777" w:rsidR="004E422D" w:rsidRDefault="004E422D" w:rsidP="00E86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B8926" w14:textId="77777777"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22D" w14:paraId="7DF754EE" w14:textId="77777777" w:rsidTr="00E860BD">
        <w:tc>
          <w:tcPr>
            <w:tcW w:w="1843" w:type="dxa"/>
            <w:tcBorders>
              <w:left w:val="single" w:sz="4" w:space="0" w:color="auto"/>
            </w:tcBorders>
          </w:tcPr>
          <w:p w14:paraId="3CE365E4" w14:textId="77777777" w:rsidR="004E422D" w:rsidRDefault="004E422D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8A1E2" w14:textId="77777777" w:rsidR="004E422D" w:rsidRDefault="004E422D" w:rsidP="00E860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E422D" w14:paraId="38DA068B" w14:textId="77777777" w:rsidTr="00E860BD">
        <w:tc>
          <w:tcPr>
            <w:tcW w:w="1843" w:type="dxa"/>
            <w:tcBorders>
              <w:left w:val="single" w:sz="4" w:space="0" w:color="auto"/>
            </w:tcBorders>
          </w:tcPr>
          <w:p w14:paraId="14823C27" w14:textId="77777777" w:rsidR="004E422D" w:rsidRDefault="004E422D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A6A39" w14:textId="77777777" w:rsidR="004E422D" w:rsidRDefault="004E422D" w:rsidP="00E860B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E422D" w14:paraId="4439E2EA" w14:textId="77777777" w:rsidTr="00E860BD">
        <w:tc>
          <w:tcPr>
            <w:tcW w:w="1843" w:type="dxa"/>
            <w:tcBorders>
              <w:left w:val="single" w:sz="4" w:space="0" w:color="auto"/>
            </w:tcBorders>
          </w:tcPr>
          <w:p w14:paraId="1F39C350" w14:textId="77777777" w:rsidR="004E422D" w:rsidRDefault="004E422D" w:rsidP="00E86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68C1D" w14:textId="77777777"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22D" w14:paraId="2155663E" w14:textId="77777777" w:rsidTr="00E860BD">
        <w:tc>
          <w:tcPr>
            <w:tcW w:w="1843" w:type="dxa"/>
            <w:tcBorders>
              <w:left w:val="single" w:sz="4" w:space="0" w:color="auto"/>
            </w:tcBorders>
          </w:tcPr>
          <w:p w14:paraId="7BC3158D" w14:textId="77777777" w:rsidR="004E422D" w:rsidRDefault="004E422D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1ECDAB" w14:textId="77777777" w:rsidR="004E422D" w:rsidRDefault="004E422D" w:rsidP="00E860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C4CDF2" w14:textId="77777777" w:rsidR="004E422D" w:rsidRDefault="004E422D" w:rsidP="00E860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1D98EE" w14:textId="77777777" w:rsidR="004E422D" w:rsidRDefault="004E422D" w:rsidP="00E860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809809" w14:textId="77777777" w:rsidR="004E422D" w:rsidRDefault="004E422D" w:rsidP="00E860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2021-08-13</w:t>
              </w:r>
            </w:fldSimple>
          </w:p>
        </w:tc>
      </w:tr>
      <w:tr w:rsidR="004E422D" w14:paraId="097E33AF" w14:textId="77777777" w:rsidTr="00E860BD">
        <w:tc>
          <w:tcPr>
            <w:tcW w:w="1843" w:type="dxa"/>
            <w:tcBorders>
              <w:left w:val="single" w:sz="4" w:space="0" w:color="auto"/>
            </w:tcBorders>
          </w:tcPr>
          <w:p w14:paraId="64400B3F" w14:textId="77777777" w:rsidR="004E422D" w:rsidRDefault="004E422D" w:rsidP="00E86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FC6EF8" w14:textId="77777777"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39D5F7" w14:textId="77777777"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25593" w14:textId="77777777"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9B128" w14:textId="77777777"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22D" w14:paraId="096B2BBB" w14:textId="77777777" w:rsidTr="00E860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9186A2" w14:textId="77777777" w:rsidR="004E422D" w:rsidRDefault="004E422D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E6C852" w14:textId="77777777" w:rsidR="004E422D" w:rsidRDefault="004E422D" w:rsidP="00E860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9FD8F8" w14:textId="77777777" w:rsidR="004E422D" w:rsidRDefault="004E422D" w:rsidP="00E860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535A37" w14:textId="77777777" w:rsidR="004E422D" w:rsidRDefault="004E422D" w:rsidP="00E860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B8CBB1" w14:textId="77777777" w:rsidR="004E422D" w:rsidRDefault="004E422D" w:rsidP="00E860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4E422D" w14:paraId="00408B82" w14:textId="77777777" w:rsidTr="00E860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796405" w14:textId="77777777" w:rsidR="004E422D" w:rsidRDefault="004E422D" w:rsidP="00E860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F11C6" w14:textId="77777777" w:rsidR="004E422D" w:rsidRDefault="004E422D" w:rsidP="00E860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9972" w14:textId="77777777" w:rsidR="004E422D" w:rsidRDefault="004E422D" w:rsidP="00E860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606CF4" w14:textId="77777777" w:rsidR="004E422D" w:rsidRPr="007C2097" w:rsidRDefault="004E422D" w:rsidP="00E860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E422D" w14:paraId="3190D965" w14:textId="77777777" w:rsidTr="00E860BD">
        <w:tc>
          <w:tcPr>
            <w:tcW w:w="1843" w:type="dxa"/>
          </w:tcPr>
          <w:p w14:paraId="4734BCEA" w14:textId="77777777" w:rsidR="004E422D" w:rsidRDefault="004E422D" w:rsidP="00E86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4029CF" w14:textId="77777777"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22D" w14:paraId="798A393D" w14:textId="77777777" w:rsidTr="00E860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0C073" w14:textId="77777777" w:rsidR="004E422D" w:rsidRDefault="004E422D" w:rsidP="004E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3BD90" w14:textId="77777777" w:rsidR="004E422D" w:rsidRPr="0074617B" w:rsidRDefault="004E422D" w:rsidP="004E422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74617B">
              <w:rPr>
                <w:rFonts w:ascii="Arial" w:eastAsia="Calibri" w:hAnsi="Arial" w:cs="Arial"/>
                <w:color w:val="000000"/>
              </w:rPr>
              <w:t xml:space="preserve">In the current TTCN implementation, there is a redundant </w:t>
            </w:r>
            <w:r>
              <w:rPr>
                <w:rFonts w:ascii="Arial" w:eastAsia="Calibri" w:hAnsi="Arial" w:cs="Arial"/>
                <w:color w:val="000000"/>
              </w:rPr>
              <w:t>piece of code where the log statement for Step 10 is repeated as well as the initialisation of the variable v_TimingInfo1.</w:t>
            </w:r>
          </w:p>
          <w:p w14:paraId="1F5C2996" w14:textId="77777777" w:rsidR="004E422D" w:rsidRDefault="004E422D" w:rsidP="004E422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2DB42507" w14:textId="77777777" w:rsidR="004E422D" w:rsidRPr="0074617B" w:rsidRDefault="004E422D" w:rsidP="004E422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Step 15 is used in the log statement for the preliminary pass verdict for Step 18 rather than using Step 18</w:t>
            </w:r>
            <w:r w:rsidRPr="0074617B"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14:paraId="72FD4698" w14:textId="77777777" w:rsidR="004E422D" w:rsidRPr="002419EE" w:rsidRDefault="004E422D" w:rsidP="004E422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</w:tc>
      </w:tr>
      <w:tr w:rsidR="004E422D" w14:paraId="4C6454B4" w14:textId="77777777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2DB76" w14:textId="77777777" w:rsidR="004E422D" w:rsidRDefault="004E422D" w:rsidP="004E4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A12E9" w14:textId="77777777" w:rsidR="004E422D" w:rsidRPr="00CF39F2" w:rsidRDefault="004E422D" w:rsidP="004E422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E422D" w14:paraId="0D4B5F0A" w14:textId="77777777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251FC" w14:textId="77777777" w:rsidR="004E422D" w:rsidRDefault="004E422D" w:rsidP="004E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E00D29" w14:textId="77777777" w:rsidR="004E422D" w:rsidRDefault="004E422D" w:rsidP="004E422D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Removed the extra lines of code.</w:t>
            </w:r>
          </w:p>
          <w:p w14:paraId="4365A4DA" w14:textId="77777777" w:rsidR="004E422D" w:rsidRDefault="004E422D" w:rsidP="004E422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2D72198F" w14:textId="77777777" w:rsidR="004E422D" w:rsidRPr="00CF39F2" w:rsidRDefault="004E422D" w:rsidP="004E422D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Corrected the Step number.</w:t>
            </w:r>
          </w:p>
        </w:tc>
      </w:tr>
      <w:tr w:rsidR="004E422D" w14:paraId="4E9341A1" w14:textId="77777777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9BF2D" w14:textId="77777777" w:rsidR="004E422D" w:rsidRDefault="004E422D" w:rsidP="004E4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77F233" w14:textId="77777777" w:rsidR="004E422D" w:rsidRPr="00CF39F2" w:rsidRDefault="004E422D" w:rsidP="004E422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E422D" w14:paraId="7C08771A" w14:textId="77777777" w:rsidTr="00E860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4992B0" w14:textId="77777777" w:rsidR="004E422D" w:rsidRDefault="004E422D" w:rsidP="004E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D2235" w14:textId="77777777" w:rsidR="004E422D" w:rsidRPr="00F11E21" w:rsidRDefault="004E422D" w:rsidP="004E422D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Un-necessary initialisation of </w:t>
            </w:r>
            <w:r>
              <w:rPr>
                <w:rFonts w:eastAsia="Calibri" w:cs="Arial"/>
                <w:color w:val="000000"/>
              </w:rPr>
              <w:t>variable v_TimingInfo1</w:t>
            </w:r>
          </w:p>
          <w:p w14:paraId="506634E8" w14:textId="77777777" w:rsidR="004E422D" w:rsidRPr="00F11E21" w:rsidRDefault="004E422D" w:rsidP="004E422D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TTCN would not be correct in following the Prose</w:t>
            </w:r>
          </w:p>
        </w:tc>
      </w:tr>
      <w:tr w:rsidR="004E422D" w14:paraId="36BDD058" w14:textId="77777777" w:rsidTr="00E860BD">
        <w:tc>
          <w:tcPr>
            <w:tcW w:w="2694" w:type="dxa"/>
            <w:gridSpan w:val="2"/>
          </w:tcPr>
          <w:p w14:paraId="6BCE23F1" w14:textId="77777777" w:rsidR="004E422D" w:rsidRDefault="004E422D" w:rsidP="004E4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45CC5C" w14:textId="77777777" w:rsidR="004E422D" w:rsidRPr="00CF39F2" w:rsidRDefault="004E422D" w:rsidP="004E422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E422D" w14:paraId="5D7EBE23" w14:textId="77777777" w:rsidTr="00E860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EA187" w14:textId="77777777" w:rsidR="004E422D" w:rsidRDefault="004E422D" w:rsidP="004E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77E8E" w14:textId="77777777" w:rsidR="004E422D" w:rsidRPr="00CF39F2" w:rsidRDefault="004E422D" w:rsidP="004E422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="Calibri" w:cs="Arial"/>
                <w:color w:val="000000"/>
              </w:rPr>
              <w:t>7.1.1.3.</w:t>
            </w:r>
            <w:proofErr w:type="gramStart"/>
            <w:r>
              <w:rPr>
                <w:rFonts w:eastAsia="Calibri" w:cs="Arial"/>
                <w:color w:val="000000"/>
              </w:rPr>
              <w:t>7.ENDC</w:t>
            </w:r>
            <w:proofErr w:type="gramEnd"/>
          </w:p>
        </w:tc>
      </w:tr>
      <w:tr w:rsidR="004E422D" w14:paraId="100B4902" w14:textId="77777777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13987" w14:textId="77777777" w:rsidR="004E422D" w:rsidRDefault="004E422D" w:rsidP="004E4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8D0B3" w14:textId="77777777" w:rsidR="004E422D" w:rsidRDefault="004E422D" w:rsidP="004E4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22D" w14:paraId="48D7F2F2" w14:textId="77777777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8D5F" w14:textId="77777777" w:rsidR="004E422D" w:rsidRDefault="004E422D" w:rsidP="004E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83F77" w14:textId="77777777" w:rsidR="004E422D" w:rsidRDefault="004E422D" w:rsidP="004E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379CC9" w14:textId="77777777" w:rsidR="004E422D" w:rsidRDefault="004E422D" w:rsidP="004E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869BB8" w14:textId="77777777" w:rsidR="004E422D" w:rsidRDefault="004E422D" w:rsidP="004E42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10AD60" w14:textId="77777777" w:rsidR="004E422D" w:rsidRDefault="004E422D" w:rsidP="004E42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422D" w14:paraId="61088F72" w14:textId="77777777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01B29" w14:textId="77777777" w:rsidR="004E422D" w:rsidRDefault="004E422D" w:rsidP="004E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EC749" w14:textId="77777777" w:rsidR="004E422D" w:rsidRDefault="004E422D" w:rsidP="004E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04218" w14:textId="77777777" w:rsidR="004E422D" w:rsidRDefault="004E422D" w:rsidP="004E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544EE3" w14:textId="77777777" w:rsidR="004E422D" w:rsidRDefault="004E422D" w:rsidP="004E42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32ED5" w14:textId="77777777" w:rsidR="004E422D" w:rsidRDefault="004E422D" w:rsidP="004E42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422D" w14:paraId="462B3D11" w14:textId="77777777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4022D" w14:textId="77777777" w:rsidR="004E422D" w:rsidRDefault="004E422D" w:rsidP="004E42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43232" w14:textId="77777777" w:rsidR="004E422D" w:rsidRDefault="004E422D" w:rsidP="004E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6454" w14:textId="77777777" w:rsidR="004E422D" w:rsidRDefault="004E422D" w:rsidP="004E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C3E541" w14:textId="77777777" w:rsidR="004E422D" w:rsidRDefault="004E422D" w:rsidP="004E42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E901B" w14:textId="77777777" w:rsidR="004E422D" w:rsidRDefault="004E422D" w:rsidP="004E42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422D" w14:paraId="61E674D2" w14:textId="77777777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2862D" w14:textId="77777777" w:rsidR="004E422D" w:rsidRDefault="004E422D" w:rsidP="004E42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22D63" w14:textId="77777777" w:rsidR="004E422D" w:rsidRDefault="004E422D" w:rsidP="004E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3FBEB" w14:textId="77777777" w:rsidR="004E422D" w:rsidRDefault="004E422D" w:rsidP="004E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242EC0" w14:textId="77777777" w:rsidR="004E422D" w:rsidRDefault="004E422D" w:rsidP="004E42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2676C" w14:textId="77777777" w:rsidR="004E422D" w:rsidRDefault="004E422D" w:rsidP="004E42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422D" w14:paraId="7B0079FF" w14:textId="77777777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C8D47" w14:textId="77777777" w:rsidR="004E422D" w:rsidRDefault="004E422D" w:rsidP="004E42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4D9B3" w14:textId="77777777" w:rsidR="004E422D" w:rsidRDefault="004E422D" w:rsidP="004E422D">
            <w:pPr>
              <w:pStyle w:val="CRCoverPage"/>
              <w:spacing w:after="0"/>
              <w:rPr>
                <w:noProof/>
              </w:rPr>
            </w:pPr>
          </w:p>
        </w:tc>
      </w:tr>
      <w:tr w:rsidR="004E422D" w14:paraId="3A552F84" w14:textId="77777777" w:rsidTr="00E860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5520E6" w14:textId="77777777" w:rsidR="004E422D" w:rsidRDefault="004E422D" w:rsidP="004E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BFBBC" w14:textId="77777777" w:rsidR="004E422D" w:rsidRDefault="004E422D" w:rsidP="004E42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422D" w:rsidRPr="008863B9" w14:paraId="03D81E3B" w14:textId="77777777" w:rsidTr="00E860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0CBB15" w14:textId="77777777" w:rsidR="004E422D" w:rsidRPr="008863B9" w:rsidRDefault="004E422D" w:rsidP="004E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72168F" w14:textId="77777777" w:rsidR="004E422D" w:rsidRPr="008863B9" w:rsidRDefault="004E422D" w:rsidP="004E42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422D" w14:paraId="1004FD7D" w14:textId="77777777" w:rsidTr="00E860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0C6C57" w14:textId="77777777" w:rsidR="004E422D" w:rsidRDefault="004E422D" w:rsidP="004E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51435" w14:textId="77777777" w:rsidR="004E422D" w:rsidRDefault="004E422D" w:rsidP="004E42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7D5BC9" w14:textId="77777777" w:rsidR="004E422D" w:rsidRDefault="004E422D" w:rsidP="004E422D">
      <w:pPr>
        <w:rPr>
          <w:noProof/>
        </w:rPr>
      </w:pPr>
    </w:p>
    <w:p w14:paraId="2636EA6A" w14:textId="77777777" w:rsidR="009478EE" w:rsidRDefault="009478EE" w:rsidP="009478EE">
      <w:pPr>
        <w:rPr>
          <w:noProof/>
        </w:rPr>
        <w:sectPr w:rsidR="009478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CBA76C" w14:textId="77777777" w:rsidR="009478EE" w:rsidRDefault="009478EE" w:rsidP="009478EE">
      <w:pPr>
        <w:rPr>
          <w:noProof/>
        </w:rPr>
      </w:pPr>
    </w:p>
    <w:p w14:paraId="56E2959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974400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D912336" w14:textId="77777777" w:rsidR="0070706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07062" w:rsidRPr="00D1619C">
        <w:rPr>
          <w:rFonts w:ascii="Arial" w:hAnsi="Arial" w:cs="Arial"/>
          <w:iCs/>
        </w:rPr>
        <w:t>Table of Contents</w:t>
      </w:r>
      <w:r w:rsidR="00707062">
        <w:tab/>
      </w:r>
      <w:r w:rsidR="00707062">
        <w:fldChar w:fldCharType="begin"/>
      </w:r>
      <w:r w:rsidR="00707062">
        <w:instrText xml:space="preserve"> PAGEREF _Toc79744003 \h </w:instrText>
      </w:r>
      <w:r w:rsidR="00707062">
        <w:fldChar w:fldCharType="separate"/>
      </w:r>
      <w:r w:rsidR="00707062">
        <w:t>2</w:t>
      </w:r>
      <w:r w:rsidR="00707062">
        <w:fldChar w:fldCharType="end"/>
      </w:r>
    </w:p>
    <w:p w14:paraId="54009D4A" w14:textId="77777777" w:rsidR="00707062" w:rsidRDefault="0070706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1619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1619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_Toc79744004 \h </w:instrText>
      </w:r>
      <w:r>
        <w:fldChar w:fldCharType="separate"/>
      </w:r>
      <w:r>
        <w:t>3</w:t>
      </w:r>
      <w:r>
        <w:fldChar w:fldCharType="end"/>
      </w:r>
    </w:p>
    <w:p w14:paraId="369F1572" w14:textId="77777777" w:rsidR="00707062" w:rsidRDefault="0070706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619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619C">
        <w:rPr>
          <w:rFonts w:cs="Arial"/>
          <w:b/>
          <w:color w:val="000000"/>
          <w:lang w:eastAsia="en-GB"/>
        </w:rPr>
        <w:t>Correction to function f_TC_7_1_1_3_7_ENDC_NR ()</w:t>
      </w:r>
      <w:r>
        <w:tab/>
      </w:r>
      <w:r>
        <w:fldChar w:fldCharType="begin"/>
      </w:r>
      <w:r>
        <w:instrText xml:space="preserve"> PAGEREF _Toc79744005 \h </w:instrText>
      </w:r>
      <w:r>
        <w:fldChar w:fldCharType="separate"/>
      </w:r>
      <w:r>
        <w:t>3</w:t>
      </w:r>
      <w:r>
        <w:fldChar w:fldCharType="end"/>
      </w:r>
    </w:p>
    <w:p w14:paraId="10069008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6D03FAC" w14:textId="77777777" w:rsidR="007A73E5" w:rsidRDefault="007A73E5" w:rsidP="004717EA"/>
    <w:p w14:paraId="5E278F3C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9744004"/>
      <w:r w:rsidRPr="00854C55">
        <w:rPr>
          <w:b/>
        </w:rPr>
        <w:t>Corrections required</w:t>
      </w:r>
      <w:bookmarkEnd w:id="1"/>
      <w:bookmarkEnd w:id="2"/>
      <w:bookmarkEnd w:id="3"/>
    </w:p>
    <w:p w14:paraId="2EAEE443" w14:textId="77777777" w:rsidR="003F3287" w:rsidRDefault="00BF1721" w:rsidP="00BF1721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9744005"/>
      <w:bookmarkStart w:id="5" w:name="OLE_LINK12"/>
      <w:bookmarkStart w:id="6" w:name="OLE_LINK13"/>
      <w:bookmarkStart w:id="7" w:name="OLE_LINK2"/>
      <w:bookmarkStart w:id="8" w:name="OLE_LINK3"/>
      <w:bookmarkStart w:id="9" w:name="OLE_LINK10"/>
      <w:bookmarkStart w:id="10" w:name="OLE_LINK11"/>
      <w:bookmarkStart w:id="11" w:name="_Toc37249095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 w:rsidR="000F34D6">
        <w:rPr>
          <w:rFonts w:cs="Arial"/>
          <w:b/>
          <w:color w:val="000000"/>
          <w:lang w:eastAsia="en-GB"/>
        </w:rPr>
        <w:t xml:space="preserve"> </w:t>
      </w:r>
      <w:r w:rsidR="00D54172" w:rsidRPr="00D54172">
        <w:rPr>
          <w:rFonts w:cs="Arial"/>
          <w:b/>
          <w:color w:val="000000"/>
          <w:lang w:eastAsia="en-GB"/>
        </w:rPr>
        <w:t>f_TC_</w:t>
      </w:r>
      <w:r w:rsidR="00477DEE">
        <w:rPr>
          <w:rFonts w:cs="Arial"/>
          <w:b/>
          <w:color w:val="000000"/>
          <w:lang w:eastAsia="en-GB"/>
        </w:rPr>
        <w:t>7</w:t>
      </w:r>
      <w:r w:rsidR="00D54172" w:rsidRPr="00D54172">
        <w:rPr>
          <w:rFonts w:cs="Arial"/>
          <w:b/>
          <w:color w:val="000000"/>
          <w:lang w:eastAsia="en-GB"/>
        </w:rPr>
        <w:t>_</w:t>
      </w:r>
      <w:r w:rsidR="00477DEE">
        <w:rPr>
          <w:rFonts w:cs="Arial"/>
          <w:b/>
          <w:color w:val="000000"/>
          <w:lang w:eastAsia="en-GB"/>
        </w:rPr>
        <w:t>1</w:t>
      </w:r>
      <w:r w:rsidR="00D54172" w:rsidRPr="00D54172">
        <w:rPr>
          <w:rFonts w:cs="Arial"/>
          <w:b/>
          <w:color w:val="000000"/>
          <w:lang w:eastAsia="en-GB"/>
        </w:rPr>
        <w:t>_</w:t>
      </w:r>
      <w:r w:rsidR="00477DEE">
        <w:rPr>
          <w:rFonts w:cs="Arial"/>
          <w:b/>
          <w:color w:val="000000"/>
          <w:lang w:eastAsia="en-GB"/>
        </w:rPr>
        <w:t>1</w:t>
      </w:r>
      <w:r w:rsidR="00D54172" w:rsidRPr="00D54172">
        <w:rPr>
          <w:rFonts w:cs="Arial"/>
          <w:b/>
          <w:color w:val="000000"/>
          <w:lang w:eastAsia="en-GB"/>
        </w:rPr>
        <w:t>_3_</w:t>
      </w:r>
      <w:r w:rsidR="00477DEE">
        <w:rPr>
          <w:rFonts w:cs="Arial"/>
          <w:b/>
          <w:color w:val="000000"/>
          <w:lang w:eastAsia="en-GB"/>
        </w:rPr>
        <w:t>7</w:t>
      </w:r>
      <w:r w:rsidR="00D54172" w:rsidRPr="00D54172">
        <w:rPr>
          <w:rFonts w:cs="Arial"/>
          <w:b/>
          <w:color w:val="000000"/>
          <w:lang w:eastAsia="en-GB"/>
        </w:rPr>
        <w:t>_</w:t>
      </w:r>
      <w:r w:rsidR="00477DEE">
        <w:rPr>
          <w:rFonts w:cs="Arial"/>
          <w:b/>
          <w:color w:val="000000"/>
          <w:lang w:eastAsia="en-GB"/>
        </w:rPr>
        <w:t>ENDC</w:t>
      </w:r>
      <w:r w:rsidR="00D54172" w:rsidRPr="00D54172">
        <w:rPr>
          <w:rFonts w:cs="Arial"/>
          <w:b/>
          <w:color w:val="000000"/>
          <w:lang w:eastAsia="en-GB"/>
        </w:rPr>
        <w:t>_</w:t>
      </w:r>
      <w:r w:rsidR="00477DEE">
        <w:rPr>
          <w:rFonts w:cs="Arial"/>
          <w:b/>
          <w:color w:val="000000"/>
          <w:lang w:eastAsia="en-GB"/>
        </w:rPr>
        <w:t>NR</w:t>
      </w:r>
      <w:r w:rsidR="00D54172" w:rsidRPr="00D54172">
        <w:rPr>
          <w:rFonts w:cs="Arial"/>
          <w:b/>
          <w:color w:val="000000"/>
          <w:lang w:eastAsia="en-GB"/>
        </w:rPr>
        <w:t xml:space="preserve"> </w:t>
      </w:r>
      <w:r w:rsidRPr="00E1748E">
        <w:rPr>
          <w:rFonts w:cs="Arial"/>
          <w:b/>
          <w:color w:val="000000"/>
          <w:lang w:eastAsia="en-GB"/>
        </w:rPr>
        <w:t>()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1721" w14:paraId="5E32AE21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B4A9" w14:textId="77777777" w:rsidR="00BF1721" w:rsidRDefault="00BF1721" w:rsidP="00E814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7476" w14:textId="77777777" w:rsidR="00BF1721" w:rsidRPr="00CC39F9" w:rsidRDefault="005D4C10" w:rsidP="00903A2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Function</w:t>
            </w:r>
            <w:r w:rsidR="00D54172">
              <w:rPr>
                <w:rFonts w:cs="Arial"/>
                <w:lang w:eastAsia="en-GB"/>
              </w:rPr>
              <w:t xml:space="preserve"> </w:t>
            </w:r>
            <w:r w:rsidR="00D54172" w:rsidRPr="00D54172">
              <w:rPr>
                <w:rFonts w:cs="Arial"/>
                <w:lang w:eastAsia="en-GB"/>
              </w:rPr>
              <w:t>f_TC_</w:t>
            </w:r>
            <w:r w:rsidR="00477DEE">
              <w:rPr>
                <w:rFonts w:cs="Arial"/>
                <w:lang w:eastAsia="en-GB"/>
              </w:rPr>
              <w:t>7</w:t>
            </w:r>
            <w:r w:rsidR="00D54172" w:rsidRPr="00D54172">
              <w:rPr>
                <w:rFonts w:cs="Arial"/>
                <w:lang w:eastAsia="en-GB"/>
              </w:rPr>
              <w:t>_</w:t>
            </w:r>
            <w:r w:rsidR="00477DEE">
              <w:rPr>
                <w:rFonts w:cs="Arial"/>
                <w:lang w:eastAsia="en-GB"/>
              </w:rPr>
              <w:t>1</w:t>
            </w:r>
            <w:r w:rsidR="00D54172" w:rsidRPr="00D54172">
              <w:rPr>
                <w:rFonts w:cs="Arial"/>
                <w:lang w:eastAsia="en-GB"/>
              </w:rPr>
              <w:t>_</w:t>
            </w:r>
            <w:r w:rsidR="00477DEE">
              <w:rPr>
                <w:rFonts w:cs="Arial"/>
                <w:lang w:eastAsia="en-GB"/>
              </w:rPr>
              <w:t>1</w:t>
            </w:r>
            <w:r w:rsidR="00D54172" w:rsidRPr="00D54172">
              <w:rPr>
                <w:rFonts w:cs="Arial"/>
                <w:lang w:eastAsia="en-GB"/>
              </w:rPr>
              <w:t>_3_</w:t>
            </w:r>
            <w:r w:rsidR="00477DEE">
              <w:rPr>
                <w:rFonts w:cs="Arial"/>
                <w:lang w:eastAsia="en-GB"/>
              </w:rPr>
              <w:t>7</w:t>
            </w:r>
            <w:r w:rsidR="00D54172" w:rsidRPr="00D54172">
              <w:rPr>
                <w:rFonts w:cs="Arial"/>
                <w:lang w:eastAsia="en-GB"/>
              </w:rPr>
              <w:t>_</w:t>
            </w:r>
            <w:r w:rsidR="00477DEE">
              <w:rPr>
                <w:rFonts w:cs="Arial"/>
                <w:lang w:eastAsia="en-GB"/>
              </w:rPr>
              <w:t>ENDC</w:t>
            </w:r>
            <w:r w:rsidR="00D54172" w:rsidRPr="00D54172">
              <w:rPr>
                <w:rFonts w:cs="Arial"/>
                <w:lang w:eastAsia="en-GB"/>
              </w:rPr>
              <w:t>_</w:t>
            </w:r>
            <w:r w:rsidR="00477DEE">
              <w:rPr>
                <w:rFonts w:cs="Arial"/>
                <w:lang w:eastAsia="en-GB"/>
              </w:rPr>
              <w:t>NR</w:t>
            </w:r>
          </w:p>
        </w:tc>
      </w:tr>
      <w:tr w:rsidR="007656FE" w14:paraId="23AC38DC" w14:textId="77777777" w:rsidTr="00A7266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0AF8" w14:textId="77777777"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A3E9" w14:textId="77777777" w:rsidR="00477DEE" w:rsidRPr="0074617B" w:rsidRDefault="00477DEE" w:rsidP="00477DE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74617B">
              <w:rPr>
                <w:rFonts w:ascii="Arial" w:eastAsia="Calibri" w:hAnsi="Arial" w:cs="Arial"/>
                <w:color w:val="000000"/>
              </w:rPr>
              <w:t xml:space="preserve">In the current TTCN implementation, there is a redundant </w:t>
            </w:r>
            <w:r>
              <w:rPr>
                <w:rFonts w:ascii="Arial" w:eastAsia="Calibri" w:hAnsi="Arial" w:cs="Arial"/>
                <w:color w:val="000000"/>
              </w:rPr>
              <w:t>piece of code where the log statement for Step 10 is repeated as well as the initialisation of the variable v_TimingInfo1.</w:t>
            </w:r>
          </w:p>
          <w:p w14:paraId="57F0F6FD" w14:textId="77777777"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52401D7A" w14:textId="77777777" w:rsidR="00477DEE" w:rsidRPr="0074617B" w:rsidRDefault="00477DEE" w:rsidP="00477DE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Step 15 is used in the log statement for the preliminary pass verdict for Step 18 rather than using Step 18</w:t>
            </w:r>
            <w:r w:rsidRPr="0074617B"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14:paraId="00B7BBCC" w14:textId="77777777" w:rsidR="007656FE" w:rsidRPr="00CF359B" w:rsidRDefault="007656FE" w:rsidP="0069217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</w:tc>
      </w:tr>
      <w:tr w:rsidR="002911C6" w14:paraId="0761C8AB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08CC" w14:textId="77777777"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33EB" w14:textId="77777777" w:rsidR="00477DEE" w:rsidRDefault="00477DEE" w:rsidP="00477DEE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Removed the extra lines of code.</w:t>
            </w:r>
          </w:p>
          <w:p w14:paraId="2EF88A3D" w14:textId="77777777" w:rsidR="00477DEE" w:rsidRDefault="00477DEE" w:rsidP="00477DE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0FDC0969" w14:textId="77777777" w:rsidR="002911C6" w:rsidRPr="00D54172" w:rsidRDefault="00477DEE" w:rsidP="00477DEE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Calibri" w:cs="Arial"/>
                <w:color w:val="000000"/>
              </w:rPr>
            </w:pPr>
            <w:r>
              <w:rPr>
                <w:rFonts w:cs="Arial"/>
                <w:lang w:eastAsia="en-GB"/>
              </w:rPr>
              <w:t>Corrected the Step number.</w:t>
            </w:r>
          </w:p>
        </w:tc>
      </w:tr>
      <w:tr w:rsidR="002911C6" w14:paraId="557CC8FB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F6D7" w14:textId="77777777"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6677" w14:textId="77777777" w:rsidR="002911C6" w:rsidRPr="00A739D2" w:rsidRDefault="00477DEE" w:rsidP="002911C6">
            <w:pPr>
              <w:spacing w:after="0"/>
              <w:rPr>
                <w:rFonts w:ascii="Arial" w:hAnsi="Arial" w:cs="Arial"/>
                <w:b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MAC_ENDC_NR</w:t>
            </w:r>
            <w:r w:rsidR="00AE77BB" w:rsidRPr="00AE77BB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2911C6" w14:paraId="2F8ECD31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38A6" w14:textId="77777777" w:rsidR="002911C6" w:rsidRPr="00375CDE" w:rsidRDefault="002911C6" w:rsidP="002911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75CDE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0E9F" w14:textId="19C58777" w:rsidR="002911C6" w:rsidRPr="00375CDE" w:rsidRDefault="00375CDE" w:rsidP="002911C6">
            <w:pPr>
              <w:rPr>
                <w:rFonts w:ascii="Arial" w:hAnsi="Arial"/>
                <w:highlight w:val="cyan"/>
                <w:lang w:eastAsia="zh-CN"/>
              </w:rPr>
            </w:pPr>
            <w:r w:rsidRPr="00375CDE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462AC24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30FB" w14:paraId="7B3FC5FD" w14:textId="77777777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A4AA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>function f_TC_7_1_1_3_7_ENDC_NR() runs on ENDC_NR_PTC</w:t>
            </w:r>
          </w:p>
          <w:p w14:paraId="5123E174" w14:textId="77777777"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{ //UE power headroom reporting / Periodic reporting / DL pathloss change reporting</w:t>
            </w:r>
          </w:p>
          <w:p w14:paraId="688CF4DB" w14:textId="77777777"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</w:p>
          <w:p w14:paraId="029A6DF9" w14:textId="77777777" w:rsidR="00D54172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  <w:r w:rsidRPr="00477DEE">
              <w:rPr>
                <w:rFonts w:ascii="Courier New" w:hAnsi="Courier New" w:cs="Courier New"/>
                <w:b/>
                <w:color w:val="000000"/>
                <w:lang w:val="en-US"/>
              </w:rPr>
              <w:t>&lt;&lt;SKIPPED CODE&gt;&gt;</w:t>
            </w:r>
            <w:r w:rsidR="00D54172" w:rsidRPr="00477DEE">
              <w:rPr>
                <w:rFonts w:ascii="Courier New" w:hAnsi="Courier New" w:cs="Courier New"/>
                <w:b/>
                <w:color w:val="000000"/>
                <w:lang w:val="en-US"/>
              </w:rPr>
              <w:t xml:space="preserve">   </w:t>
            </w:r>
          </w:p>
          <w:p w14:paraId="797998F5" w14:textId="77777777" w:rsidR="00477DEE" w:rsidRPr="00477DEE" w:rsidRDefault="00D54172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  <w:r w:rsidR="00477DEE"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//@siclog "Steps 10" </w:t>
            </w:r>
            <w:proofErr w:type="spellStart"/>
            <w:r w:rsidR="00477DEE" w:rsidRPr="00477DEE">
              <w:rPr>
                <w:rFonts w:ascii="Courier New" w:hAnsi="Courier New" w:cs="Courier New"/>
                <w:color w:val="000000"/>
                <w:lang w:val="en-US"/>
              </w:rPr>
              <w:t>siclog</w:t>
            </w:r>
            <w:proofErr w:type="spellEnd"/>
            <w:r w:rsidR="00477DEE" w:rsidRPr="00477DEE">
              <w:rPr>
                <w:rFonts w:ascii="Courier New" w:hAnsi="Courier New" w:cs="Courier New"/>
                <w:color w:val="000000"/>
                <w:lang w:val="en-US"/>
              </w:rPr>
              <w:t>@</w:t>
            </w:r>
          </w:p>
          <w:p w14:paraId="48EDF55A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alt {</w:t>
            </w:r>
          </w:p>
          <w:p w14:paraId="6BEA6252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[not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v_RRC_MsgRcvd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]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EUTRA.receive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cmr_EUTRA_NR_OctetData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( "Complete")) -&gt; value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v_ReceivedMsg</w:t>
            </w:r>
            <w:proofErr w:type="spellEnd"/>
          </w:p>
          <w:p w14:paraId="19CAE1D2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{</w:t>
            </w:r>
          </w:p>
          <w:p w14:paraId="1745FCD9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f_NR_PreliminaryPass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(__FILE__, __LINE__, "Step 11");</w:t>
            </w:r>
          </w:p>
          <w:p w14:paraId="7301D636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v_OctetData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v_ReceivedMsg.OctetData.Data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14:paraId="2883DD77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v_EncodedComplete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oct2bit(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v_OctetData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14:paraId="65D3DDD8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v_Result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decvalue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v_EncodedComplete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v_Complete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14:paraId="0BF2897A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if 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v_Result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!= 0 or not match 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v_Complete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, cr_38508_RRCReconfigurationCompleteIE)) {</w:t>
            </w:r>
          </w:p>
          <w:p w14:paraId="7290D746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FatalError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(__FILE__, __LINE__, "Decoding error Step 11");</w:t>
            </w:r>
          </w:p>
          <w:p w14:paraId="399F7CFC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</w:p>
          <w:p w14:paraId="368AA065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v_RRC_MsgRcvd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true;</w:t>
            </w:r>
          </w:p>
          <w:p w14:paraId="7F381C27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if(not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v_PHR_Rcvd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){ repeat;}</w:t>
            </w:r>
          </w:p>
          <w:p w14:paraId="269CFFBA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}</w:t>
            </w:r>
          </w:p>
          <w:p w14:paraId="700B4A46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}</w:t>
            </w:r>
          </w:p>
          <w:p w14:paraId="7C2D591C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[not v_PHR_Rcvd]SYSIND.receive(car_NR_SYSTEM_MultiEntryPHR_IND(nr_Cell1,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cr_NR_MAC_CE_MultiEntryPHR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(?)))-&gt;value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v_NR_SYSTEM_IND</w:t>
            </w:r>
            <w:proofErr w:type="spellEnd"/>
          </w:p>
          <w:p w14:paraId="72C086C6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{</w:t>
            </w:r>
          </w:p>
          <w:p w14:paraId="5EFF40A8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f_NR_PreliminaryPass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(__FILE__, __LINE__, "Step 10");</w:t>
            </w:r>
          </w:p>
          <w:p w14:paraId="01604813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v_TimingInfo1 :=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v_NR_SYSTEM_IND.Common.TimingInfo.SubFrame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14:paraId="65B9A89D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v_PHR_Rcvd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true;</w:t>
            </w:r>
          </w:p>
          <w:p w14:paraId="1E867338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if(not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v_RRC_MsgRcvd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){ repeat;}</w:t>
            </w:r>
          </w:p>
          <w:p w14:paraId="26FEE4AA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}</w:t>
            </w:r>
          </w:p>
          <w:p w14:paraId="1B9725E0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};</w:t>
            </w:r>
          </w:p>
          <w:p w14:paraId="1094CD3B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f_NR_PreliminaryPass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(__FILE__, __LINE__, "Step 10");</w:t>
            </w:r>
          </w:p>
          <w:p w14:paraId="37921585" w14:textId="77777777"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v_TimingInfo1 :=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v_NR_SYSTEM_IND.Common.TimingInfo.SubFrame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14:paraId="7A5054EC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</w:p>
          <w:p w14:paraId="76D6D81E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v_TimingInfo2 :=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f_SubFrameTiming_AddMilliSeconds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(v_TimingInfo1, 200);</w:t>
            </w:r>
          </w:p>
          <w:p w14:paraId="2B2DF6CD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// @siclog "Step 13"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siclog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@</w:t>
            </w:r>
          </w:p>
          <w:p w14:paraId="1D61F2B6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lastRenderedPageBreak/>
              <w:t xml:space="preserve">    // Reduce SS power level for NR Cell so as to cause a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DL_Pathloss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change at UE by 5dB..</w:t>
            </w:r>
          </w:p>
          <w:p w14:paraId="51A8FA98" w14:textId="77777777" w:rsidR="00D54172" w:rsidRDefault="00477DEE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f_NR_SetCellPowerList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(v_CellPowerList_AtT1,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cs_TimingInfo_NR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(v_TimingInfo2),nr_Cell1);</w:t>
            </w:r>
          </w:p>
          <w:p w14:paraId="5AA28830" w14:textId="77777777" w:rsidR="00D54172" w:rsidRPr="00057DBD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14:paraId="284F73A7" w14:textId="77777777" w:rsidR="005818E6" w:rsidRDefault="008D31AD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8D31AD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</w:p>
          <w:p w14:paraId="0B149BD2" w14:textId="77777777" w:rsidR="00477DEE" w:rsidRDefault="00477DEE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14:paraId="30AA8C13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//@siclog "Steps 17-18"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siclog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@</w:t>
            </w:r>
          </w:p>
          <w:p w14:paraId="19CC8501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SYSIND.receive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car_NR_SYSTEM_MultiEntryPHR_IND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(nr_Cell1,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cr_NR_MAC_CE_MultiEntryPHR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(?)))-&gt;value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v_NR_SYSTEM_IND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56173182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v_TimingInfo2 :=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v_NR_SYSTEM_IND.Common.TimingInfo.SubFrame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52D32044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v_TimerDuration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 :=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f_SubFrameTimingDuration_Float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(v_TimingInfo1, v_TimingInfo2);</w:t>
            </w:r>
          </w:p>
          <w:p w14:paraId="0889BAF5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if ((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v_TimerDuration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&lt;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v_TimerMax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) and (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v_TimerDuration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 &gt;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v_TimerMin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)) {</w:t>
            </w:r>
          </w:p>
          <w:p w14:paraId="26D5EBD9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f_NR_PreliminaryPass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(__FILE__, __LINE__, "Step 1</w:t>
            </w:r>
            <w:r>
              <w:rPr>
                <w:rFonts w:ascii="Courier New" w:hAnsi="Courier New" w:cs="Courier New"/>
                <w:lang w:val="en-US" w:eastAsia="de-DE"/>
              </w:rPr>
              <w:t>5</w:t>
            </w:r>
            <w:r w:rsidRPr="00477DEE">
              <w:rPr>
                <w:rFonts w:ascii="Courier New" w:hAnsi="Courier New" w:cs="Courier New"/>
                <w:lang w:val="en-US" w:eastAsia="de-DE"/>
              </w:rPr>
              <w:t xml:space="preserve">"); </w:t>
            </w:r>
          </w:p>
          <w:p w14:paraId="77C5A910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      }</w:t>
            </w:r>
          </w:p>
          <w:p w14:paraId="74F3C4B8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else  {</w:t>
            </w:r>
          </w:p>
          <w:p w14:paraId="46CEB510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        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f_NR_SetVerdictFailOrInconc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(__FILE__, __LINE__, "Step 1</w:t>
            </w:r>
            <w:r>
              <w:rPr>
                <w:rFonts w:ascii="Courier New" w:hAnsi="Courier New" w:cs="Courier New"/>
                <w:lang w:val="en-US" w:eastAsia="de-DE"/>
              </w:rPr>
              <w:t>5</w:t>
            </w:r>
            <w:r w:rsidRPr="00477DEE">
              <w:rPr>
                <w:rFonts w:ascii="Courier New" w:hAnsi="Courier New" w:cs="Courier New"/>
                <w:lang w:val="en-US" w:eastAsia="de-DE"/>
              </w:rPr>
              <w:t>: TP5 failed, UE didn't send PHR after periodic PHR expiry")</w:t>
            </w:r>
            <w:r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03050826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       }</w:t>
            </w:r>
          </w:p>
          <w:p w14:paraId="73164B68" w14:textId="77777777"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t_Watchdog.stop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3957B810" w14:textId="77777777"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14:paraId="753D2223" w14:textId="77777777"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8D31AD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</w:p>
          <w:p w14:paraId="4553A13C" w14:textId="77777777" w:rsidR="00477DEE" w:rsidRPr="00057DBD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14:paraId="345D52D7" w14:textId="77777777" w:rsidR="00BF53F2" w:rsidRPr="00057DBD" w:rsidRDefault="00BF53F2" w:rsidP="00627D9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</w:tc>
      </w:tr>
    </w:tbl>
    <w:p w14:paraId="589B6A7A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14:paraId="5D50B5FE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14:paraId="7C62ABC9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A30FB" w14:paraId="40F73F9B" w14:textId="77777777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280A" w14:textId="77777777" w:rsidR="008D31AD" w:rsidRDefault="008D31AD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14:paraId="73BE08BB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>function f_TC_7_1_1_3_7_ENDC_NR() runs on ENDC_NR_PTC</w:t>
            </w:r>
          </w:p>
          <w:p w14:paraId="5C61ECF0" w14:textId="77777777"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{ //UE power headroom reporting / Periodic reporting / DL pathloss change reporting</w:t>
            </w:r>
          </w:p>
          <w:p w14:paraId="33CB8888" w14:textId="77777777"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</w:p>
          <w:p w14:paraId="22419EFA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  <w:r w:rsidRPr="00477DEE">
              <w:rPr>
                <w:rFonts w:ascii="Courier New" w:hAnsi="Courier New" w:cs="Courier New"/>
                <w:b/>
                <w:color w:val="000000"/>
                <w:lang w:val="en-US"/>
              </w:rPr>
              <w:t xml:space="preserve">&lt;&lt;SKIPPED CODE&gt;&gt;   </w:t>
            </w:r>
          </w:p>
          <w:p w14:paraId="4A7CA0EE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//@siclog "Steps 10"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siclog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@</w:t>
            </w:r>
          </w:p>
          <w:p w14:paraId="2A36A893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alt {</w:t>
            </w:r>
          </w:p>
          <w:p w14:paraId="0DEDC847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[not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v_RRC_MsgRcvd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]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EUTRA.receive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cmr_EUTRA_NR_OctetData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( "Complete")) -&gt; value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v_ReceivedMsg</w:t>
            </w:r>
            <w:proofErr w:type="spellEnd"/>
          </w:p>
          <w:p w14:paraId="7628FA18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{</w:t>
            </w:r>
          </w:p>
          <w:p w14:paraId="1D0F74AA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f_NR_PreliminaryPass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(__FILE__, __LINE__, "Step 11");</w:t>
            </w:r>
          </w:p>
          <w:p w14:paraId="74FB60AA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v_OctetData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v_ReceivedMsg.OctetData.Data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14:paraId="6AB861D3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v_EncodedComplete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oct2bit(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v_OctetData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14:paraId="3E8DD676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v_Result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decvalue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v_EncodedComplete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v_Complete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14:paraId="62693B8A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if 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v_Result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!= 0 or not match 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v_Complete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, cr_38508_RRCReconfigurationCompleteIE)) {</w:t>
            </w:r>
          </w:p>
          <w:p w14:paraId="7A1E12B1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FatalError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(__FILE__, __LINE__, "Decoding error Step 11");</w:t>
            </w:r>
          </w:p>
          <w:p w14:paraId="6EC01047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</w:p>
          <w:p w14:paraId="593D56EC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v_RRC_MsgRcvd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true;</w:t>
            </w:r>
          </w:p>
          <w:p w14:paraId="213C8190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if(not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v_PHR_Rcvd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){ repeat;}</w:t>
            </w:r>
          </w:p>
          <w:p w14:paraId="29434562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}</w:t>
            </w:r>
          </w:p>
          <w:p w14:paraId="14C992CD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}</w:t>
            </w:r>
          </w:p>
          <w:p w14:paraId="14117FEB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[not v_PHR_Rcvd]SYSIND.receive(car_NR_SYSTEM_MultiEntryPHR_IND(nr_Cell1,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cr_NR_MAC_CE_MultiEntryPHR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(?)))-&gt;value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v_NR_SYSTEM_IND</w:t>
            </w:r>
            <w:proofErr w:type="spellEnd"/>
          </w:p>
          <w:p w14:paraId="7E650BBF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{</w:t>
            </w:r>
          </w:p>
          <w:p w14:paraId="05809321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f_NR_PreliminaryPass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(__FILE__, __LINE__, "Step 10");</w:t>
            </w:r>
          </w:p>
          <w:p w14:paraId="30990C77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v_TimingInfo1 :=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v_NR_SYSTEM_IND.Common.TimingInfo.SubFrame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14:paraId="7A8002E6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v_PHR_Rcvd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true;</w:t>
            </w:r>
          </w:p>
          <w:p w14:paraId="1BFC314F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if(not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v_RRC_MsgRcvd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){ repeat;}</w:t>
            </w:r>
          </w:p>
          <w:p w14:paraId="34FC7200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}</w:t>
            </w:r>
          </w:p>
          <w:p w14:paraId="53AE3CB8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};</w:t>
            </w:r>
          </w:p>
          <w:p w14:paraId="5E5C4D10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highlight w:val="yellow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</w:t>
            </w:r>
            <w:r w:rsidRPr="00477DEE">
              <w:rPr>
                <w:rFonts w:ascii="Courier New" w:hAnsi="Courier New" w:cs="Courier New"/>
                <w:b/>
                <w:color w:val="000000"/>
                <w:highlight w:val="yellow"/>
                <w:lang w:val="en-US"/>
              </w:rPr>
              <w:t xml:space="preserve">/*REMOVED </w:t>
            </w:r>
            <w:proofErr w:type="spellStart"/>
            <w:r w:rsidRPr="00477DEE">
              <w:rPr>
                <w:rFonts w:ascii="Courier New" w:hAnsi="Courier New" w:cs="Courier New"/>
                <w:b/>
                <w:color w:val="000000"/>
                <w:highlight w:val="yellow"/>
                <w:lang w:val="en-US"/>
              </w:rPr>
              <w:t>f_NR_PreliminaryPass</w:t>
            </w:r>
            <w:proofErr w:type="spellEnd"/>
            <w:r w:rsidRPr="00477DEE">
              <w:rPr>
                <w:rFonts w:ascii="Courier New" w:hAnsi="Courier New" w:cs="Courier New"/>
                <w:b/>
                <w:color w:val="000000"/>
                <w:highlight w:val="yellow"/>
                <w:lang w:val="en-US"/>
              </w:rPr>
              <w:t>(__FILE__, __LINE__, "Step 10");</w:t>
            </w:r>
          </w:p>
          <w:p w14:paraId="16054013" w14:textId="77777777"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b/>
                <w:color w:val="000000"/>
                <w:highlight w:val="yellow"/>
                <w:lang w:val="en-US"/>
              </w:rPr>
              <w:t xml:space="preserve">  v_TimingInfo1 := </w:t>
            </w:r>
            <w:proofErr w:type="spellStart"/>
            <w:r w:rsidRPr="00477DEE">
              <w:rPr>
                <w:rFonts w:ascii="Courier New" w:hAnsi="Courier New" w:cs="Courier New"/>
                <w:b/>
                <w:color w:val="000000"/>
                <w:highlight w:val="yellow"/>
                <w:lang w:val="en-US"/>
              </w:rPr>
              <w:t>v_NR_SYSTEM_IND.Common.TimingInfo.SubFrame</w:t>
            </w:r>
            <w:proofErr w:type="spellEnd"/>
            <w:r w:rsidRPr="00477DEE">
              <w:rPr>
                <w:rFonts w:ascii="Courier New" w:hAnsi="Courier New" w:cs="Courier New"/>
                <w:b/>
                <w:color w:val="000000"/>
                <w:highlight w:val="yellow"/>
                <w:lang w:val="en-US"/>
              </w:rPr>
              <w:t>;*</w:t>
            </w:r>
            <w:r w:rsidRPr="00477DEE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/</w:t>
            </w:r>
          </w:p>
          <w:p w14:paraId="6277C389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</w:p>
          <w:p w14:paraId="2795462C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v_TimingInfo2 :=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f_SubFrameTiming_AddMilliSeconds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(v_TimingInfo1, 200);</w:t>
            </w:r>
          </w:p>
          <w:p w14:paraId="24B1D2F0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// @siclog "Step 13"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siclog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@</w:t>
            </w:r>
          </w:p>
          <w:p w14:paraId="54F60991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// Reduce SS power level for NR Cell so as to cause a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DL_Pathloss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change at UE by 5dB..</w:t>
            </w:r>
          </w:p>
          <w:p w14:paraId="7DD9EB58" w14:textId="77777777"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f_NR_SetCellPowerList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(v_CellPowerList_AtT1,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cs_TimingInfo_NR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(v_TimingInfo2),nr_Cell1);</w:t>
            </w:r>
          </w:p>
          <w:p w14:paraId="2C268FD9" w14:textId="77777777" w:rsidR="00477DEE" w:rsidRPr="00057DBD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14:paraId="5E693B7E" w14:textId="77777777"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8D31AD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</w:p>
          <w:p w14:paraId="061C2B71" w14:textId="77777777"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14:paraId="01BB394A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//@siclog "Steps 17-18"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siclog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@</w:t>
            </w:r>
          </w:p>
          <w:p w14:paraId="069177F2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SYSIND.receive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car_NR_SYSTEM_MultiEntryPHR_IND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(nr_Cell1,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cr_NR_MAC_CE_MultiEntryPHR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(?)))-&gt;value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v_NR_SYSTEM_IND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15B32AE7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v_TimingInfo2 :=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v_NR_SYSTEM_IND.Common.TimingInfo.SubFrame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15819BEE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v_TimerDuration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 :=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f_SubFrameTimingDuration_Float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(v_TimingInfo1, v_TimingInfo2);</w:t>
            </w:r>
          </w:p>
          <w:p w14:paraId="2847B0A6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if ((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v_TimerDuration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&lt;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v_TimerMax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) and (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v_TimerDuration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 &gt;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v_TimerMin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)) {</w:t>
            </w:r>
          </w:p>
          <w:p w14:paraId="61508E75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f_NR_PreliminaryPass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(__FILE__, __LINE__, "</w:t>
            </w:r>
            <w:r w:rsidRPr="00477DEE">
              <w:rPr>
                <w:rFonts w:ascii="Courier New" w:hAnsi="Courier New" w:cs="Courier New"/>
                <w:b/>
                <w:highlight w:val="yellow"/>
                <w:lang w:val="en-US" w:eastAsia="de-DE"/>
              </w:rPr>
              <w:t>Step 18</w:t>
            </w:r>
            <w:r w:rsidRPr="00477DEE">
              <w:rPr>
                <w:rFonts w:ascii="Courier New" w:hAnsi="Courier New" w:cs="Courier New"/>
                <w:lang w:val="en-US" w:eastAsia="de-DE"/>
              </w:rPr>
              <w:t xml:space="preserve">"); </w:t>
            </w:r>
          </w:p>
          <w:p w14:paraId="6A75FEE6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      }</w:t>
            </w:r>
          </w:p>
          <w:p w14:paraId="4BC09E5D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else  {</w:t>
            </w:r>
          </w:p>
          <w:p w14:paraId="37882356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        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f_NR_SetVerdictFailOrInconc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(__FILE__, __LINE__, "</w:t>
            </w:r>
            <w:r w:rsidRPr="00477DEE">
              <w:rPr>
                <w:rFonts w:ascii="Courier New" w:hAnsi="Courier New" w:cs="Courier New"/>
                <w:b/>
                <w:highlight w:val="yellow"/>
                <w:lang w:val="en-US" w:eastAsia="de-DE"/>
              </w:rPr>
              <w:t>Step 18</w:t>
            </w:r>
            <w:r w:rsidRPr="00477DEE">
              <w:rPr>
                <w:rFonts w:ascii="Courier New" w:hAnsi="Courier New" w:cs="Courier New"/>
                <w:lang w:val="en-US" w:eastAsia="de-DE"/>
              </w:rPr>
              <w:t>: TP5 failed, UE didn't send PHR after periodic PHR expiry")</w:t>
            </w:r>
            <w:r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7CC07401" w14:textId="77777777"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       }</w:t>
            </w:r>
          </w:p>
          <w:p w14:paraId="7E2F3B6D" w14:textId="77777777"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t_Watchdog.stop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7507C88B" w14:textId="77777777"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14:paraId="46A577C1" w14:textId="77777777"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8D31AD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</w:p>
          <w:p w14:paraId="54EFF94F" w14:textId="77777777" w:rsidR="00477DEE" w:rsidRPr="008D31AD" w:rsidRDefault="00477DEE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</w:p>
          <w:p w14:paraId="153C2F82" w14:textId="77777777" w:rsidR="00BF53F2" w:rsidRPr="00057DBD" w:rsidRDefault="00091FF3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57DBD">
              <w:rPr>
                <w:rFonts w:ascii="Courier New" w:hAnsi="Courier New" w:cs="Courier New" w:hint="eastAsia"/>
                <w:lang w:val="en-US" w:eastAsia="de-DE"/>
              </w:rPr>
              <w:t xml:space="preserve"> 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</w:tbl>
    <w:p w14:paraId="684FEBAE" w14:textId="77777777" w:rsidR="00BF1721" w:rsidRDefault="00BF1721" w:rsidP="00BF1721">
      <w:pPr>
        <w:rPr>
          <w:lang w:eastAsia="en-GB"/>
        </w:rPr>
      </w:pPr>
    </w:p>
    <w:sectPr w:rsidR="00BF17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2703C6" w14:textId="77777777" w:rsidR="009B7B1B" w:rsidRDefault="009B7B1B">
      <w:r>
        <w:separator/>
      </w:r>
    </w:p>
  </w:endnote>
  <w:endnote w:type="continuationSeparator" w:id="0">
    <w:p w14:paraId="1F57DF08" w14:textId="77777777" w:rsidR="009B7B1B" w:rsidRDefault="009B7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42EE1" w14:textId="77777777" w:rsidR="009B7B1B" w:rsidRDefault="009B7B1B">
      <w:r>
        <w:separator/>
      </w:r>
    </w:p>
  </w:footnote>
  <w:footnote w:type="continuationSeparator" w:id="0">
    <w:p w14:paraId="5F1B9A9E" w14:textId="77777777" w:rsidR="009B7B1B" w:rsidRDefault="009B7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E14F4" w14:textId="77777777" w:rsidR="009478EE" w:rsidRDefault="009478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5BBBA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7CF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BBB0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325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3970" w:hanging="360"/>
      </w:pPr>
    </w:lvl>
    <w:lvl w:ilvl="2" w:tplc="0409001B" w:tentative="1">
      <w:start w:val="1"/>
      <w:numFmt w:val="lowerRoman"/>
      <w:lvlText w:val="%3."/>
      <w:lvlJc w:val="right"/>
      <w:pPr>
        <w:ind w:left="4690" w:hanging="180"/>
      </w:pPr>
    </w:lvl>
    <w:lvl w:ilvl="3" w:tplc="0409000F" w:tentative="1">
      <w:start w:val="1"/>
      <w:numFmt w:val="decimal"/>
      <w:lvlText w:val="%4."/>
      <w:lvlJc w:val="left"/>
      <w:pPr>
        <w:ind w:left="5410" w:hanging="360"/>
      </w:pPr>
    </w:lvl>
    <w:lvl w:ilvl="4" w:tplc="04090019" w:tentative="1">
      <w:start w:val="1"/>
      <w:numFmt w:val="lowerLetter"/>
      <w:lvlText w:val="%5."/>
      <w:lvlJc w:val="left"/>
      <w:pPr>
        <w:ind w:left="6130" w:hanging="360"/>
      </w:pPr>
    </w:lvl>
    <w:lvl w:ilvl="5" w:tplc="0409001B" w:tentative="1">
      <w:start w:val="1"/>
      <w:numFmt w:val="lowerRoman"/>
      <w:lvlText w:val="%6."/>
      <w:lvlJc w:val="right"/>
      <w:pPr>
        <w:ind w:left="6850" w:hanging="180"/>
      </w:pPr>
    </w:lvl>
    <w:lvl w:ilvl="6" w:tplc="0409000F" w:tentative="1">
      <w:start w:val="1"/>
      <w:numFmt w:val="decimal"/>
      <w:lvlText w:val="%7."/>
      <w:lvlJc w:val="left"/>
      <w:pPr>
        <w:ind w:left="7570" w:hanging="360"/>
      </w:pPr>
    </w:lvl>
    <w:lvl w:ilvl="7" w:tplc="04090019" w:tentative="1">
      <w:start w:val="1"/>
      <w:numFmt w:val="lowerLetter"/>
      <w:lvlText w:val="%8."/>
      <w:lvlJc w:val="left"/>
      <w:pPr>
        <w:ind w:left="8290" w:hanging="360"/>
      </w:pPr>
    </w:lvl>
    <w:lvl w:ilvl="8" w:tplc="0409001B" w:tentative="1">
      <w:start w:val="1"/>
      <w:numFmt w:val="lowerRoman"/>
      <w:lvlText w:val="%9."/>
      <w:lvlJc w:val="right"/>
      <w:pPr>
        <w:ind w:left="901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6D422B1"/>
    <w:multiLevelType w:val="hybridMultilevel"/>
    <w:tmpl w:val="856E7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15C07DB"/>
    <w:multiLevelType w:val="hybridMultilevel"/>
    <w:tmpl w:val="E7203D82"/>
    <w:lvl w:ilvl="0" w:tplc="0B529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D1FBE"/>
    <w:multiLevelType w:val="hybridMultilevel"/>
    <w:tmpl w:val="82AC76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2A11A8"/>
    <w:multiLevelType w:val="hybridMultilevel"/>
    <w:tmpl w:val="5484C4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B64149"/>
    <w:multiLevelType w:val="hybridMultilevel"/>
    <w:tmpl w:val="1AA6A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87968"/>
    <w:multiLevelType w:val="hybridMultilevel"/>
    <w:tmpl w:val="D0502AB2"/>
    <w:lvl w:ilvl="0" w:tplc="040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19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058AE"/>
    <w:multiLevelType w:val="hybridMultilevel"/>
    <w:tmpl w:val="CEF2B496"/>
    <w:lvl w:ilvl="0" w:tplc="43849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D4818AF"/>
    <w:multiLevelType w:val="hybridMultilevel"/>
    <w:tmpl w:val="8692F492"/>
    <w:lvl w:ilvl="0" w:tplc="8E26D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5439FF"/>
    <w:multiLevelType w:val="hybridMultilevel"/>
    <w:tmpl w:val="448E81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BE406A"/>
    <w:multiLevelType w:val="hybridMultilevel"/>
    <w:tmpl w:val="82AC76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1" w15:restartNumberingAfterBreak="0">
    <w:nsid w:val="6B1D02BF"/>
    <w:multiLevelType w:val="hybridMultilevel"/>
    <w:tmpl w:val="BCA240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0C20FC"/>
    <w:multiLevelType w:val="hybridMultilevel"/>
    <w:tmpl w:val="55D669D0"/>
    <w:lvl w:ilvl="0" w:tplc="AD145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9"/>
  </w:num>
  <w:num w:numId="6">
    <w:abstractNumId w:val="19"/>
  </w:num>
  <w:num w:numId="7">
    <w:abstractNumId w:val="30"/>
  </w:num>
  <w:num w:numId="8">
    <w:abstractNumId w:val="5"/>
  </w:num>
  <w:num w:numId="9">
    <w:abstractNumId w:val="15"/>
  </w:num>
  <w:num w:numId="10">
    <w:abstractNumId w:val="34"/>
  </w:num>
  <w:num w:numId="11">
    <w:abstractNumId w:val="12"/>
  </w:num>
  <w:num w:numId="12">
    <w:abstractNumId w:val="20"/>
  </w:num>
  <w:num w:numId="13">
    <w:abstractNumId w:val="3"/>
  </w:num>
  <w:num w:numId="14">
    <w:abstractNumId w:val="14"/>
  </w:num>
  <w:num w:numId="15">
    <w:abstractNumId w:val="0"/>
  </w:num>
  <w:num w:numId="16">
    <w:abstractNumId w:val="1"/>
  </w:num>
  <w:num w:numId="17">
    <w:abstractNumId w:val="4"/>
  </w:num>
  <w:num w:numId="18">
    <w:abstractNumId w:val="22"/>
  </w:num>
  <w:num w:numId="19">
    <w:abstractNumId w:val="33"/>
  </w:num>
  <w:num w:numId="20">
    <w:abstractNumId w:val="29"/>
  </w:num>
  <w:num w:numId="21">
    <w:abstractNumId w:val="8"/>
  </w:num>
  <w:num w:numId="22">
    <w:abstractNumId w:val="24"/>
  </w:num>
  <w:num w:numId="23">
    <w:abstractNumId w:val="28"/>
  </w:num>
  <w:num w:numId="24">
    <w:abstractNumId w:val="13"/>
  </w:num>
  <w:num w:numId="25">
    <w:abstractNumId w:val="26"/>
  </w:num>
  <w:num w:numId="26">
    <w:abstractNumId w:val="23"/>
  </w:num>
  <w:num w:numId="27">
    <w:abstractNumId w:val="32"/>
  </w:num>
  <w:num w:numId="28">
    <w:abstractNumId w:val="18"/>
  </w:num>
  <w:num w:numId="29">
    <w:abstractNumId w:val="21"/>
  </w:num>
  <w:num w:numId="30">
    <w:abstractNumId w:val="17"/>
  </w:num>
  <w:num w:numId="31">
    <w:abstractNumId w:val="7"/>
  </w:num>
  <w:num w:numId="32">
    <w:abstractNumId w:val="2"/>
  </w:num>
  <w:num w:numId="33">
    <w:abstractNumId w:val="10"/>
  </w:num>
  <w:num w:numId="34">
    <w:abstractNumId w:val="11"/>
  </w:num>
  <w:num w:numId="35">
    <w:abstractNumId w:val="25"/>
  </w:num>
  <w:num w:numId="36">
    <w:abstractNumId w:val="27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11C14"/>
    <w:rsid w:val="0001290E"/>
    <w:rsid w:val="00012BD6"/>
    <w:rsid w:val="00022E4A"/>
    <w:rsid w:val="00024866"/>
    <w:rsid w:val="00031785"/>
    <w:rsid w:val="0003629C"/>
    <w:rsid w:val="000507D9"/>
    <w:rsid w:val="00054E62"/>
    <w:rsid w:val="00054F14"/>
    <w:rsid w:val="00057DBD"/>
    <w:rsid w:val="000614B3"/>
    <w:rsid w:val="00067E64"/>
    <w:rsid w:val="00072F8E"/>
    <w:rsid w:val="000749BF"/>
    <w:rsid w:val="00091FF3"/>
    <w:rsid w:val="0009581D"/>
    <w:rsid w:val="00096F61"/>
    <w:rsid w:val="00097783"/>
    <w:rsid w:val="000A1C38"/>
    <w:rsid w:val="000A30FB"/>
    <w:rsid w:val="000A4903"/>
    <w:rsid w:val="000A6394"/>
    <w:rsid w:val="000B3CF8"/>
    <w:rsid w:val="000B637F"/>
    <w:rsid w:val="000B7FED"/>
    <w:rsid w:val="000C038A"/>
    <w:rsid w:val="000C2EBF"/>
    <w:rsid w:val="000C5191"/>
    <w:rsid w:val="000C6598"/>
    <w:rsid w:val="000D1BB4"/>
    <w:rsid w:val="000D2C61"/>
    <w:rsid w:val="000D40AB"/>
    <w:rsid w:val="000D697F"/>
    <w:rsid w:val="000E234C"/>
    <w:rsid w:val="000F119F"/>
    <w:rsid w:val="000F34D6"/>
    <w:rsid w:val="001109AC"/>
    <w:rsid w:val="0011415B"/>
    <w:rsid w:val="0012136E"/>
    <w:rsid w:val="00126237"/>
    <w:rsid w:val="001302CE"/>
    <w:rsid w:val="001305D9"/>
    <w:rsid w:val="00131866"/>
    <w:rsid w:val="00136E59"/>
    <w:rsid w:val="00145D43"/>
    <w:rsid w:val="00146DCF"/>
    <w:rsid w:val="00164234"/>
    <w:rsid w:val="0016522E"/>
    <w:rsid w:val="00166450"/>
    <w:rsid w:val="00175C01"/>
    <w:rsid w:val="001901A2"/>
    <w:rsid w:val="00192C46"/>
    <w:rsid w:val="00196B96"/>
    <w:rsid w:val="001A08B3"/>
    <w:rsid w:val="001A0D31"/>
    <w:rsid w:val="001A4645"/>
    <w:rsid w:val="001A709A"/>
    <w:rsid w:val="001A7B60"/>
    <w:rsid w:val="001B52F0"/>
    <w:rsid w:val="001B7A65"/>
    <w:rsid w:val="001C60FC"/>
    <w:rsid w:val="001D00EB"/>
    <w:rsid w:val="001D22C7"/>
    <w:rsid w:val="001E41F3"/>
    <w:rsid w:val="001F000F"/>
    <w:rsid w:val="001F1817"/>
    <w:rsid w:val="001F406A"/>
    <w:rsid w:val="002040A1"/>
    <w:rsid w:val="002043B9"/>
    <w:rsid w:val="00221C5A"/>
    <w:rsid w:val="002419EE"/>
    <w:rsid w:val="00242B8E"/>
    <w:rsid w:val="00245CA4"/>
    <w:rsid w:val="002504B8"/>
    <w:rsid w:val="002564C6"/>
    <w:rsid w:val="002570BA"/>
    <w:rsid w:val="0026004D"/>
    <w:rsid w:val="00263668"/>
    <w:rsid w:val="002640DD"/>
    <w:rsid w:val="00271DF1"/>
    <w:rsid w:val="00275C9F"/>
    <w:rsid w:val="00275D12"/>
    <w:rsid w:val="00284FEB"/>
    <w:rsid w:val="002860C4"/>
    <w:rsid w:val="00290FCD"/>
    <w:rsid w:val="002911C6"/>
    <w:rsid w:val="002A0F90"/>
    <w:rsid w:val="002A4DCB"/>
    <w:rsid w:val="002B4322"/>
    <w:rsid w:val="002B5741"/>
    <w:rsid w:val="002C063C"/>
    <w:rsid w:val="002C79B5"/>
    <w:rsid w:val="002C79D1"/>
    <w:rsid w:val="002C7E01"/>
    <w:rsid w:val="002E34B3"/>
    <w:rsid w:val="002E4023"/>
    <w:rsid w:val="002E5D29"/>
    <w:rsid w:val="002F3438"/>
    <w:rsid w:val="002F45F1"/>
    <w:rsid w:val="002F5E91"/>
    <w:rsid w:val="002F7D40"/>
    <w:rsid w:val="00305409"/>
    <w:rsid w:val="00305EB8"/>
    <w:rsid w:val="0030655F"/>
    <w:rsid w:val="00310217"/>
    <w:rsid w:val="0031061D"/>
    <w:rsid w:val="00313C12"/>
    <w:rsid w:val="00315AE1"/>
    <w:rsid w:val="00322D46"/>
    <w:rsid w:val="0033294A"/>
    <w:rsid w:val="00341F6F"/>
    <w:rsid w:val="00342D98"/>
    <w:rsid w:val="00343CD7"/>
    <w:rsid w:val="003441B3"/>
    <w:rsid w:val="00345383"/>
    <w:rsid w:val="00351857"/>
    <w:rsid w:val="003556DC"/>
    <w:rsid w:val="003607EB"/>
    <w:rsid w:val="003609EF"/>
    <w:rsid w:val="0036231A"/>
    <w:rsid w:val="00366D5F"/>
    <w:rsid w:val="00374DD4"/>
    <w:rsid w:val="00375BB0"/>
    <w:rsid w:val="00375CDE"/>
    <w:rsid w:val="0038060C"/>
    <w:rsid w:val="003806A7"/>
    <w:rsid w:val="00383C3D"/>
    <w:rsid w:val="003858C9"/>
    <w:rsid w:val="00387792"/>
    <w:rsid w:val="003904E3"/>
    <w:rsid w:val="0039353D"/>
    <w:rsid w:val="00393BCA"/>
    <w:rsid w:val="003B6941"/>
    <w:rsid w:val="003C2766"/>
    <w:rsid w:val="003C68DE"/>
    <w:rsid w:val="003C69A0"/>
    <w:rsid w:val="003D0FA5"/>
    <w:rsid w:val="003D16FE"/>
    <w:rsid w:val="003E11F6"/>
    <w:rsid w:val="003E1A36"/>
    <w:rsid w:val="003E51C2"/>
    <w:rsid w:val="003F3287"/>
    <w:rsid w:val="003F42FB"/>
    <w:rsid w:val="00410371"/>
    <w:rsid w:val="00412379"/>
    <w:rsid w:val="00412E77"/>
    <w:rsid w:val="00413057"/>
    <w:rsid w:val="004242F1"/>
    <w:rsid w:val="00427B4B"/>
    <w:rsid w:val="0043163D"/>
    <w:rsid w:val="00433730"/>
    <w:rsid w:val="004359AB"/>
    <w:rsid w:val="00441302"/>
    <w:rsid w:val="00446488"/>
    <w:rsid w:val="004542E8"/>
    <w:rsid w:val="0046053C"/>
    <w:rsid w:val="00461F12"/>
    <w:rsid w:val="004624CF"/>
    <w:rsid w:val="004635E5"/>
    <w:rsid w:val="00463BFD"/>
    <w:rsid w:val="00464C41"/>
    <w:rsid w:val="00467935"/>
    <w:rsid w:val="004717EA"/>
    <w:rsid w:val="004759A1"/>
    <w:rsid w:val="00477DEE"/>
    <w:rsid w:val="00482B43"/>
    <w:rsid w:val="00495060"/>
    <w:rsid w:val="00496104"/>
    <w:rsid w:val="004A4BC7"/>
    <w:rsid w:val="004B01A5"/>
    <w:rsid w:val="004B526E"/>
    <w:rsid w:val="004B75B7"/>
    <w:rsid w:val="004D455F"/>
    <w:rsid w:val="004E422D"/>
    <w:rsid w:val="004E6611"/>
    <w:rsid w:val="004E7D26"/>
    <w:rsid w:val="004F07FE"/>
    <w:rsid w:val="004F661B"/>
    <w:rsid w:val="004F70B2"/>
    <w:rsid w:val="004F7E70"/>
    <w:rsid w:val="005045C7"/>
    <w:rsid w:val="0051196A"/>
    <w:rsid w:val="005135A1"/>
    <w:rsid w:val="0051580D"/>
    <w:rsid w:val="00524797"/>
    <w:rsid w:val="005279F5"/>
    <w:rsid w:val="005333F1"/>
    <w:rsid w:val="00544769"/>
    <w:rsid w:val="00544C8C"/>
    <w:rsid w:val="00545BEA"/>
    <w:rsid w:val="00547111"/>
    <w:rsid w:val="00550D59"/>
    <w:rsid w:val="00561CCB"/>
    <w:rsid w:val="00562CE9"/>
    <w:rsid w:val="00564214"/>
    <w:rsid w:val="00564EDF"/>
    <w:rsid w:val="0056673A"/>
    <w:rsid w:val="00566F6F"/>
    <w:rsid w:val="0057287E"/>
    <w:rsid w:val="005818E6"/>
    <w:rsid w:val="0058240F"/>
    <w:rsid w:val="0059106E"/>
    <w:rsid w:val="00592D74"/>
    <w:rsid w:val="00594DDB"/>
    <w:rsid w:val="00596753"/>
    <w:rsid w:val="005A7909"/>
    <w:rsid w:val="005B1794"/>
    <w:rsid w:val="005B5787"/>
    <w:rsid w:val="005B703C"/>
    <w:rsid w:val="005B7CF9"/>
    <w:rsid w:val="005C6552"/>
    <w:rsid w:val="005D4C10"/>
    <w:rsid w:val="005D62F0"/>
    <w:rsid w:val="005E0757"/>
    <w:rsid w:val="005E12B7"/>
    <w:rsid w:val="005E18C6"/>
    <w:rsid w:val="005E2C44"/>
    <w:rsid w:val="005E42FB"/>
    <w:rsid w:val="005F1088"/>
    <w:rsid w:val="005F391D"/>
    <w:rsid w:val="00600056"/>
    <w:rsid w:val="006006C1"/>
    <w:rsid w:val="00603E1D"/>
    <w:rsid w:val="006050AB"/>
    <w:rsid w:val="00610C5B"/>
    <w:rsid w:val="00613D6B"/>
    <w:rsid w:val="00615AB3"/>
    <w:rsid w:val="006176B7"/>
    <w:rsid w:val="00617D68"/>
    <w:rsid w:val="00620F69"/>
    <w:rsid w:val="00621188"/>
    <w:rsid w:val="006257ED"/>
    <w:rsid w:val="00625935"/>
    <w:rsid w:val="00627D93"/>
    <w:rsid w:val="006442DC"/>
    <w:rsid w:val="00644586"/>
    <w:rsid w:val="006454F5"/>
    <w:rsid w:val="00652A36"/>
    <w:rsid w:val="0065364E"/>
    <w:rsid w:val="006537B5"/>
    <w:rsid w:val="0065413B"/>
    <w:rsid w:val="00660510"/>
    <w:rsid w:val="00661E2C"/>
    <w:rsid w:val="00667016"/>
    <w:rsid w:val="006774E1"/>
    <w:rsid w:val="00677C5E"/>
    <w:rsid w:val="00677E95"/>
    <w:rsid w:val="0068444E"/>
    <w:rsid w:val="006917F1"/>
    <w:rsid w:val="0069217B"/>
    <w:rsid w:val="00695808"/>
    <w:rsid w:val="006A5526"/>
    <w:rsid w:val="006A6982"/>
    <w:rsid w:val="006A737E"/>
    <w:rsid w:val="006B09B7"/>
    <w:rsid w:val="006B16F5"/>
    <w:rsid w:val="006B46FB"/>
    <w:rsid w:val="006C4314"/>
    <w:rsid w:val="006D37A8"/>
    <w:rsid w:val="006D6F6F"/>
    <w:rsid w:val="006E21FB"/>
    <w:rsid w:val="006E5627"/>
    <w:rsid w:val="006F31C3"/>
    <w:rsid w:val="006F6B99"/>
    <w:rsid w:val="006F7B09"/>
    <w:rsid w:val="00707062"/>
    <w:rsid w:val="0072522A"/>
    <w:rsid w:val="0073208D"/>
    <w:rsid w:val="0073701F"/>
    <w:rsid w:val="0073742E"/>
    <w:rsid w:val="0073773F"/>
    <w:rsid w:val="00740B8F"/>
    <w:rsid w:val="0074617B"/>
    <w:rsid w:val="007512E7"/>
    <w:rsid w:val="007515AD"/>
    <w:rsid w:val="007558E3"/>
    <w:rsid w:val="00755C92"/>
    <w:rsid w:val="00761580"/>
    <w:rsid w:val="00762213"/>
    <w:rsid w:val="00763BA2"/>
    <w:rsid w:val="007656FE"/>
    <w:rsid w:val="00774795"/>
    <w:rsid w:val="007755B9"/>
    <w:rsid w:val="007770A3"/>
    <w:rsid w:val="00777B3E"/>
    <w:rsid w:val="007828B0"/>
    <w:rsid w:val="00786661"/>
    <w:rsid w:val="00786AD4"/>
    <w:rsid w:val="00791D86"/>
    <w:rsid w:val="00792342"/>
    <w:rsid w:val="00793CE0"/>
    <w:rsid w:val="007957DD"/>
    <w:rsid w:val="00797044"/>
    <w:rsid w:val="007977A8"/>
    <w:rsid w:val="007A73E5"/>
    <w:rsid w:val="007B512A"/>
    <w:rsid w:val="007C13F4"/>
    <w:rsid w:val="007C2097"/>
    <w:rsid w:val="007C28A7"/>
    <w:rsid w:val="007D6A07"/>
    <w:rsid w:val="007D7566"/>
    <w:rsid w:val="007F0389"/>
    <w:rsid w:val="007F3701"/>
    <w:rsid w:val="007F7259"/>
    <w:rsid w:val="00800A71"/>
    <w:rsid w:val="00801CF0"/>
    <w:rsid w:val="008040A8"/>
    <w:rsid w:val="00811200"/>
    <w:rsid w:val="00811EE3"/>
    <w:rsid w:val="00825391"/>
    <w:rsid w:val="008279FA"/>
    <w:rsid w:val="00832526"/>
    <w:rsid w:val="008355DC"/>
    <w:rsid w:val="00847753"/>
    <w:rsid w:val="0085441A"/>
    <w:rsid w:val="00857EA9"/>
    <w:rsid w:val="00860ED0"/>
    <w:rsid w:val="008626E7"/>
    <w:rsid w:val="00870EE7"/>
    <w:rsid w:val="008717FE"/>
    <w:rsid w:val="0087510D"/>
    <w:rsid w:val="00875E83"/>
    <w:rsid w:val="00883A39"/>
    <w:rsid w:val="008863B9"/>
    <w:rsid w:val="0089088C"/>
    <w:rsid w:val="008A45A6"/>
    <w:rsid w:val="008B2743"/>
    <w:rsid w:val="008B4E38"/>
    <w:rsid w:val="008C17C3"/>
    <w:rsid w:val="008D1992"/>
    <w:rsid w:val="008D31AD"/>
    <w:rsid w:val="008D6131"/>
    <w:rsid w:val="008E051A"/>
    <w:rsid w:val="008E1FF6"/>
    <w:rsid w:val="008E6B1F"/>
    <w:rsid w:val="008E757F"/>
    <w:rsid w:val="008F686C"/>
    <w:rsid w:val="00901400"/>
    <w:rsid w:val="00903A2E"/>
    <w:rsid w:val="009045D3"/>
    <w:rsid w:val="00904EBA"/>
    <w:rsid w:val="0091261A"/>
    <w:rsid w:val="00913E0B"/>
    <w:rsid w:val="009148DE"/>
    <w:rsid w:val="00916386"/>
    <w:rsid w:val="00917C08"/>
    <w:rsid w:val="0093135E"/>
    <w:rsid w:val="009314B0"/>
    <w:rsid w:val="00941E30"/>
    <w:rsid w:val="00943B96"/>
    <w:rsid w:val="00943CE2"/>
    <w:rsid w:val="009456D6"/>
    <w:rsid w:val="00946424"/>
    <w:rsid w:val="009478EE"/>
    <w:rsid w:val="0095139C"/>
    <w:rsid w:val="00956A50"/>
    <w:rsid w:val="009634D8"/>
    <w:rsid w:val="00970774"/>
    <w:rsid w:val="00973015"/>
    <w:rsid w:val="009777D9"/>
    <w:rsid w:val="00985E62"/>
    <w:rsid w:val="00986821"/>
    <w:rsid w:val="00991B88"/>
    <w:rsid w:val="00991DE1"/>
    <w:rsid w:val="009A4E0F"/>
    <w:rsid w:val="009A5753"/>
    <w:rsid w:val="009A579D"/>
    <w:rsid w:val="009B0B50"/>
    <w:rsid w:val="009B2EDB"/>
    <w:rsid w:val="009B3301"/>
    <w:rsid w:val="009B4526"/>
    <w:rsid w:val="009B4AF0"/>
    <w:rsid w:val="009B7B1B"/>
    <w:rsid w:val="009C1018"/>
    <w:rsid w:val="009C4343"/>
    <w:rsid w:val="009D7147"/>
    <w:rsid w:val="009E24DE"/>
    <w:rsid w:val="009E3297"/>
    <w:rsid w:val="009F47BE"/>
    <w:rsid w:val="009F734F"/>
    <w:rsid w:val="009F7D81"/>
    <w:rsid w:val="00A00487"/>
    <w:rsid w:val="00A21E2B"/>
    <w:rsid w:val="00A22BA6"/>
    <w:rsid w:val="00A230E4"/>
    <w:rsid w:val="00A246B6"/>
    <w:rsid w:val="00A47E70"/>
    <w:rsid w:val="00A50CF0"/>
    <w:rsid w:val="00A52F6F"/>
    <w:rsid w:val="00A53615"/>
    <w:rsid w:val="00A57260"/>
    <w:rsid w:val="00A5795F"/>
    <w:rsid w:val="00A65A3D"/>
    <w:rsid w:val="00A65FEF"/>
    <w:rsid w:val="00A66C63"/>
    <w:rsid w:val="00A66E3D"/>
    <w:rsid w:val="00A70BC7"/>
    <w:rsid w:val="00A715DD"/>
    <w:rsid w:val="00A72665"/>
    <w:rsid w:val="00A739D2"/>
    <w:rsid w:val="00A7671C"/>
    <w:rsid w:val="00A84550"/>
    <w:rsid w:val="00A90724"/>
    <w:rsid w:val="00A916D2"/>
    <w:rsid w:val="00AA0376"/>
    <w:rsid w:val="00AA2CBC"/>
    <w:rsid w:val="00AA49EB"/>
    <w:rsid w:val="00AB0DC1"/>
    <w:rsid w:val="00AB350A"/>
    <w:rsid w:val="00AB4631"/>
    <w:rsid w:val="00AB6981"/>
    <w:rsid w:val="00AC5820"/>
    <w:rsid w:val="00AD16DD"/>
    <w:rsid w:val="00AD1CD8"/>
    <w:rsid w:val="00AD70D2"/>
    <w:rsid w:val="00AE02C1"/>
    <w:rsid w:val="00AE61D1"/>
    <w:rsid w:val="00AE77BB"/>
    <w:rsid w:val="00AF3003"/>
    <w:rsid w:val="00B05D84"/>
    <w:rsid w:val="00B10E9C"/>
    <w:rsid w:val="00B1426C"/>
    <w:rsid w:val="00B17A8D"/>
    <w:rsid w:val="00B258BB"/>
    <w:rsid w:val="00B3074E"/>
    <w:rsid w:val="00B320E3"/>
    <w:rsid w:val="00B3684A"/>
    <w:rsid w:val="00B3729D"/>
    <w:rsid w:val="00B51BA6"/>
    <w:rsid w:val="00B52828"/>
    <w:rsid w:val="00B5725C"/>
    <w:rsid w:val="00B644D9"/>
    <w:rsid w:val="00B65937"/>
    <w:rsid w:val="00B67B97"/>
    <w:rsid w:val="00B7315D"/>
    <w:rsid w:val="00B7379F"/>
    <w:rsid w:val="00B75E77"/>
    <w:rsid w:val="00B80686"/>
    <w:rsid w:val="00B918AC"/>
    <w:rsid w:val="00B91C30"/>
    <w:rsid w:val="00B91F65"/>
    <w:rsid w:val="00B9335B"/>
    <w:rsid w:val="00B968C8"/>
    <w:rsid w:val="00BA048E"/>
    <w:rsid w:val="00BA04DF"/>
    <w:rsid w:val="00BA2CD7"/>
    <w:rsid w:val="00BA3EC5"/>
    <w:rsid w:val="00BA51D9"/>
    <w:rsid w:val="00BA5977"/>
    <w:rsid w:val="00BA6A0C"/>
    <w:rsid w:val="00BA7594"/>
    <w:rsid w:val="00BB1BF6"/>
    <w:rsid w:val="00BB490B"/>
    <w:rsid w:val="00BB5118"/>
    <w:rsid w:val="00BB5645"/>
    <w:rsid w:val="00BB5DFC"/>
    <w:rsid w:val="00BB7DF5"/>
    <w:rsid w:val="00BC40B1"/>
    <w:rsid w:val="00BD279D"/>
    <w:rsid w:val="00BD5479"/>
    <w:rsid w:val="00BD59CE"/>
    <w:rsid w:val="00BD6BB8"/>
    <w:rsid w:val="00BD7A23"/>
    <w:rsid w:val="00BE4DD2"/>
    <w:rsid w:val="00BF1721"/>
    <w:rsid w:val="00BF53F2"/>
    <w:rsid w:val="00C01A4C"/>
    <w:rsid w:val="00C050CC"/>
    <w:rsid w:val="00C10D23"/>
    <w:rsid w:val="00C14F55"/>
    <w:rsid w:val="00C23C46"/>
    <w:rsid w:val="00C259BF"/>
    <w:rsid w:val="00C30A15"/>
    <w:rsid w:val="00C34763"/>
    <w:rsid w:val="00C4494A"/>
    <w:rsid w:val="00C47F3E"/>
    <w:rsid w:val="00C51E37"/>
    <w:rsid w:val="00C56A9B"/>
    <w:rsid w:val="00C628B1"/>
    <w:rsid w:val="00C657A8"/>
    <w:rsid w:val="00C66BA2"/>
    <w:rsid w:val="00C73436"/>
    <w:rsid w:val="00C84E8E"/>
    <w:rsid w:val="00C856F4"/>
    <w:rsid w:val="00C90B25"/>
    <w:rsid w:val="00C914BD"/>
    <w:rsid w:val="00C95985"/>
    <w:rsid w:val="00C961CC"/>
    <w:rsid w:val="00C9778B"/>
    <w:rsid w:val="00C979AE"/>
    <w:rsid w:val="00CA3559"/>
    <w:rsid w:val="00CB79C3"/>
    <w:rsid w:val="00CC1C39"/>
    <w:rsid w:val="00CC39F9"/>
    <w:rsid w:val="00CC4988"/>
    <w:rsid w:val="00CC5026"/>
    <w:rsid w:val="00CC63D6"/>
    <w:rsid w:val="00CC68D0"/>
    <w:rsid w:val="00CC7AFA"/>
    <w:rsid w:val="00CD2451"/>
    <w:rsid w:val="00CE0B19"/>
    <w:rsid w:val="00CE3B53"/>
    <w:rsid w:val="00CE4A81"/>
    <w:rsid w:val="00CE7AF9"/>
    <w:rsid w:val="00CF1024"/>
    <w:rsid w:val="00CF194B"/>
    <w:rsid w:val="00CF2AF5"/>
    <w:rsid w:val="00CF359B"/>
    <w:rsid w:val="00CF39F2"/>
    <w:rsid w:val="00CF62B0"/>
    <w:rsid w:val="00CF7F0B"/>
    <w:rsid w:val="00D00537"/>
    <w:rsid w:val="00D01DD5"/>
    <w:rsid w:val="00D034C0"/>
    <w:rsid w:val="00D03582"/>
    <w:rsid w:val="00D03F9A"/>
    <w:rsid w:val="00D05437"/>
    <w:rsid w:val="00D06D51"/>
    <w:rsid w:val="00D10108"/>
    <w:rsid w:val="00D17487"/>
    <w:rsid w:val="00D23432"/>
    <w:rsid w:val="00D235D8"/>
    <w:rsid w:val="00D24991"/>
    <w:rsid w:val="00D25A5F"/>
    <w:rsid w:val="00D34E67"/>
    <w:rsid w:val="00D46A64"/>
    <w:rsid w:val="00D50255"/>
    <w:rsid w:val="00D52BD7"/>
    <w:rsid w:val="00D54172"/>
    <w:rsid w:val="00D55537"/>
    <w:rsid w:val="00D55A78"/>
    <w:rsid w:val="00D55EE2"/>
    <w:rsid w:val="00D66520"/>
    <w:rsid w:val="00D7237E"/>
    <w:rsid w:val="00D7387B"/>
    <w:rsid w:val="00D86DC8"/>
    <w:rsid w:val="00D87C66"/>
    <w:rsid w:val="00D90585"/>
    <w:rsid w:val="00DA0394"/>
    <w:rsid w:val="00DA135D"/>
    <w:rsid w:val="00DA1EB4"/>
    <w:rsid w:val="00DA3AF0"/>
    <w:rsid w:val="00DA4B8A"/>
    <w:rsid w:val="00DB3570"/>
    <w:rsid w:val="00DB3ECA"/>
    <w:rsid w:val="00DC6991"/>
    <w:rsid w:val="00DC7C38"/>
    <w:rsid w:val="00DD0F43"/>
    <w:rsid w:val="00DD11FD"/>
    <w:rsid w:val="00DD341F"/>
    <w:rsid w:val="00DD53E1"/>
    <w:rsid w:val="00DD54C0"/>
    <w:rsid w:val="00DE24E0"/>
    <w:rsid w:val="00DE34CF"/>
    <w:rsid w:val="00DE477E"/>
    <w:rsid w:val="00DE67FB"/>
    <w:rsid w:val="00DF343E"/>
    <w:rsid w:val="00E13F3D"/>
    <w:rsid w:val="00E14D7D"/>
    <w:rsid w:val="00E1748E"/>
    <w:rsid w:val="00E20322"/>
    <w:rsid w:val="00E2067E"/>
    <w:rsid w:val="00E21CC4"/>
    <w:rsid w:val="00E34898"/>
    <w:rsid w:val="00E37029"/>
    <w:rsid w:val="00E40EEB"/>
    <w:rsid w:val="00E702AB"/>
    <w:rsid w:val="00E716C1"/>
    <w:rsid w:val="00E717C5"/>
    <w:rsid w:val="00E733A0"/>
    <w:rsid w:val="00E73EE4"/>
    <w:rsid w:val="00E746C3"/>
    <w:rsid w:val="00E77B87"/>
    <w:rsid w:val="00E77C2C"/>
    <w:rsid w:val="00E814FE"/>
    <w:rsid w:val="00E83DFE"/>
    <w:rsid w:val="00E8742B"/>
    <w:rsid w:val="00E9504A"/>
    <w:rsid w:val="00E9626C"/>
    <w:rsid w:val="00E97B78"/>
    <w:rsid w:val="00EA272B"/>
    <w:rsid w:val="00EA6BD9"/>
    <w:rsid w:val="00EA7E97"/>
    <w:rsid w:val="00EB09B7"/>
    <w:rsid w:val="00EB40F5"/>
    <w:rsid w:val="00EC10F9"/>
    <w:rsid w:val="00EC34D8"/>
    <w:rsid w:val="00EC51B2"/>
    <w:rsid w:val="00EC6B08"/>
    <w:rsid w:val="00EE16C4"/>
    <w:rsid w:val="00EE6691"/>
    <w:rsid w:val="00EE7D7C"/>
    <w:rsid w:val="00EF0291"/>
    <w:rsid w:val="00EF3B36"/>
    <w:rsid w:val="00F0098D"/>
    <w:rsid w:val="00F11469"/>
    <w:rsid w:val="00F11E21"/>
    <w:rsid w:val="00F173A4"/>
    <w:rsid w:val="00F25D98"/>
    <w:rsid w:val="00F27265"/>
    <w:rsid w:val="00F300FB"/>
    <w:rsid w:val="00F36259"/>
    <w:rsid w:val="00F5431D"/>
    <w:rsid w:val="00F637A3"/>
    <w:rsid w:val="00F6494A"/>
    <w:rsid w:val="00F710EB"/>
    <w:rsid w:val="00F72FAA"/>
    <w:rsid w:val="00F73479"/>
    <w:rsid w:val="00F75DFD"/>
    <w:rsid w:val="00F76F15"/>
    <w:rsid w:val="00F81171"/>
    <w:rsid w:val="00F83C03"/>
    <w:rsid w:val="00F92678"/>
    <w:rsid w:val="00FA2C28"/>
    <w:rsid w:val="00FB4454"/>
    <w:rsid w:val="00FB6386"/>
    <w:rsid w:val="00FB718B"/>
    <w:rsid w:val="00FD1BD3"/>
    <w:rsid w:val="00FD22E5"/>
    <w:rsid w:val="00FD44EF"/>
    <w:rsid w:val="00FD78C2"/>
    <w:rsid w:val="00FE0948"/>
    <w:rsid w:val="00FE22AD"/>
    <w:rsid w:val="00FE6E80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4F6FEA"/>
  <w15:docId w15:val="{753D5254-2632-494C-AA65-0872F735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7DE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419E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F9640-258A-4131-9313-EBC0B00E7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1220</Words>
  <Characters>6958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8162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2021-08-31T07:47:00Z</dcterms:created>
  <dcterms:modified xsi:type="dcterms:W3CDTF">2021-08-31T07:47:00Z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