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DA4A5" w14:textId="77777777" w:rsidR="00481E3E" w:rsidRDefault="00481E3E" w:rsidP="00481E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R5s210814</w:t>
        </w:r>
      </w:fldSimple>
    </w:p>
    <w:p w14:paraId="3862314C" w14:textId="77777777" w:rsidR="00481E3E" w:rsidRDefault="00481E3E" w:rsidP="00481E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1E3E" w14:paraId="5D6AF905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A04E8" w14:textId="77777777" w:rsidR="00481E3E" w:rsidRDefault="00481E3E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81E3E" w14:paraId="0D4318D8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E00C41" w14:textId="77777777" w:rsidR="00481E3E" w:rsidRDefault="00481E3E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1E3E" w14:paraId="07F47E2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CDA6D" w14:textId="77777777"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14:paraId="28AEBB2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4997C5D4" w14:textId="77777777" w:rsidR="00481E3E" w:rsidRDefault="00481E3E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8D29EF" w14:textId="77777777" w:rsidR="00481E3E" w:rsidRPr="00410371" w:rsidRDefault="00481E3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688EA072" w14:textId="77777777" w:rsidR="00481E3E" w:rsidRDefault="00481E3E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AE2176" w14:textId="77777777" w:rsidR="00481E3E" w:rsidRPr="00410371" w:rsidRDefault="00481E3E" w:rsidP="007617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4635</w:t>
              </w:r>
            </w:fldSimple>
          </w:p>
        </w:tc>
        <w:tc>
          <w:tcPr>
            <w:tcW w:w="709" w:type="dxa"/>
          </w:tcPr>
          <w:p w14:paraId="2D4682DC" w14:textId="77777777" w:rsidR="00481E3E" w:rsidRDefault="00481E3E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170758" w14:textId="77777777" w:rsidR="00481E3E" w:rsidRPr="00410371" w:rsidRDefault="00481E3E" w:rsidP="007617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F817124" w14:textId="77777777" w:rsidR="00481E3E" w:rsidRDefault="00481E3E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DE586F" w14:textId="77777777" w:rsidR="00481E3E" w:rsidRPr="00410371" w:rsidRDefault="00481E3E" w:rsidP="007617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F35273" w14:textId="77777777" w:rsidR="00481E3E" w:rsidRDefault="00481E3E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481E3E" w14:paraId="0728552E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DA10D" w14:textId="77777777" w:rsidR="00481E3E" w:rsidRDefault="00481E3E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481E3E" w14:paraId="29D7BBFE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5876F1" w14:textId="77777777" w:rsidR="00481E3E" w:rsidRPr="00F25D98" w:rsidRDefault="00481E3E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1E3E" w14:paraId="2B33B375" w14:textId="77777777" w:rsidTr="00761781">
        <w:tc>
          <w:tcPr>
            <w:tcW w:w="9641" w:type="dxa"/>
            <w:gridSpan w:val="9"/>
          </w:tcPr>
          <w:p w14:paraId="5453BAD7" w14:textId="77777777"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7851D0" w14:textId="77777777" w:rsidR="00481E3E" w:rsidRDefault="00481E3E" w:rsidP="00481E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1E3E" w14:paraId="5A49DC00" w14:textId="77777777" w:rsidTr="00761781">
        <w:tc>
          <w:tcPr>
            <w:tcW w:w="2835" w:type="dxa"/>
          </w:tcPr>
          <w:p w14:paraId="17E78F40" w14:textId="77777777" w:rsidR="00481E3E" w:rsidRDefault="00481E3E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F594D" w14:textId="77777777" w:rsidR="00481E3E" w:rsidRDefault="00481E3E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C1AAA7" w14:textId="77777777" w:rsidR="00481E3E" w:rsidRDefault="00481E3E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BC8DAE" w14:textId="77777777" w:rsidR="00481E3E" w:rsidRDefault="00481E3E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940AD9" w14:textId="77777777" w:rsidR="00481E3E" w:rsidRDefault="00481E3E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712157" w14:textId="77777777" w:rsidR="00481E3E" w:rsidRDefault="00481E3E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18DFC6" w14:textId="77777777" w:rsidR="00481E3E" w:rsidRDefault="00481E3E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4D6840" w14:textId="77777777" w:rsidR="00481E3E" w:rsidRDefault="00481E3E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5375E" w14:textId="77777777" w:rsidR="00481E3E" w:rsidRDefault="00481E3E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89D772" w14:textId="77777777" w:rsidR="00481E3E" w:rsidRDefault="00481E3E" w:rsidP="00481E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1E3E" w14:paraId="501CD1FD" w14:textId="77777777" w:rsidTr="00761781">
        <w:tc>
          <w:tcPr>
            <w:tcW w:w="9640" w:type="dxa"/>
            <w:gridSpan w:val="11"/>
          </w:tcPr>
          <w:p w14:paraId="691B1C62" w14:textId="77777777"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14:paraId="15336C37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0B072" w14:textId="77777777" w:rsidR="00481E3E" w:rsidRDefault="00481E3E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E07F1" w14:textId="77777777" w:rsidR="00481E3E" w:rsidRDefault="00481E3E" w:rsidP="007617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6.2.3.24</w:t>
              </w:r>
            </w:fldSimple>
          </w:p>
        </w:tc>
      </w:tr>
      <w:tr w:rsidR="00481E3E" w14:paraId="563C2B9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0CB2E47" w14:textId="77777777" w:rsidR="00481E3E" w:rsidRDefault="00481E3E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BB51C1" w14:textId="77777777"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14:paraId="390E267F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D61D8FC" w14:textId="77777777" w:rsidR="00481E3E" w:rsidRDefault="00481E3E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CE292C" w14:textId="77777777" w:rsidR="00481E3E" w:rsidRDefault="00481E3E" w:rsidP="007617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81E3E" w14:paraId="4BECB2F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6EE7A1BD" w14:textId="77777777" w:rsidR="00481E3E" w:rsidRDefault="00481E3E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4B410" w14:textId="77777777" w:rsidR="00481E3E" w:rsidRDefault="00481E3E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81E3E" w14:paraId="091BCF3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29974F5" w14:textId="77777777" w:rsidR="00481E3E" w:rsidRDefault="00481E3E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28B7B0" w14:textId="77777777"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14:paraId="49695647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AE9BA51" w14:textId="77777777" w:rsidR="00481E3E" w:rsidRDefault="00481E3E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9D6B86" w14:textId="77777777" w:rsidR="00481E3E" w:rsidRDefault="00481E3E" w:rsidP="007617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932D311" w14:textId="77777777" w:rsidR="00481E3E" w:rsidRDefault="00481E3E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7EF6A" w14:textId="77777777" w:rsidR="00481E3E" w:rsidRDefault="00481E3E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8B735" w14:textId="77777777" w:rsidR="00481E3E" w:rsidRDefault="00481E3E" w:rsidP="007617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2021-08-01</w:t>
              </w:r>
            </w:fldSimple>
          </w:p>
        </w:tc>
      </w:tr>
      <w:tr w:rsidR="00481E3E" w14:paraId="45C1BE1A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691FBC74" w14:textId="77777777" w:rsidR="00481E3E" w:rsidRDefault="00481E3E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8DA61B" w14:textId="77777777"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2A05DE" w14:textId="77777777"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E800" w14:textId="77777777"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E3F883" w14:textId="77777777"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14:paraId="2D331434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A6BB18" w14:textId="77777777" w:rsidR="00481E3E" w:rsidRDefault="00481E3E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6464C7" w14:textId="77777777" w:rsidR="00481E3E" w:rsidRDefault="00481E3E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7B170F" w14:textId="77777777" w:rsidR="00481E3E" w:rsidRDefault="00481E3E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8286" w14:textId="77777777" w:rsidR="00481E3E" w:rsidRDefault="00481E3E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0C33FB" w14:textId="77777777" w:rsidR="00481E3E" w:rsidRDefault="00481E3E" w:rsidP="007617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481E3E" w14:paraId="0C6EE4DF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9AD793" w14:textId="77777777" w:rsidR="00481E3E" w:rsidRDefault="00481E3E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4CDD39" w14:textId="77777777" w:rsidR="00481E3E" w:rsidRDefault="00481E3E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CF9DBD" w14:textId="77777777" w:rsidR="00481E3E" w:rsidRDefault="00481E3E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20D3" w14:textId="77777777" w:rsidR="00481E3E" w:rsidRPr="007C2097" w:rsidRDefault="00481E3E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81E3E" w14:paraId="16F14A5C" w14:textId="77777777" w:rsidTr="00761781">
        <w:tc>
          <w:tcPr>
            <w:tcW w:w="1843" w:type="dxa"/>
          </w:tcPr>
          <w:p w14:paraId="154EE48E" w14:textId="77777777" w:rsidR="00481E3E" w:rsidRDefault="00481E3E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2CF24" w14:textId="77777777" w:rsidR="00481E3E" w:rsidRDefault="00481E3E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14:paraId="305B00F7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E5A54" w14:textId="77777777" w:rsidR="00481E3E" w:rsidRDefault="00481E3E" w:rsidP="0048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C171E" w14:textId="77777777" w:rsidR="00481E3E" w:rsidRDefault="00481E3E" w:rsidP="00481E3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An alternative solution was implemented for </w:t>
            </w:r>
            <w:r w:rsidRPr="008D6B35">
              <w:rPr>
                <w:noProof/>
              </w:rPr>
              <w:t>R5s210422</w:t>
            </w:r>
            <w:r>
              <w:rPr>
                <w:noProof/>
              </w:rPr>
              <w:t xml:space="preserve"> to solve problems </w:t>
            </w:r>
            <w:r>
              <w:rPr>
                <w:noProof/>
                <w:lang w:val="en-US"/>
              </w:rPr>
              <w:t>for some Legacy test cases: 6.2.3.21-6.2.3.29 and 19.4.1.</w:t>
            </w:r>
          </w:p>
          <w:p w14:paraId="052FA222" w14:textId="77777777" w:rsidR="00481E3E" w:rsidRDefault="00481E3E" w:rsidP="00481E3E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F6BA9BA" w14:textId="77777777" w:rsidR="00481E3E" w:rsidRPr="0032541E" w:rsidRDefault="00481E3E" w:rsidP="00481E3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solution was implemented for most of them but not for 6.2.3.24. This results in a runtime error for this testcase.</w:t>
            </w:r>
          </w:p>
        </w:tc>
      </w:tr>
      <w:tr w:rsidR="00481E3E" w14:paraId="641ABBF6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C6A5" w14:textId="77777777" w:rsidR="00481E3E" w:rsidRDefault="00481E3E" w:rsidP="00481E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1634A" w14:textId="77777777" w:rsidR="00481E3E" w:rsidRDefault="00481E3E" w:rsidP="00481E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14:paraId="732053DF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9C167" w14:textId="77777777" w:rsidR="00481E3E" w:rsidRDefault="00481E3E" w:rsidP="0048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D81FB" w14:textId="77777777" w:rsidR="00481E3E" w:rsidRPr="00300C5B" w:rsidRDefault="00481E3E" w:rsidP="00481E3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Applied same alternative solution proposed in </w:t>
            </w:r>
            <w:r w:rsidRPr="008D6B35">
              <w:rPr>
                <w:noProof/>
              </w:rPr>
              <w:t>R5s210422</w:t>
            </w:r>
            <w:r>
              <w:rPr>
                <w:noProof/>
              </w:rPr>
              <w:t xml:space="preserve"> for 6.2.3.24.</w:t>
            </w:r>
          </w:p>
        </w:tc>
      </w:tr>
      <w:tr w:rsidR="00481E3E" w14:paraId="59CCEF4F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E7C1C" w14:textId="77777777" w:rsidR="00481E3E" w:rsidRDefault="00481E3E" w:rsidP="00481E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C1FCF" w14:textId="77777777" w:rsidR="00481E3E" w:rsidRDefault="00481E3E" w:rsidP="00481E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14:paraId="27349C86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05A2DC" w14:textId="77777777" w:rsidR="00481E3E" w:rsidRDefault="00481E3E" w:rsidP="0048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5A0BF" w14:textId="77777777" w:rsidR="00481E3E" w:rsidRDefault="00481E3E" w:rsidP="00481E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Runtime error may occur</w:t>
            </w:r>
            <w:r w:rsidRPr="006316B2">
              <w:rPr>
                <w:noProof/>
              </w:rPr>
              <w:t>.</w:t>
            </w:r>
          </w:p>
        </w:tc>
      </w:tr>
      <w:tr w:rsidR="00481E3E" w14:paraId="45D552A8" w14:textId="77777777" w:rsidTr="00761781">
        <w:tc>
          <w:tcPr>
            <w:tcW w:w="2694" w:type="dxa"/>
            <w:gridSpan w:val="2"/>
          </w:tcPr>
          <w:p w14:paraId="2865920E" w14:textId="77777777" w:rsidR="00481E3E" w:rsidRDefault="00481E3E" w:rsidP="00481E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0E09A" w14:textId="77777777" w:rsidR="00481E3E" w:rsidRDefault="00481E3E" w:rsidP="00481E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14:paraId="372825B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0C14A" w14:textId="77777777" w:rsidR="00481E3E" w:rsidRDefault="00481E3E" w:rsidP="0048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3E796" w14:textId="77777777" w:rsidR="00481E3E" w:rsidRDefault="00481E3E" w:rsidP="00481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6.2.3.24</w:t>
            </w:r>
          </w:p>
        </w:tc>
      </w:tr>
      <w:tr w:rsidR="00481E3E" w14:paraId="228CBAEB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B5DC8" w14:textId="77777777" w:rsidR="00481E3E" w:rsidRDefault="00481E3E" w:rsidP="00481E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99101" w14:textId="77777777" w:rsidR="00481E3E" w:rsidRDefault="00481E3E" w:rsidP="00481E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E3E" w14:paraId="50F01467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B7E0D" w14:textId="77777777" w:rsidR="00481E3E" w:rsidRDefault="00481E3E" w:rsidP="0048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F606F" w14:textId="77777777" w:rsidR="00481E3E" w:rsidRDefault="00481E3E" w:rsidP="00481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36681" w14:textId="77777777" w:rsidR="00481E3E" w:rsidRDefault="00481E3E" w:rsidP="00481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F03715" w14:textId="77777777" w:rsidR="00481E3E" w:rsidRDefault="00481E3E" w:rsidP="00481E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E00C3" w14:textId="77777777" w:rsidR="00481E3E" w:rsidRDefault="00481E3E" w:rsidP="00481E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E3E" w14:paraId="0DB57ECB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B8BE9" w14:textId="77777777" w:rsidR="00481E3E" w:rsidRDefault="00481E3E" w:rsidP="0048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330FA" w14:textId="77777777" w:rsidR="00481E3E" w:rsidRDefault="00481E3E" w:rsidP="00481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ABDA9" w14:textId="77777777" w:rsidR="00481E3E" w:rsidRDefault="00481E3E" w:rsidP="00481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AEA3D" w14:textId="77777777" w:rsidR="00481E3E" w:rsidRDefault="00481E3E" w:rsidP="00481E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90AEF" w14:textId="77777777" w:rsidR="00481E3E" w:rsidRDefault="00481E3E" w:rsidP="00481E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E3E" w14:paraId="425DCC41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DF0EA" w14:textId="77777777" w:rsidR="00481E3E" w:rsidRDefault="00481E3E" w:rsidP="00481E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FF935" w14:textId="77777777" w:rsidR="00481E3E" w:rsidRDefault="00481E3E" w:rsidP="00481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82293" w14:textId="77777777" w:rsidR="00481E3E" w:rsidRDefault="00481E3E" w:rsidP="00481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C31D58" w14:textId="77777777" w:rsidR="00481E3E" w:rsidRDefault="00481E3E" w:rsidP="00481E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99ECC" w14:textId="77777777" w:rsidR="00481E3E" w:rsidRDefault="00481E3E" w:rsidP="00481E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E3E" w14:paraId="0EA7ED3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1B2C8" w14:textId="77777777" w:rsidR="00481E3E" w:rsidRDefault="00481E3E" w:rsidP="00481E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45BFA" w14:textId="77777777" w:rsidR="00481E3E" w:rsidRDefault="00481E3E" w:rsidP="00481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95DEF" w14:textId="77777777" w:rsidR="00481E3E" w:rsidRDefault="00481E3E" w:rsidP="00481E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58B0B" w14:textId="77777777" w:rsidR="00481E3E" w:rsidRDefault="00481E3E" w:rsidP="00481E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3EA15" w14:textId="77777777" w:rsidR="00481E3E" w:rsidRDefault="00481E3E" w:rsidP="00481E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E3E" w14:paraId="3C066C33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50D2F" w14:textId="77777777" w:rsidR="00481E3E" w:rsidRDefault="00481E3E" w:rsidP="00481E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179D9E" w14:textId="77777777" w:rsidR="00481E3E" w:rsidRDefault="00481E3E" w:rsidP="00481E3E">
            <w:pPr>
              <w:pStyle w:val="CRCoverPage"/>
              <w:spacing w:after="0"/>
              <w:rPr>
                <w:noProof/>
              </w:rPr>
            </w:pPr>
          </w:p>
        </w:tc>
      </w:tr>
      <w:tr w:rsidR="00481E3E" w14:paraId="32547B8F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71A40A" w14:textId="77777777" w:rsidR="00481E3E" w:rsidRDefault="00481E3E" w:rsidP="0048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EF75C" w14:textId="77777777" w:rsidR="00481E3E" w:rsidRDefault="00481E3E" w:rsidP="00481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Original issue reported in </w:t>
            </w:r>
            <w:r w:rsidRPr="008D6B35">
              <w:rPr>
                <w:noProof/>
              </w:rPr>
              <w:t>R5s210422</w:t>
            </w:r>
          </w:p>
        </w:tc>
      </w:tr>
      <w:tr w:rsidR="00481E3E" w:rsidRPr="008863B9" w14:paraId="76CBBE1E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4EF98" w14:textId="77777777" w:rsidR="00481E3E" w:rsidRPr="008863B9" w:rsidRDefault="00481E3E" w:rsidP="0048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388179" w14:textId="77777777" w:rsidR="00481E3E" w:rsidRPr="008863B9" w:rsidRDefault="00481E3E" w:rsidP="00481E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1E3E" w14:paraId="13920F2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989D3" w14:textId="77777777" w:rsidR="00481E3E" w:rsidRDefault="00481E3E" w:rsidP="00481E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9201E" w14:textId="77777777" w:rsidR="00481E3E" w:rsidRDefault="00481E3E" w:rsidP="00481E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5BC13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0FBBA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F1F14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869938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D78368E" w14:textId="77777777" w:rsidR="00203995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03995" w:rsidRPr="002F3C46">
        <w:rPr>
          <w:rFonts w:ascii="Arial" w:hAnsi="Arial" w:cs="Arial"/>
          <w:iCs/>
        </w:rPr>
        <w:t>Table of Contents</w:t>
      </w:r>
      <w:r w:rsidR="00203995">
        <w:tab/>
      </w:r>
      <w:r w:rsidR="00203995">
        <w:fldChar w:fldCharType="begin"/>
      </w:r>
      <w:r w:rsidR="00203995">
        <w:instrText xml:space="preserve"> PAGEREF _Toc78699381 \h </w:instrText>
      </w:r>
      <w:r w:rsidR="00203995">
        <w:fldChar w:fldCharType="separate"/>
      </w:r>
      <w:r w:rsidR="00203995">
        <w:t>2</w:t>
      </w:r>
      <w:r w:rsidR="00203995">
        <w:fldChar w:fldCharType="end"/>
      </w:r>
    </w:p>
    <w:p w14:paraId="47D1BBD4" w14:textId="77777777" w:rsidR="00203995" w:rsidRDefault="0020399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F3C4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F3C4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_Toc78699382 \h </w:instrText>
      </w:r>
      <w:r>
        <w:fldChar w:fldCharType="separate"/>
      </w:r>
      <w:r>
        <w:t>3</w:t>
      </w:r>
      <w:r>
        <w:fldChar w:fldCharType="end"/>
      </w:r>
    </w:p>
    <w:p w14:paraId="541F907A" w14:textId="77777777" w:rsidR="00203995" w:rsidRDefault="002039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F3C46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F3C46">
        <w:rPr>
          <w:b/>
        </w:rPr>
        <w:t>Correction to function f_TC_6_2_3_24_EUTRA</w:t>
      </w:r>
      <w:r>
        <w:tab/>
      </w:r>
      <w:r>
        <w:fldChar w:fldCharType="begin"/>
      </w:r>
      <w:r>
        <w:instrText xml:space="preserve"> PAGEREF _Toc78699383 \h </w:instrText>
      </w:r>
      <w:r>
        <w:fldChar w:fldCharType="separate"/>
      </w:r>
      <w:r>
        <w:t>3</w:t>
      </w:r>
      <w:r>
        <w:fldChar w:fldCharType="end"/>
      </w:r>
    </w:p>
    <w:p w14:paraId="59F677B4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F5B16FF" w14:textId="77777777" w:rsidR="00446488" w:rsidRDefault="00446488" w:rsidP="00446488"/>
    <w:p w14:paraId="448E0FF9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8699382"/>
      <w:r w:rsidRPr="00854C55">
        <w:rPr>
          <w:b/>
        </w:rPr>
        <w:t>Corrections required</w:t>
      </w:r>
      <w:bookmarkEnd w:id="2"/>
      <w:bookmarkEnd w:id="3"/>
      <w:bookmarkEnd w:id="4"/>
    </w:p>
    <w:p w14:paraId="1907AD69" w14:textId="77777777" w:rsidR="00446488" w:rsidRDefault="00C623F6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78699383"/>
      <w:r w:rsidRPr="00C623F6">
        <w:rPr>
          <w:b/>
        </w:rPr>
        <w:t xml:space="preserve">Correction to function </w:t>
      </w:r>
      <w:r w:rsidR="00674819" w:rsidRPr="00674819">
        <w:rPr>
          <w:b/>
        </w:rPr>
        <w:t>f_TC_6_2_3_24_EUTRA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40F209AE" w14:textId="77777777" w:rsidTr="00E14D7D">
        <w:trPr>
          <w:trHeight w:val="447"/>
        </w:trPr>
        <w:tc>
          <w:tcPr>
            <w:tcW w:w="1985" w:type="dxa"/>
          </w:tcPr>
          <w:p w14:paraId="5694427A" w14:textId="77777777"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0C7180B" w14:textId="77777777" w:rsidR="005C576A" w:rsidRPr="00C623F6" w:rsidRDefault="00674819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674819">
              <w:rPr>
                <w:noProof/>
              </w:rPr>
              <w:t>f_TC_6_2_3_24_EUTRA</w:t>
            </w:r>
          </w:p>
        </w:tc>
      </w:tr>
      <w:tr w:rsidR="005C576A" w14:paraId="744885DF" w14:textId="77777777" w:rsidTr="00E14D7D">
        <w:trPr>
          <w:trHeight w:val="452"/>
        </w:trPr>
        <w:tc>
          <w:tcPr>
            <w:tcW w:w="1985" w:type="dxa"/>
          </w:tcPr>
          <w:p w14:paraId="206A2E15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4769540" w14:textId="77777777" w:rsidR="00674819" w:rsidRPr="00674819" w:rsidRDefault="00674819" w:rsidP="00674819">
            <w:pPr>
              <w:pStyle w:val="CRCoverPage"/>
              <w:rPr>
                <w:noProof/>
              </w:rPr>
            </w:pPr>
            <w:r>
              <w:rPr>
                <w:bCs/>
                <w:lang w:val="en-US"/>
              </w:rPr>
              <w:t xml:space="preserve"> Alternative solution proposed with </w:t>
            </w:r>
            <w:r w:rsidRPr="008D6B35">
              <w:rPr>
                <w:noProof/>
              </w:rPr>
              <w:t>R5s210422</w:t>
            </w:r>
            <w:r>
              <w:rPr>
                <w:noProof/>
              </w:rPr>
              <w:t xml:space="preserve"> was not applied to this test case.</w:t>
            </w:r>
          </w:p>
        </w:tc>
      </w:tr>
      <w:tr w:rsidR="00617F63" w14:paraId="311ADCDF" w14:textId="77777777" w:rsidTr="00E14D7D">
        <w:tc>
          <w:tcPr>
            <w:tcW w:w="1985" w:type="dxa"/>
          </w:tcPr>
          <w:p w14:paraId="1D44C31C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1FDCFD4" w14:textId="77777777" w:rsidR="00617F63" w:rsidRPr="00300C5B" w:rsidRDefault="006C53C4" w:rsidP="001D13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  <w:r w:rsidR="00674819">
              <w:rPr>
                <w:noProof/>
                <w:lang w:val="en-US"/>
              </w:rPr>
              <w:t xml:space="preserve">Applied same alternative solution proposed in </w:t>
            </w:r>
            <w:r w:rsidR="00674819" w:rsidRPr="008D6B35">
              <w:rPr>
                <w:noProof/>
              </w:rPr>
              <w:t>R5s210422</w:t>
            </w:r>
            <w:r w:rsidR="00674819">
              <w:rPr>
                <w:noProof/>
              </w:rPr>
              <w:t>.</w:t>
            </w:r>
          </w:p>
        </w:tc>
      </w:tr>
      <w:tr w:rsidR="00617F63" w:rsidRPr="00674819" w14:paraId="3C864E9E" w14:textId="77777777" w:rsidTr="00E14D7D">
        <w:tc>
          <w:tcPr>
            <w:tcW w:w="1985" w:type="dxa"/>
          </w:tcPr>
          <w:p w14:paraId="6E981D5E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CAB8E7E" w14:textId="77777777" w:rsidR="00617F63" w:rsidRPr="00674819" w:rsidRDefault="00674819" w:rsidP="001D13E3">
            <w:pPr>
              <w:spacing w:after="0"/>
              <w:rPr>
                <w:rFonts w:ascii="Arial" w:hAnsi="Arial" w:cs="Arial"/>
                <w:noProof/>
                <w:lang w:val="de-DE"/>
              </w:rPr>
            </w:pPr>
            <w:r w:rsidRPr="00674819">
              <w:rPr>
                <w:rFonts w:ascii="Arial" w:hAnsi="Arial" w:cs="Arial"/>
                <w:noProof/>
                <w:lang w:val="de-DE"/>
              </w:rPr>
              <w:t>LTE_IRAT\6_2</w:t>
            </w:r>
            <w:r w:rsidR="00DB0C77" w:rsidRPr="00674819">
              <w:rPr>
                <w:rFonts w:ascii="Arial" w:hAnsi="Arial" w:cs="Arial"/>
                <w:noProof/>
                <w:lang w:val="de-DE"/>
              </w:rPr>
              <w:t>\</w:t>
            </w:r>
            <w:r w:rsidR="00AB72B0" w:rsidRPr="00674819">
              <w:rPr>
                <w:rFonts w:ascii="Arial" w:hAnsi="Arial" w:cs="Arial"/>
                <w:noProof/>
                <w:lang w:val="de-DE"/>
              </w:rPr>
              <w:t>NG</w:t>
            </w:r>
            <w:r w:rsidR="001D13E3" w:rsidRPr="00674819">
              <w:rPr>
                <w:rFonts w:ascii="Arial" w:hAnsi="Arial" w:cs="Arial"/>
                <w:noProof/>
                <w:lang w:val="de-DE"/>
              </w:rPr>
              <w:t>_NAS</w:t>
            </w:r>
            <w:r w:rsidR="00DB0C77" w:rsidRPr="00674819">
              <w:rPr>
                <w:rFonts w:ascii="Arial" w:hAnsi="Arial" w:cs="Arial"/>
                <w:noProof/>
                <w:lang w:val="de-DE"/>
              </w:rPr>
              <w:t>\</w:t>
            </w:r>
            <w:r w:rsidRPr="00674819">
              <w:rPr>
                <w:rFonts w:ascii="Arial" w:hAnsi="Arial" w:cs="Arial"/>
                <w:noProof/>
                <w:lang w:val="de-DE"/>
              </w:rPr>
              <w:t>InterRat_CellReSelection_GtoE</w:t>
            </w:r>
            <w:r w:rsidR="00BF6689" w:rsidRPr="00674819">
              <w:rPr>
                <w:rFonts w:ascii="Arial" w:hAnsi="Arial" w:cs="Arial"/>
                <w:noProof/>
                <w:lang w:val="de-DE"/>
              </w:rPr>
              <w:t>.ttcn</w:t>
            </w:r>
          </w:p>
        </w:tc>
      </w:tr>
      <w:tr w:rsidR="00617F63" w:rsidRPr="00E751F5" w14:paraId="1109F38F" w14:textId="77777777" w:rsidTr="00E14D7D">
        <w:tc>
          <w:tcPr>
            <w:tcW w:w="1985" w:type="dxa"/>
          </w:tcPr>
          <w:p w14:paraId="0782CAE2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2944DDA" w14:textId="77777777" w:rsidR="00617F63" w:rsidRPr="009606FD" w:rsidRDefault="009606FD" w:rsidP="00617F63">
            <w:pPr>
              <w:rPr>
                <w:rFonts w:ascii="Arial" w:hAnsi="Arial"/>
                <w:highlight w:val="cyan"/>
              </w:rPr>
            </w:pPr>
            <w:r w:rsidRPr="009606FD">
              <w:rPr>
                <w:rFonts w:ascii="Arial" w:hAnsi="Arial"/>
                <w:highlight w:val="cyan"/>
              </w:rPr>
              <w:t>Accepted.</w:t>
            </w:r>
          </w:p>
          <w:p w14:paraId="3FADFE84" w14:textId="45966FBE" w:rsidR="009606FD" w:rsidRPr="009606FD" w:rsidRDefault="009606FD" w:rsidP="00617F6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Also r</w:t>
            </w:r>
            <w:r w:rsidRPr="009606FD">
              <w:rPr>
                <w:rFonts w:ascii="Arial" w:hAnsi="Arial"/>
                <w:highlight w:val="cyan"/>
              </w:rPr>
              <w:t xml:space="preserve">emoved this parameter from </w:t>
            </w:r>
            <w:r w:rsidRPr="009606FD">
              <w:rPr>
                <w:rFonts w:ascii="Arial" w:hAnsi="Arial"/>
                <w:highlight w:val="cyan"/>
              </w:rPr>
              <w:t>f_TC_6_2_3_21_EUTRA</w:t>
            </w:r>
            <w:r w:rsidRPr="009606FD">
              <w:rPr>
                <w:rFonts w:ascii="Arial" w:hAnsi="Arial"/>
                <w:highlight w:val="cyan"/>
              </w:rPr>
              <w:t xml:space="preserve"> as </w:t>
            </w:r>
            <w:r>
              <w:rPr>
                <w:rFonts w:ascii="Arial" w:hAnsi="Arial"/>
                <w:highlight w:val="cyan"/>
              </w:rPr>
              <w:t>this change</w:t>
            </w:r>
            <w:r w:rsidRPr="009606FD">
              <w:rPr>
                <w:rFonts w:ascii="Arial" w:hAnsi="Arial"/>
                <w:highlight w:val="cyan"/>
              </w:rPr>
              <w:t xml:space="preserve"> is not required for this test case.</w:t>
            </w:r>
          </w:p>
        </w:tc>
      </w:tr>
    </w:tbl>
    <w:p w14:paraId="45D1741D" w14:textId="77777777" w:rsidR="001E41F3" w:rsidRDefault="001E41F3">
      <w:pPr>
        <w:rPr>
          <w:noProof/>
          <w:lang w:val="en-US"/>
        </w:rPr>
      </w:pPr>
    </w:p>
    <w:p w14:paraId="0F605B19" w14:textId="77777777" w:rsidR="00300C5B" w:rsidRDefault="00300C5B" w:rsidP="00300C5B">
      <w:pPr>
        <w:rPr>
          <w:noProof/>
        </w:rPr>
      </w:pPr>
    </w:p>
    <w:p w14:paraId="7E938A65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0AAB2B3F" w14:textId="77777777" w:rsidTr="000441DD">
        <w:tc>
          <w:tcPr>
            <w:tcW w:w="9855" w:type="dxa"/>
          </w:tcPr>
          <w:p w14:paraId="7D314D5B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6771A83F" w14:textId="77777777" w:rsidR="000B1EA3" w:rsidRPr="000B1EA3" w:rsidRDefault="000B1EA3" w:rsidP="000B1EA3">
            <w:pPr>
              <w:spacing w:after="0"/>
              <w:rPr>
                <w:rFonts w:ascii="Arial" w:hAnsi="Arial"/>
                <w:lang w:eastAsia="en-GB"/>
              </w:rPr>
            </w:pPr>
            <w:r w:rsidRPr="000B1EA3">
              <w:rPr>
                <w:rFonts w:ascii="Arial" w:hAnsi="Arial"/>
                <w:lang w:eastAsia="en-GB"/>
              </w:rPr>
              <w:t xml:space="preserve">    // Switch off UE and expect Detach Request</w:t>
            </w:r>
          </w:p>
          <w:p w14:paraId="0E507366" w14:textId="77777777" w:rsidR="000B1EA3" w:rsidRPr="000B1EA3" w:rsidRDefault="000B1EA3" w:rsidP="000B1EA3">
            <w:pPr>
              <w:spacing w:after="0"/>
              <w:rPr>
                <w:rFonts w:ascii="Arial" w:hAnsi="Arial"/>
                <w:lang w:eastAsia="en-GB"/>
              </w:rPr>
            </w:pPr>
            <w:r w:rsidRPr="000B1EA3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0B1EA3">
              <w:rPr>
                <w:rFonts w:ascii="Arial" w:hAnsi="Arial"/>
                <w:lang w:eastAsia="en-GB"/>
              </w:rPr>
              <w:t>f_EUTRA_</w:t>
            </w:r>
            <w:proofErr w:type="gramStart"/>
            <w:r w:rsidRPr="000B1EA3">
              <w:rPr>
                <w:rFonts w:ascii="Arial" w:hAnsi="Arial"/>
                <w:lang w:eastAsia="en-GB"/>
              </w:rPr>
              <w:t>Postamble</w:t>
            </w:r>
            <w:proofErr w:type="spellEnd"/>
            <w:r w:rsidRPr="000B1EA3">
              <w:rPr>
                <w:rFonts w:ascii="Arial" w:hAnsi="Arial"/>
                <w:lang w:eastAsia="en-GB"/>
              </w:rPr>
              <w:t>(</w:t>
            </w:r>
            <w:proofErr w:type="gramEnd"/>
            <w:r w:rsidRPr="000B1EA3">
              <w:rPr>
                <w:rFonts w:ascii="Arial" w:hAnsi="Arial"/>
                <w:lang w:eastAsia="en-GB"/>
              </w:rPr>
              <w:t xml:space="preserve">eutra_Cell1, </w:t>
            </w:r>
            <w:proofErr w:type="spellStart"/>
            <w:r w:rsidRPr="000B1EA3">
              <w:rPr>
                <w:rFonts w:ascii="Arial" w:hAnsi="Arial"/>
                <w:lang w:eastAsia="en-GB"/>
              </w:rPr>
              <w:t>v_PostambleState</w:t>
            </w:r>
            <w:proofErr w:type="spellEnd"/>
            <w:r w:rsidRPr="000B1EA3">
              <w:rPr>
                <w:rFonts w:ascii="Arial" w:hAnsi="Arial"/>
                <w:lang w:eastAsia="en-GB"/>
              </w:rPr>
              <w:t>); // @sic R5s120793, R5s150206, R5s150941, R5s210422 sic@</w:t>
            </w:r>
          </w:p>
          <w:p w14:paraId="3F67C2DB" w14:textId="77777777" w:rsidR="00300C5B" w:rsidRPr="004031F3" w:rsidRDefault="00300C5B" w:rsidP="00AB6C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0F5F7B6F" w14:textId="77777777" w:rsidTr="000441DD">
        <w:tc>
          <w:tcPr>
            <w:tcW w:w="9855" w:type="dxa"/>
          </w:tcPr>
          <w:p w14:paraId="63A6C1A3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D0F1668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26DB7FC1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4DC0DF23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1E1A45CE" w14:textId="77777777" w:rsidTr="000441DD">
        <w:tc>
          <w:tcPr>
            <w:tcW w:w="9855" w:type="dxa"/>
          </w:tcPr>
          <w:p w14:paraId="7B3D1B40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24B68C6" w14:textId="77777777" w:rsidR="00674819" w:rsidRPr="00674819" w:rsidRDefault="00674819" w:rsidP="00674819">
            <w:pPr>
              <w:spacing w:after="0"/>
              <w:rPr>
                <w:rFonts w:ascii="Arial" w:hAnsi="Arial"/>
                <w:lang w:eastAsia="en-GB"/>
              </w:rPr>
            </w:pPr>
            <w:r w:rsidRPr="00674819">
              <w:rPr>
                <w:rFonts w:ascii="Arial" w:hAnsi="Arial"/>
                <w:lang w:eastAsia="en-GB"/>
              </w:rPr>
              <w:t xml:space="preserve">    // Switch off UE and expect Detach Request</w:t>
            </w:r>
          </w:p>
          <w:p w14:paraId="51FF5DF4" w14:textId="77777777" w:rsidR="00674819" w:rsidRPr="00674819" w:rsidRDefault="00674819" w:rsidP="00674819">
            <w:pPr>
              <w:spacing w:after="0"/>
              <w:rPr>
                <w:rFonts w:ascii="Arial" w:hAnsi="Arial"/>
                <w:lang w:eastAsia="en-GB"/>
              </w:rPr>
            </w:pPr>
            <w:r w:rsidRPr="00674819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74819">
              <w:rPr>
                <w:rFonts w:ascii="Arial" w:hAnsi="Arial"/>
                <w:lang w:eastAsia="en-GB"/>
              </w:rPr>
              <w:t>f_EUTRA_</w:t>
            </w:r>
            <w:proofErr w:type="gramStart"/>
            <w:r w:rsidRPr="00674819">
              <w:rPr>
                <w:rFonts w:ascii="Arial" w:hAnsi="Arial"/>
                <w:lang w:eastAsia="en-GB"/>
              </w:rPr>
              <w:t>Postamble</w:t>
            </w:r>
            <w:proofErr w:type="spellEnd"/>
            <w:r w:rsidRPr="00674819">
              <w:rPr>
                <w:rFonts w:ascii="Arial" w:hAnsi="Arial"/>
                <w:lang w:eastAsia="en-GB"/>
              </w:rPr>
              <w:t>(</w:t>
            </w:r>
            <w:proofErr w:type="gramEnd"/>
            <w:r w:rsidRPr="00674819">
              <w:rPr>
                <w:rFonts w:ascii="Arial" w:hAnsi="Arial"/>
                <w:lang w:eastAsia="en-GB"/>
              </w:rPr>
              <w:t xml:space="preserve">eutra_Cell1, </w:t>
            </w:r>
            <w:proofErr w:type="spellStart"/>
            <w:r w:rsidRPr="00674819">
              <w:rPr>
                <w:rFonts w:ascii="Arial" w:hAnsi="Arial"/>
                <w:lang w:eastAsia="en-GB"/>
              </w:rPr>
              <w:t>v_PostambleState</w:t>
            </w:r>
            <w:proofErr w:type="spellEnd"/>
            <w:r w:rsidRPr="00674819">
              <w:rPr>
                <w:rFonts w:ascii="Arial" w:hAnsi="Arial"/>
                <w:highlight w:val="yellow"/>
                <w:lang w:eastAsia="en-GB"/>
              </w:rPr>
              <w:t>, -, omit</w:t>
            </w:r>
            <w:r w:rsidRPr="00674819">
              <w:rPr>
                <w:rFonts w:ascii="Arial" w:hAnsi="Arial"/>
                <w:lang w:eastAsia="en-GB"/>
              </w:rPr>
              <w:t>); // @sic R5s120793, R5s150206, R5s150941, R5s210422 sic@</w:t>
            </w:r>
          </w:p>
          <w:p w14:paraId="4CC43461" w14:textId="77777777" w:rsidR="00300C5B" w:rsidRPr="004031F3" w:rsidRDefault="00300C5B" w:rsidP="00E2663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70F4BE22" w14:textId="77777777" w:rsidR="00300C5B" w:rsidRPr="00446488" w:rsidRDefault="00300C5B" w:rsidP="00203995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C8871" w14:textId="77777777" w:rsidR="00094212" w:rsidRDefault="00094212">
      <w:r>
        <w:separator/>
      </w:r>
    </w:p>
  </w:endnote>
  <w:endnote w:type="continuationSeparator" w:id="0">
    <w:p w14:paraId="013001AC" w14:textId="77777777" w:rsidR="00094212" w:rsidRDefault="00094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8B0B0" w14:textId="77777777" w:rsidR="00094212" w:rsidRDefault="00094212">
      <w:r>
        <w:separator/>
      </w:r>
    </w:p>
  </w:footnote>
  <w:footnote w:type="continuationSeparator" w:id="0">
    <w:p w14:paraId="5B44FB2F" w14:textId="77777777" w:rsidR="00094212" w:rsidRDefault="00094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E4518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67B4C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B29BA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3DCF2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38AD"/>
    <w:rsid w:val="000441DD"/>
    <w:rsid w:val="00046FE4"/>
    <w:rsid w:val="00063675"/>
    <w:rsid w:val="00067C29"/>
    <w:rsid w:val="000914DA"/>
    <w:rsid w:val="00094212"/>
    <w:rsid w:val="000A1C38"/>
    <w:rsid w:val="000A3AC1"/>
    <w:rsid w:val="000A41E3"/>
    <w:rsid w:val="000A6394"/>
    <w:rsid w:val="000A73D5"/>
    <w:rsid w:val="000B15D2"/>
    <w:rsid w:val="000B1EA3"/>
    <w:rsid w:val="000B7FED"/>
    <w:rsid w:val="000C038A"/>
    <w:rsid w:val="000C6598"/>
    <w:rsid w:val="000D34A7"/>
    <w:rsid w:val="000E40ED"/>
    <w:rsid w:val="001053EB"/>
    <w:rsid w:val="00106C43"/>
    <w:rsid w:val="001157FC"/>
    <w:rsid w:val="00143F82"/>
    <w:rsid w:val="00145D43"/>
    <w:rsid w:val="001539BB"/>
    <w:rsid w:val="00154DA1"/>
    <w:rsid w:val="00154EF6"/>
    <w:rsid w:val="00157804"/>
    <w:rsid w:val="00192C46"/>
    <w:rsid w:val="00195B9C"/>
    <w:rsid w:val="001A08B3"/>
    <w:rsid w:val="001A7B60"/>
    <w:rsid w:val="001B2321"/>
    <w:rsid w:val="001B52F0"/>
    <w:rsid w:val="001B7A65"/>
    <w:rsid w:val="001C4EB9"/>
    <w:rsid w:val="001D13E3"/>
    <w:rsid w:val="001E41F3"/>
    <w:rsid w:val="00203995"/>
    <w:rsid w:val="00217D9A"/>
    <w:rsid w:val="00241722"/>
    <w:rsid w:val="0026004D"/>
    <w:rsid w:val="002640DD"/>
    <w:rsid w:val="00275D12"/>
    <w:rsid w:val="00276683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81E3E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1726C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37FD7"/>
    <w:rsid w:val="00673933"/>
    <w:rsid w:val="00674819"/>
    <w:rsid w:val="00681541"/>
    <w:rsid w:val="00695808"/>
    <w:rsid w:val="006B46FB"/>
    <w:rsid w:val="006C53C4"/>
    <w:rsid w:val="006D6262"/>
    <w:rsid w:val="006E21FB"/>
    <w:rsid w:val="006E6703"/>
    <w:rsid w:val="0071206F"/>
    <w:rsid w:val="00721F7B"/>
    <w:rsid w:val="0072399B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E37D6"/>
    <w:rsid w:val="007F7259"/>
    <w:rsid w:val="008040A8"/>
    <w:rsid w:val="00811A71"/>
    <w:rsid w:val="00825417"/>
    <w:rsid w:val="008279FA"/>
    <w:rsid w:val="008337EF"/>
    <w:rsid w:val="00834740"/>
    <w:rsid w:val="008406EB"/>
    <w:rsid w:val="00855B12"/>
    <w:rsid w:val="008626E7"/>
    <w:rsid w:val="008639B7"/>
    <w:rsid w:val="00870EE7"/>
    <w:rsid w:val="008863B9"/>
    <w:rsid w:val="00887E09"/>
    <w:rsid w:val="008A45A6"/>
    <w:rsid w:val="008C03D4"/>
    <w:rsid w:val="008D3D26"/>
    <w:rsid w:val="008D6B35"/>
    <w:rsid w:val="008F658C"/>
    <w:rsid w:val="008F686C"/>
    <w:rsid w:val="009143F8"/>
    <w:rsid w:val="009148DE"/>
    <w:rsid w:val="009310B3"/>
    <w:rsid w:val="00941E30"/>
    <w:rsid w:val="009452AD"/>
    <w:rsid w:val="00957325"/>
    <w:rsid w:val="009606FD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B6CF8"/>
    <w:rsid w:val="00AB72B0"/>
    <w:rsid w:val="00AC5820"/>
    <w:rsid w:val="00AC77AD"/>
    <w:rsid w:val="00AD1CD8"/>
    <w:rsid w:val="00AE040A"/>
    <w:rsid w:val="00AF2172"/>
    <w:rsid w:val="00AF25E8"/>
    <w:rsid w:val="00B00E66"/>
    <w:rsid w:val="00B258BB"/>
    <w:rsid w:val="00B43DB1"/>
    <w:rsid w:val="00B67B97"/>
    <w:rsid w:val="00B75E77"/>
    <w:rsid w:val="00B955EF"/>
    <w:rsid w:val="00B966D4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4EB6"/>
    <w:rsid w:val="00C259BF"/>
    <w:rsid w:val="00C452B3"/>
    <w:rsid w:val="00C51E37"/>
    <w:rsid w:val="00C623F6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B6A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D70AC"/>
    <w:rsid w:val="00DE26B2"/>
    <w:rsid w:val="00DE34CF"/>
    <w:rsid w:val="00DF3126"/>
    <w:rsid w:val="00DF7933"/>
    <w:rsid w:val="00E13F3D"/>
    <w:rsid w:val="00E14D7D"/>
    <w:rsid w:val="00E26639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175E"/>
    <w:rsid w:val="00F25D98"/>
    <w:rsid w:val="00F300FB"/>
    <w:rsid w:val="00F35BDB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CC5BB4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1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D3E14-D278-4749-9D6C-D404F31AE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569</Words>
  <Characters>3247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2021-08-06T15:18:00Z</dcterms:created>
  <dcterms:modified xsi:type="dcterms:W3CDTF">2021-08-06T15:18:00Z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