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C8142DC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5738F7" w:rsidRPr="005738F7">
        <w:rPr>
          <w:b/>
          <w:bCs/>
          <w:i/>
          <w:iCs/>
          <w:sz w:val="28"/>
          <w:szCs w:val="28"/>
        </w:rPr>
        <w:t>R5s210788</w:t>
      </w:r>
    </w:p>
    <w:p w14:paraId="5D6FC58C" w14:textId="307A0302" w:rsidR="001A09A3" w:rsidRPr="00E5262B" w:rsidRDefault="00D20901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16D48D5F" w:rsidR="001E41F3" w:rsidRPr="00E5262B" w:rsidRDefault="00D209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</w:t>
              </w:r>
              <w:r w:rsidR="00C078C0">
                <w:rPr>
                  <w:b/>
                  <w:noProof/>
                  <w:sz w:val="28"/>
                </w:rPr>
                <w:t>4.229</w:t>
              </w:r>
              <w:r w:rsidR="007B40DD" w:rsidRPr="00E5262B">
                <w:rPr>
                  <w:b/>
                  <w:noProof/>
                  <w:sz w:val="28"/>
                </w:rPr>
                <w:t>-</w:t>
              </w:r>
            </w:fldSimple>
            <w:r w:rsidR="005738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50145F6" w:rsidR="001E41F3" w:rsidRPr="00E5262B" w:rsidRDefault="005738F7" w:rsidP="00547111">
            <w:pPr>
              <w:pStyle w:val="CRCoverPage"/>
              <w:spacing w:after="0"/>
              <w:rPr>
                <w:noProof/>
              </w:rPr>
            </w:pPr>
            <w:r w:rsidRPr="00F733A3">
              <w:rPr>
                <w:b/>
                <w:sz w:val="28"/>
                <w:lang w:eastAsia="en-GB"/>
              </w:rPr>
              <w:t>0730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166AA80E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1E0236">
              <w:rPr>
                <w:b/>
                <w:noProof/>
                <w:sz w:val="28"/>
              </w:rPr>
              <w:t>6</w:t>
            </w:r>
            <w:r w:rsidR="005C3B0F">
              <w:rPr>
                <w:b/>
                <w:noProof/>
                <w:sz w:val="28"/>
              </w:rPr>
              <w:t>.2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E600AEB" w:rsidR="001E41F3" w:rsidRPr="00E5262B" w:rsidRDefault="00DD4DB4" w:rsidP="007B40DD">
            <w:pPr>
              <w:pStyle w:val="CRCoverPage"/>
              <w:spacing w:after="0"/>
              <w:rPr>
                <w:noProof/>
              </w:rPr>
            </w:pPr>
            <w:r w:rsidRPr="00DD4DB4">
              <w:rPr>
                <w:noProof/>
                <w:lang w:eastAsia="zh-CN"/>
              </w:rPr>
              <w:t>Addition of IMS 5GS call control test case 7.26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B5DF4DA" w:rsidR="001E41F3" w:rsidRPr="00E5262B" w:rsidRDefault="00DD4DB4">
            <w:pPr>
              <w:pStyle w:val="CRCoverPage"/>
              <w:spacing w:after="0"/>
              <w:ind w:left="100"/>
              <w:rPr>
                <w:noProof/>
              </w:rPr>
            </w:pPr>
            <w:r w:rsidRPr="003311E7">
              <w:rPr>
                <w:lang w:eastAsia="zh-CN"/>
              </w:rPr>
              <w:t>ANRITSU LTD, Keysight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5A05D6F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3A77D2">
              <w:rPr>
                <w:noProof/>
              </w:rPr>
              <w:t>7</w:t>
            </w:r>
            <w:r w:rsidR="00FB2BB4">
              <w:rPr>
                <w:noProof/>
              </w:rPr>
              <w:t>-</w:t>
            </w:r>
            <w:r w:rsidR="003A77D2">
              <w:rPr>
                <w:noProof/>
              </w:rPr>
              <w:t>19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CECD417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5C3B0F" w:rsidRPr="005C3B0F">
              <w:rPr>
                <w:noProof/>
              </w:rPr>
              <w:t xml:space="preserve">Mobile Originating CAT / Forking Model / 5GS </w:t>
            </w:r>
            <w:r w:rsidR="002F7484">
              <w:rPr>
                <w:noProof/>
              </w:rPr>
              <w:t>test</w:t>
            </w:r>
            <w:r w:rsidR="00C078C0">
              <w:rPr>
                <w:noProof/>
              </w:rPr>
              <w:t xml:space="preserve"> ca</w:t>
            </w:r>
            <w:r w:rsidRPr="00E5262B">
              <w:rPr>
                <w:noProof/>
              </w:rPr>
              <w:t xml:space="preserve">se </w:t>
            </w:r>
            <w:r w:rsidR="005C3B0F">
              <w:rPr>
                <w:noProof/>
              </w:rPr>
              <w:t>7.26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7C18C3C7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 xml:space="preserve">IMS 5GS </w:t>
            </w:r>
            <w:r w:rsidR="002F7484">
              <w:rPr>
                <w:rFonts w:cs="Arial"/>
                <w:noProof/>
              </w:rPr>
              <w:t>registration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5C3B0F">
              <w:rPr>
                <w:rFonts w:cs="Arial"/>
                <w:noProof/>
              </w:rPr>
              <w:t>7.26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8DDA357" w:rsidR="00C078C0" w:rsidRPr="00E5262B" w:rsidRDefault="005C3B0F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7.26</w:t>
            </w:r>
            <w:r w:rsidR="00C078C0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E4B61A9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5F760DB" w:rsidR="001E41F3" w:rsidRPr="00E5262B" w:rsidRDefault="0065523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11A503C" w:rsidR="001E41F3" w:rsidRPr="00E5262B" w:rsidRDefault="005738F7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TS/TR ... CR ...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7680234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97A323F" w14:textId="2F873321" w:rsidR="0063318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63318D" w:rsidRPr="009C313B">
        <w:rPr>
          <w:rFonts w:cs="Arial"/>
          <w:iCs/>
        </w:rPr>
        <w:t>Table of Contents</w:t>
      </w:r>
      <w:r w:rsidR="0063318D">
        <w:tab/>
      </w:r>
      <w:r w:rsidR="0063318D">
        <w:fldChar w:fldCharType="begin"/>
      </w:r>
      <w:r w:rsidR="0063318D">
        <w:instrText xml:space="preserve"> PAGEREF _Toc77680234 \h </w:instrText>
      </w:r>
      <w:r w:rsidR="0063318D">
        <w:fldChar w:fldCharType="separate"/>
      </w:r>
      <w:r w:rsidR="0063318D">
        <w:t>2</w:t>
      </w:r>
      <w:r w:rsidR="0063318D">
        <w:fldChar w:fldCharType="end"/>
      </w:r>
    </w:p>
    <w:p w14:paraId="7FE6527B" w14:textId="4B47E3DA" w:rsidR="0063318D" w:rsidRDefault="006331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313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313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_Toc77680235 \h </w:instrText>
      </w:r>
      <w:r>
        <w:fldChar w:fldCharType="separate"/>
      </w:r>
      <w:r>
        <w:t>3</w:t>
      </w:r>
      <w:r>
        <w:fldChar w:fldCharType="end"/>
      </w:r>
    </w:p>
    <w:p w14:paraId="41F74759" w14:textId="16F77C8C" w:rsidR="0063318D" w:rsidRDefault="006331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C313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C313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_Toc77680236 \h </w:instrText>
      </w:r>
      <w:r>
        <w:fldChar w:fldCharType="separate"/>
      </w:r>
      <w:r>
        <w:t>3</w:t>
      </w:r>
      <w:r>
        <w:fldChar w:fldCharType="end"/>
      </w:r>
    </w:p>
    <w:p w14:paraId="4678F52D" w14:textId="5275D166" w:rsidR="0063318D" w:rsidRDefault="006331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313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313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_Toc77680237 \h </w:instrText>
      </w:r>
      <w:r>
        <w:fldChar w:fldCharType="separate"/>
      </w:r>
      <w:r>
        <w:t>3</w:t>
      </w:r>
      <w:r>
        <w:fldChar w:fldCharType="end"/>
      </w:r>
    </w:p>
    <w:p w14:paraId="2962A301" w14:textId="648158A2" w:rsidR="0063318D" w:rsidRDefault="006331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C313B">
        <w:rPr>
          <w:b/>
          <w:lang w:val="pt-BR"/>
        </w:rPr>
        <w:t>2.1 Change 1</w:t>
      </w:r>
      <w:r>
        <w:tab/>
      </w:r>
      <w:r>
        <w:fldChar w:fldCharType="begin"/>
      </w:r>
      <w:r>
        <w:instrText xml:space="preserve"> PAGEREF _Toc77680238 \h </w:instrText>
      </w:r>
      <w:r>
        <w:fldChar w:fldCharType="separate"/>
      </w:r>
      <w:r>
        <w:t>3</w:t>
      </w:r>
      <w:r>
        <w:fldChar w:fldCharType="end"/>
      </w:r>
    </w:p>
    <w:p w14:paraId="4814272B" w14:textId="02E8F793" w:rsidR="0063318D" w:rsidRDefault="006331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313B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313B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_Toc77680239 \h </w:instrText>
      </w:r>
      <w:r>
        <w:fldChar w:fldCharType="separate"/>
      </w:r>
      <w:r>
        <w:t>4</w:t>
      </w:r>
      <w:r>
        <w:fldChar w:fldCharType="end"/>
      </w:r>
    </w:p>
    <w:p w14:paraId="482F733D" w14:textId="3B4A2F17" w:rsidR="0063318D" w:rsidRDefault="006331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313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313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_Toc77680240 \h </w:instrText>
      </w:r>
      <w:r>
        <w:fldChar w:fldCharType="separate"/>
      </w:r>
      <w:r>
        <w:t>4</w:t>
      </w:r>
      <w:r>
        <w:fldChar w:fldCharType="end"/>
      </w:r>
    </w:p>
    <w:p w14:paraId="5F64C419" w14:textId="45C4A60C" w:rsidR="0063318D" w:rsidRDefault="0063318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C313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C313B">
        <w:rPr>
          <w:rFonts w:cs="Arial"/>
          <w:b/>
        </w:rPr>
        <w:t>Qualcomm SM8350+SDX60</w:t>
      </w:r>
      <w:r>
        <w:tab/>
      </w:r>
      <w:r>
        <w:fldChar w:fldCharType="begin"/>
      </w:r>
      <w:r>
        <w:instrText xml:space="preserve"> PAGEREF _Toc77680241 \h </w:instrText>
      </w:r>
      <w:r>
        <w:fldChar w:fldCharType="separate"/>
      </w:r>
      <w:r>
        <w:t>4</w:t>
      </w:r>
      <w:r>
        <w:fldChar w:fldCharType="end"/>
      </w:r>
    </w:p>
    <w:p w14:paraId="37C3E439" w14:textId="6DB6977A" w:rsidR="0063318D" w:rsidRDefault="006331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C313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C313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_Toc77680242 \h </w:instrText>
      </w:r>
      <w:r>
        <w:fldChar w:fldCharType="separate"/>
      </w:r>
      <w:r>
        <w:t>5</w:t>
      </w:r>
      <w:r>
        <w:fldChar w:fldCharType="end"/>
      </w:r>
    </w:p>
    <w:p w14:paraId="2E4D4796" w14:textId="7117432F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7680235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47E567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5C3B0F">
        <w:rPr>
          <w:rFonts w:cs="Arial"/>
        </w:rPr>
        <w:t>7.26</w:t>
      </w:r>
      <w:r w:rsidR="002F7484">
        <w:rPr>
          <w:rFonts w:cs="Arial"/>
        </w:rPr>
        <w:t xml:space="preserve"> 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06F1F47C" w14:textId="372B307D" w:rsidR="00531C78" w:rsidRDefault="005C3B0F" w:rsidP="002F74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3" w:history="1">
        <w:r w:rsidR="00037FD5" w:rsidRPr="00AF327F">
          <w:rPr>
            <w:rStyle w:val="Hyperlink"/>
            <w:rFonts w:cs="Arial"/>
            <w:lang w:eastAsia="ja-JP"/>
          </w:rPr>
          <w:t>Narendra.Kalahasti@anritsu.com</w:t>
        </w:r>
      </w:hyperlink>
      <w:r w:rsidR="00531C78">
        <w:rPr>
          <w:rFonts w:cs="Arial"/>
          <w:lang w:eastAsia="ja-JP"/>
        </w:rPr>
        <w:t xml:space="preserve">                                        </w:t>
      </w:r>
    </w:p>
    <w:p w14:paraId="34F2185F" w14:textId="58B070B9" w:rsidR="0063318D" w:rsidRDefault="0063318D" w:rsidP="0063318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63318D">
        <w:rPr>
          <w:rFonts w:cs="Arial"/>
          <w:sz w:val="24"/>
          <w:szCs w:val="24"/>
          <w:lang w:eastAsia="ja-JP"/>
        </w:rPr>
        <w:t>Shaun, Harry</w:t>
      </w:r>
    </w:p>
    <w:p w14:paraId="0F886EEB" w14:textId="6B5EF536" w:rsidR="00531C78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  <w:hyperlink r:id="rId14" w:history="1">
        <w:r w:rsidR="0063318D" w:rsidRPr="00330AA0">
          <w:rPr>
            <w:rStyle w:val="Hyperlink"/>
            <w:rFonts w:cs="Arial"/>
            <w:lang w:eastAsia="ja-JP"/>
          </w:rPr>
          <w:t>shaun.harry@keysight.com</w:t>
        </w:r>
      </w:hyperlink>
    </w:p>
    <w:p w14:paraId="53C5892F" w14:textId="77777777" w:rsidR="0063318D" w:rsidRPr="00E5262B" w:rsidRDefault="0063318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7680236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2C62803E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5C3B0F">
        <w:rPr>
          <w:rFonts w:cs="Arial"/>
          <w:lang w:eastAsia="ja-JP"/>
        </w:rPr>
        <w:t>7.26</w:t>
      </w:r>
      <w:r w:rsidR="00410243" w:rsidRPr="00E5262B">
        <w:rPr>
          <w:rFonts w:cs="Arial"/>
          <w:lang w:eastAsia="ja-JP"/>
        </w:rPr>
        <w:t>.NR5GC</w:t>
      </w:r>
    </w:p>
    <w:p w14:paraId="30F24256" w14:textId="1E1A38D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2F7484">
        <w:rPr>
          <w:rFonts w:cs="Arial"/>
          <w:lang w:eastAsia="ja-JP"/>
        </w:rPr>
        <w:t>24</w:t>
      </w:r>
    </w:p>
    <w:p w14:paraId="58E7A1E0" w14:textId="724A907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5C3B0F" w:rsidRPr="000C44E5">
        <w:rPr>
          <w:lang w:eastAsia="ja-JP"/>
        </w:rPr>
        <w:t>Anritsu Protocol Conformance Test System ME7834NR</w:t>
      </w:r>
    </w:p>
    <w:p w14:paraId="31957FF3" w14:textId="25BA47F8" w:rsidR="004C7B79" w:rsidRPr="00E5262B" w:rsidRDefault="004C7B79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A92ADA">
        <w:t>Keysight 5G Protocol Conformance Toolset</w:t>
      </w:r>
    </w:p>
    <w:p w14:paraId="4939F6E6" w14:textId="73E236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SM8350+SDX60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6418FF19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7680237"/>
      <w:r w:rsidRPr="00E5262B">
        <w:rPr>
          <w:b/>
        </w:rPr>
        <w:t>Corrections required</w:t>
      </w:r>
      <w:bookmarkEnd w:id="6"/>
      <w:bookmarkEnd w:id="7"/>
      <w:bookmarkEnd w:id="8"/>
    </w:p>
    <w:p w14:paraId="3A74DD37" w14:textId="6338D9A1" w:rsidR="00B23DDB" w:rsidRDefault="005738F7" w:rsidP="004C7B79">
      <w:pPr>
        <w:pStyle w:val="Heading2"/>
        <w:overflowPunct w:val="0"/>
        <w:autoSpaceDE w:val="0"/>
        <w:autoSpaceDN w:val="0"/>
        <w:adjustRightInd w:val="0"/>
        <w:spacing w:before="120"/>
        <w:ind w:left="0" w:firstLine="0"/>
        <w:rPr>
          <w:b/>
          <w:lang w:val="en-US" w:eastAsia="zh-CN"/>
        </w:rPr>
      </w:pPr>
      <w:bookmarkStart w:id="9" w:name="_Toc77680238"/>
      <w:r>
        <w:rPr>
          <w:b/>
          <w:lang w:val="pt-BR"/>
        </w:rPr>
        <w:t>2.1 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23DDB" w14:paraId="2047480F" w14:textId="77777777" w:rsidTr="00645EA5">
        <w:trPr>
          <w:trHeight w:val="447"/>
        </w:trPr>
        <w:tc>
          <w:tcPr>
            <w:tcW w:w="1985" w:type="dxa"/>
          </w:tcPr>
          <w:p w14:paraId="305747F2" w14:textId="77777777" w:rsidR="00B23DDB" w:rsidRDefault="00B23DDB" w:rsidP="00645EA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F6FD4E6" w14:textId="344ED2DA" w:rsidR="00B23DDB" w:rsidRDefault="00FF6BCB" w:rsidP="00645EA5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spellStart"/>
            <w:r w:rsidRPr="00FF6BCB">
              <w:rPr>
                <w:rFonts w:ascii="Arial" w:hAnsi="Arial" w:cs="Arial"/>
                <w:color w:val="000000"/>
                <w:lang w:eastAsia="zh-CN"/>
              </w:rPr>
              <w:t>fl_IMS_CAT_BuildSdpMessage</w:t>
            </w:r>
            <w:proofErr w:type="spellEnd"/>
          </w:p>
        </w:tc>
      </w:tr>
      <w:tr w:rsidR="00B23DDB" w14:paraId="05780A7C" w14:textId="77777777" w:rsidTr="00645EA5">
        <w:trPr>
          <w:trHeight w:val="549"/>
        </w:trPr>
        <w:tc>
          <w:tcPr>
            <w:tcW w:w="1985" w:type="dxa"/>
          </w:tcPr>
          <w:p w14:paraId="69A42C62" w14:textId="77777777" w:rsidR="00B23DDB" w:rsidRDefault="00B23DDB" w:rsidP="00645E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4789A3" w14:textId="006C0F3D" w:rsidR="00B23DDB" w:rsidRDefault="007B433C" w:rsidP="00645EA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7B433C">
              <w:rPr>
                <w:rFonts w:cs="Arial"/>
                <w:color w:val="000000"/>
                <w:lang w:eastAsia="zh-CN"/>
              </w:rPr>
              <w:t>The default audio codec in</w:t>
            </w:r>
            <w:r w:rsidR="00AA0E2B">
              <w:rPr>
                <w:rFonts w:cs="Arial"/>
                <w:color w:val="000000"/>
                <w:lang w:eastAsia="zh-CN"/>
              </w:rPr>
              <w:t xml:space="preserve"> step 9</w:t>
            </w:r>
            <w:r>
              <w:rPr>
                <w:rFonts w:cs="Arial"/>
                <w:color w:val="000000"/>
                <w:lang w:eastAsia="zh-CN"/>
              </w:rPr>
              <w:t xml:space="preserve"> 183SessionProgress (in</w:t>
            </w:r>
            <w:r w:rsidRPr="007B433C">
              <w:rPr>
                <w:rFonts w:cs="Arial"/>
                <w:color w:val="000000"/>
                <w:lang w:eastAsia="zh-CN"/>
              </w:rPr>
              <w:t xml:space="preserve"> f_IMS_MOCallSetup_NR5GC_A_4_X_Step3_5</w:t>
            </w:r>
            <w:r>
              <w:rPr>
                <w:rFonts w:cs="Arial"/>
                <w:color w:val="000000"/>
                <w:lang w:eastAsia="zh-CN"/>
              </w:rPr>
              <w:t xml:space="preserve">) </w:t>
            </w:r>
            <w:r w:rsidRPr="007B433C">
              <w:rPr>
                <w:rFonts w:cs="Arial"/>
                <w:color w:val="000000"/>
                <w:lang w:eastAsia="zh-CN"/>
              </w:rPr>
              <w:t xml:space="preserve">is EVS16000, but default codec in </w:t>
            </w:r>
            <w:proofErr w:type="spellStart"/>
            <w:r w:rsidRPr="007B433C">
              <w:rPr>
                <w:rFonts w:cs="Arial"/>
                <w:color w:val="000000"/>
                <w:lang w:eastAsia="zh-CN"/>
              </w:rPr>
              <w:t>f_IMS_BuildSDP_InitialAnswerAudio_TX</w:t>
            </w:r>
            <w:proofErr w:type="spellEnd"/>
            <w:r w:rsidRPr="007B433C">
              <w:rPr>
                <w:rFonts w:cs="Arial"/>
                <w:color w:val="000000"/>
                <w:lang w:eastAsia="zh-CN"/>
              </w:rPr>
              <w:t xml:space="preserve"> </w:t>
            </w:r>
            <w:r w:rsidR="00AA0E2B">
              <w:rPr>
                <w:rFonts w:cs="Arial"/>
                <w:color w:val="000000"/>
                <w:lang w:eastAsia="zh-CN"/>
              </w:rPr>
              <w:t xml:space="preserve">for checking the content of PRACK in step 10 </w:t>
            </w:r>
            <w:r w:rsidRPr="007B433C">
              <w:rPr>
                <w:rFonts w:cs="Arial"/>
                <w:color w:val="000000"/>
                <w:lang w:eastAsia="zh-CN"/>
              </w:rPr>
              <w:t xml:space="preserve">is AMR which </w:t>
            </w:r>
            <w:r w:rsidR="00AA0E2B">
              <w:rPr>
                <w:rFonts w:cs="Arial"/>
                <w:color w:val="000000"/>
                <w:lang w:eastAsia="zh-CN"/>
              </w:rPr>
              <w:t>would</w:t>
            </w:r>
            <w:r w:rsidRPr="007B433C">
              <w:rPr>
                <w:rFonts w:cs="Arial"/>
                <w:color w:val="000000"/>
                <w:lang w:eastAsia="zh-CN"/>
              </w:rPr>
              <w:t xml:space="preserve"> cause mismatch in SDP check</w:t>
            </w:r>
            <w:r w:rsidR="00AA0E2B">
              <w:rPr>
                <w:rFonts w:cs="Arial"/>
                <w:color w:val="000000"/>
                <w:lang w:eastAsia="zh-CN"/>
              </w:rPr>
              <w:t>.</w:t>
            </w:r>
          </w:p>
        </w:tc>
      </w:tr>
      <w:tr w:rsidR="00B23DDB" w14:paraId="0D37D39E" w14:textId="77777777" w:rsidTr="00645EA5">
        <w:tc>
          <w:tcPr>
            <w:tcW w:w="1985" w:type="dxa"/>
          </w:tcPr>
          <w:p w14:paraId="6936E979" w14:textId="77777777" w:rsidR="00B23DDB" w:rsidRDefault="00B23DDB" w:rsidP="00645E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AA7AA29" w14:textId="776DE9C2" w:rsidR="00B23DDB" w:rsidRDefault="00AA0E2B" w:rsidP="00645EA5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Changed the audio codec to be checked in step 10 PRACK</w:t>
            </w:r>
          </w:p>
        </w:tc>
      </w:tr>
      <w:tr w:rsidR="00B23DDB" w14:paraId="7F303C42" w14:textId="77777777" w:rsidTr="00645EA5">
        <w:tc>
          <w:tcPr>
            <w:tcW w:w="1985" w:type="dxa"/>
          </w:tcPr>
          <w:p w14:paraId="31BE1D74" w14:textId="77777777" w:rsidR="00B23DDB" w:rsidRDefault="00B23DDB" w:rsidP="00645EA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57CC8CD" w14:textId="1D546F22" w:rsidR="00B23DDB" w:rsidRDefault="00FF6BCB" w:rsidP="00645EA5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FF6BCB">
              <w:rPr>
                <w:rFonts w:ascii="Arial" w:hAnsi="Arial" w:cs="Arial"/>
                <w:color w:val="000000"/>
              </w:rPr>
              <w:t>IMS_CC_CustomizedAlertingTonesCommon.ttcn</w:t>
            </w:r>
            <w:proofErr w:type="spellEnd"/>
          </w:p>
        </w:tc>
      </w:tr>
      <w:tr w:rsidR="00B23DDB" w14:paraId="255D0483" w14:textId="77777777" w:rsidTr="00645EA5">
        <w:tc>
          <w:tcPr>
            <w:tcW w:w="1985" w:type="dxa"/>
          </w:tcPr>
          <w:p w14:paraId="78849D5E" w14:textId="77777777" w:rsidR="00B23DDB" w:rsidRDefault="00B23DDB" w:rsidP="00645EA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29626D9" w14:textId="5D95508A" w:rsidR="00B23DDB" w:rsidRDefault="00DE6197" w:rsidP="00645EA5">
            <w:pPr>
              <w:rPr>
                <w:rFonts w:ascii="Arial" w:hAnsi="Arial"/>
                <w:highlight w:val="cyan"/>
              </w:rPr>
            </w:pPr>
            <w:r w:rsidRPr="00DE6197">
              <w:rPr>
                <w:rFonts w:ascii="Arial" w:hAnsi="Arial"/>
                <w:highlight w:val="cyan"/>
              </w:rPr>
              <w:t xml:space="preserve">Accepted in principle: In order not to break 4G test case 20.1 the parameter </w:t>
            </w:r>
            <w:r w:rsidRPr="00DE6197">
              <w:rPr>
                <w:rFonts w:ascii="Arial" w:hAnsi="Arial"/>
                <w:highlight w:val="cyan"/>
              </w:rPr>
              <w:t>EVS_16000</w:t>
            </w:r>
            <w:r w:rsidRPr="00DE6197">
              <w:rPr>
                <w:rFonts w:ascii="Arial" w:hAnsi="Arial"/>
                <w:highlight w:val="cyan"/>
              </w:rPr>
              <w:t xml:space="preserve"> needs to be handed through </w:t>
            </w:r>
            <w:r w:rsidRPr="00DE6197">
              <w:rPr>
                <w:rFonts w:ascii="Arial" w:hAnsi="Arial"/>
                <w:highlight w:val="cyan"/>
              </w:rPr>
              <w:t>f_IMS_CAT_Send183SessionProgress</w:t>
            </w:r>
            <w:r w:rsidRPr="00DE6197">
              <w:rPr>
                <w:rFonts w:ascii="Arial" w:hAnsi="Arial"/>
                <w:highlight w:val="cyan"/>
              </w:rPr>
              <w:t xml:space="preserve"> and </w:t>
            </w:r>
            <w:proofErr w:type="spellStart"/>
            <w:r w:rsidRPr="00DE6197">
              <w:rPr>
                <w:rFonts w:ascii="Arial" w:hAnsi="Arial"/>
                <w:highlight w:val="cyan"/>
              </w:rPr>
              <w:t>fl_IMS_CAT_BuildSdpMessage</w:t>
            </w:r>
            <w:proofErr w:type="spellEnd"/>
          </w:p>
        </w:tc>
      </w:tr>
    </w:tbl>
    <w:p w14:paraId="7C82D979" w14:textId="77777777" w:rsidR="00B23DDB" w:rsidRDefault="00B23DDB" w:rsidP="00B23DDB"/>
    <w:p w14:paraId="42DDE687" w14:textId="77777777" w:rsidR="00B23DDB" w:rsidRDefault="00B23DDB" w:rsidP="00B23DD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3DDB" w14:paraId="6B2CB419" w14:textId="77777777" w:rsidTr="00645EA5">
        <w:tc>
          <w:tcPr>
            <w:tcW w:w="9855" w:type="dxa"/>
          </w:tcPr>
          <w:p w14:paraId="55E18E5A" w14:textId="77777777" w:rsidR="00B23DDB" w:rsidRPr="007B3B66" w:rsidRDefault="00B23DDB" w:rsidP="00645EA5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FB2D5D6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function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fl_IMS_CAT_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BuildSdpMessage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>SDP_Message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p_SDP_MessageInvite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) runs on IMS_PTC return template (value)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SDP_Message</w:t>
            </w:r>
            <w:proofErr w:type="spellEnd"/>
          </w:p>
          <w:p w14:paraId="6AC24EC0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{ /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>* @sic R5s150714: optimization see 4.4  sic@ */</w:t>
            </w:r>
          </w:p>
          <w:p w14:paraId="3B541E0D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511ADB1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2413864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SDP_Message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Message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f_IMS_BuildSDP_InitialAnswerAudio_TX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p_SDP_MessageInvite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tsc_SDP_WithoutPreconditions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);   /* preconditions to be added later on */</w:t>
            </w:r>
          </w:p>
          <w:p w14:paraId="0B1D2D0C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var template (omit)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SDP_attribute_list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v_SDP_MediaAttributes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955DB3B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var template (omit)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SDP_attribute_list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DC85746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9C9078D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cs_SDP_PreconditionAttributes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c_sendrecv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c_none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c_mandatory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c_mandatory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70336E15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f_SDP_Attributes_Add_TX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cs_SDP_Attribute_conf_qos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0130EDF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62E4292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MediaAttributes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f_SDP_Attributes_Add_TX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v_SDP_Message.media_list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[0].attributes,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cs_SDP_Attribute_content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("g.3gpp.cat"));</w:t>
            </w:r>
          </w:p>
          <w:p w14:paraId="67BCD8C5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v_SDP_Message.media_</w:t>
            </w:r>
            <w:proofErr w:type="gramStart"/>
            <w:r w:rsidRPr="00FF6BCB">
              <w:rPr>
                <w:rFonts w:ascii="Arial" w:hAnsi="Arial"/>
                <w:bCs/>
                <w:lang w:val="en-US" w:eastAsia="en-GB"/>
              </w:rPr>
              <w:t>list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[</w:t>
            </w:r>
            <w:proofErr w:type="gramEnd"/>
            <w:r w:rsidRPr="00FF6BCB">
              <w:rPr>
                <w:rFonts w:ascii="Arial" w:hAnsi="Arial"/>
                <w:bCs/>
                <w:lang w:val="en-US" w:eastAsia="en-GB"/>
              </w:rPr>
              <w:t xml:space="preserve">0].attributes :=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f_SDP_Attributes_Concat_TX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v_SDP_MediaAttributes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v_SDP_PreconditionAttributes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2D4DD40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B38B85E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  return </w:t>
            </w:r>
            <w:proofErr w:type="spellStart"/>
            <w:r w:rsidRPr="00FF6BCB">
              <w:rPr>
                <w:rFonts w:ascii="Arial" w:hAnsi="Arial"/>
                <w:bCs/>
                <w:lang w:val="en-US" w:eastAsia="en-GB"/>
              </w:rPr>
              <w:t>v_SDP_Message</w:t>
            </w:r>
            <w:proofErr w:type="spellEnd"/>
            <w:r w:rsidRPr="00FF6BC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27EF447" w14:textId="28972073" w:rsidR="00B23DDB" w:rsidRDefault="00FF6BCB" w:rsidP="00645EA5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FF6BCB">
              <w:rPr>
                <w:rFonts w:ascii="Arial" w:hAnsi="Arial"/>
                <w:bCs/>
                <w:lang w:val="en-US" w:eastAsia="en-GB"/>
              </w:rPr>
              <w:t xml:space="preserve">  }</w:t>
            </w:r>
            <w:r w:rsidR="00B23DDB" w:rsidRPr="007B3B66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B6E2275" w14:textId="77777777" w:rsidR="00B23DDB" w:rsidRDefault="00B23DDB" w:rsidP="00645EA5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2D061BDE" w14:textId="77777777" w:rsidR="00B23DDB" w:rsidRDefault="00B23DDB" w:rsidP="00B23DDB">
      <w:pPr>
        <w:spacing w:after="0"/>
        <w:rPr>
          <w:rFonts w:ascii="Arial" w:hAnsi="Arial"/>
          <w:b/>
          <w:lang w:eastAsia="en-GB"/>
        </w:rPr>
      </w:pPr>
    </w:p>
    <w:p w14:paraId="5E67E5FE" w14:textId="77777777" w:rsidR="00B23DDB" w:rsidRDefault="00B23DDB" w:rsidP="00B23DDB">
      <w:pPr>
        <w:spacing w:after="0"/>
        <w:rPr>
          <w:rFonts w:ascii="Arial" w:hAnsi="Arial"/>
          <w:b/>
          <w:lang w:eastAsia="en-GB"/>
        </w:rPr>
      </w:pPr>
    </w:p>
    <w:p w14:paraId="52EF3304" w14:textId="77777777" w:rsidR="00B23DDB" w:rsidRDefault="00B23DDB" w:rsidP="00B23DD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23DDB" w14:paraId="2FF632C4" w14:textId="77777777" w:rsidTr="00645EA5">
        <w:trPr>
          <w:trHeight w:val="279"/>
        </w:trPr>
        <w:tc>
          <w:tcPr>
            <w:tcW w:w="9855" w:type="dxa"/>
          </w:tcPr>
          <w:p w14:paraId="45786FE9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function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fl_IMS_CAT_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BuildSdpMessage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p_SDP_MessageInvite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runs on IMS_PTC return template (value)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</w:p>
          <w:p w14:paraId="386A2220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{ /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* @sic R5s150714: optimization see 4.4  sic@ */</w:t>
            </w:r>
          </w:p>
          <w:p w14:paraId="110A45B6" w14:textId="229DA9D0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52210DD0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SDP_Message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Message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f_IMS_BuildSDP_InitialAnswerAudio_TX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p_SDP_MessageInvite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tsc_SDP_WithoutPreconditions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r w:rsidRPr="007B433C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EVS_16000</w:t>
            </w: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);   /* preconditions to be added later on */</w:t>
            </w:r>
          </w:p>
          <w:p w14:paraId="591BD554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SDP_attribute_list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v_SDP_MediaAttributes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1BD3DF85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(omit)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SDP_attribute_list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A32A94A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749549A8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cs_SDP_PreconditionAttributes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c_sendrecv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c_none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c_mandatory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c_mandatory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1E37A0B4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f_SDP_Attributes_Add_TX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cs_SDP_Attribute_conf_qos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571CD7CE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088FDF71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MediaAttributes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=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f_SDP_Attributes_Add_TX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v_SDP_Message.media_list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[0].attributes,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cs_SDP_Attribute_content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("g.3gpp.cat"));</w:t>
            </w:r>
          </w:p>
          <w:p w14:paraId="127BB138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v_SDP_Message.media_</w:t>
            </w:r>
            <w:proofErr w:type="gram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list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[</w:t>
            </w:r>
            <w:proofErr w:type="gram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0].attributes :=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f_SDP_Attributes_Concat_TX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v_SDP_MediaAttributes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v_SDP_PreconditionAttributes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E4A698B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77BFB5CF" w14:textId="77777777" w:rsidR="00FF6BCB" w:rsidRPr="00FF6BC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v_SDP_Message</w:t>
            </w:r>
            <w:proofErr w:type="spellEnd"/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3D84EFF4" w14:textId="10AECEDF" w:rsidR="00B23DDB" w:rsidRDefault="00FF6BCB" w:rsidP="00FF6BC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F6BC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EA682FF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0" w:name="_Toc122434493"/>
      <w:bookmarkStart w:id="11" w:name="_Toc295288970"/>
      <w:bookmarkStart w:id="12" w:name="_Toc325725665"/>
      <w:bookmarkStart w:id="13" w:name="_Toc77680239"/>
      <w:r w:rsidRPr="00E5262B">
        <w:rPr>
          <w:b/>
          <w:bCs/>
        </w:rPr>
        <w:t xml:space="preserve">Branches </w:t>
      </w:r>
      <w:bookmarkEnd w:id="10"/>
      <w:bookmarkEnd w:id="11"/>
      <w:bookmarkEnd w:id="12"/>
      <w:r w:rsidRPr="00E5262B">
        <w:rPr>
          <w:b/>
          <w:bCs/>
        </w:rPr>
        <w:t>executed</w:t>
      </w:r>
      <w:bookmarkEnd w:id="13"/>
    </w:p>
    <w:p w14:paraId="77EF4639" w14:textId="66A80177" w:rsidR="007B40DD" w:rsidRPr="00E5262B" w:rsidRDefault="004C7B79" w:rsidP="007B40DD">
      <w:pPr>
        <w:rPr>
          <w:rFonts w:cs="Arial"/>
          <w:b/>
        </w:rPr>
      </w:pPr>
      <w:bookmarkStart w:id="14" w:name="_Toc122434494"/>
      <w:bookmarkStart w:id="15" w:name="_Toc295288971"/>
      <w:bookmarkStart w:id="16" w:name="_Toc325725666"/>
      <w:r w:rsidRPr="000A26C1">
        <w:rPr>
          <w:rFonts w:cs="Arial"/>
        </w:rPr>
        <w:t>The test case was executed on NR band n</w:t>
      </w:r>
      <w:r>
        <w:rPr>
          <w:rFonts w:cs="Arial"/>
        </w:rPr>
        <w:t>41</w:t>
      </w:r>
      <w:r w:rsidRPr="000A26C1">
        <w:rPr>
          <w:rFonts w:cs="Arial"/>
        </w:rPr>
        <w:t xml:space="preserve"> on Anritsu</w:t>
      </w:r>
      <w:r>
        <w:rPr>
          <w:rFonts w:cs="Arial"/>
        </w:rPr>
        <w:t xml:space="preserve"> and</w:t>
      </w:r>
      <w:r w:rsidRPr="000A26C1">
        <w:rPr>
          <w:rFonts w:cs="Arial"/>
        </w:rPr>
        <w:t xml:space="preserve"> Keysight</w:t>
      </w:r>
      <w:r>
        <w:rPr>
          <w:rFonts w:cs="Arial"/>
        </w:rPr>
        <w:t>.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77680240"/>
      <w:r w:rsidRPr="00E5262B">
        <w:rPr>
          <w:rFonts w:cs="Arial"/>
          <w:b/>
        </w:rPr>
        <w:t>Execution Log Files</w:t>
      </w:r>
      <w:bookmarkEnd w:id="14"/>
      <w:bookmarkEnd w:id="15"/>
      <w:bookmarkEnd w:id="16"/>
      <w:bookmarkEnd w:id="17"/>
    </w:p>
    <w:p w14:paraId="70223940" w14:textId="72F63BC3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77680241"/>
      <w:r w:rsidRPr="00A32967">
        <w:rPr>
          <w:rFonts w:cs="Arial"/>
          <w:b/>
        </w:rPr>
        <w:t>Qualcomm SM8350+SDX60</w:t>
      </w:r>
      <w:bookmarkEnd w:id="18"/>
      <w:r w:rsidRPr="00A32967">
        <w:rPr>
          <w:rFonts w:cs="Arial"/>
          <w:b/>
        </w:rPr>
        <w:t xml:space="preserve"> </w:t>
      </w:r>
    </w:p>
    <w:p w14:paraId="6BFB4688" w14:textId="0D05C78E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 xml:space="preserve">Qualcomm SM8350+SDX60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A679B5" w:rsidRPr="000C44E5">
        <w:rPr>
          <w:lang w:eastAsia="ja-JP"/>
        </w:rPr>
        <w:t>Anritsu Protocol Conformance Test System ME7834NR</w:t>
      </w:r>
      <w:r w:rsidR="00075921" w:rsidRPr="00E5262B">
        <w:rPr>
          <w:rFonts w:cs="Arial"/>
        </w:rPr>
        <w:t xml:space="preserve">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6F4DCB6C" w14:textId="1B241403" w:rsidR="004C7B79" w:rsidRPr="004C7B79" w:rsidRDefault="004C7B79" w:rsidP="004C7B79">
      <w:pPr>
        <w:pStyle w:val="ListParagraph"/>
        <w:overflowPunct w:val="0"/>
        <w:autoSpaceDE w:val="0"/>
        <w:autoSpaceDN w:val="0"/>
        <w:adjustRightInd w:val="0"/>
        <w:spacing w:after="0"/>
        <w:ind w:left="357"/>
        <w:rPr>
          <w:rFonts w:cs="Arial"/>
        </w:rPr>
      </w:pPr>
      <w:r w:rsidRPr="004C7B79">
        <w:rPr>
          <w:rFonts w:cs="Arial"/>
        </w:rPr>
        <w:t>Anritsu/TC_7_</w:t>
      </w:r>
      <w:r>
        <w:rPr>
          <w:rFonts w:cs="Arial"/>
        </w:rPr>
        <w:t>26</w:t>
      </w:r>
      <w:r w:rsidRPr="004C7B79">
        <w:rPr>
          <w:rFonts w:cs="Arial"/>
        </w:rPr>
        <w:t>_LOG.xml</w:t>
      </w:r>
    </w:p>
    <w:p w14:paraId="69013B53" w14:textId="232D51F9" w:rsidR="004C7B79" w:rsidRPr="004C7B79" w:rsidRDefault="004C7B79" w:rsidP="004C7B79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4C7B79">
        <w:rPr>
          <w:rFonts w:cs="Arial"/>
        </w:rPr>
        <w:t>Keysight/TC_7_</w:t>
      </w:r>
      <w:r>
        <w:rPr>
          <w:rFonts w:cs="Arial"/>
        </w:rPr>
        <w:t>26</w:t>
      </w:r>
      <w:r w:rsidRPr="004C7B79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lastRenderedPageBreak/>
        <w:t>PICS/PIXIT parameter file:</w:t>
      </w:r>
    </w:p>
    <w:p w14:paraId="5AD64333" w14:textId="44D4EF72" w:rsidR="00075921" w:rsidRDefault="00E36A48" w:rsidP="00E36A48">
      <w:pPr>
        <w:overflowPunct w:val="0"/>
        <w:autoSpaceDE w:val="0"/>
        <w:autoSpaceDN w:val="0"/>
        <w:adjustRightInd w:val="0"/>
        <w:spacing w:after="0"/>
        <w:ind w:left="357"/>
        <w:rPr>
          <w:rFonts w:cs="Arial"/>
        </w:rPr>
      </w:pPr>
      <w:r w:rsidRPr="004C7B79">
        <w:rPr>
          <w:rFonts w:cs="Arial"/>
        </w:rPr>
        <w:t>Anritsu/</w:t>
      </w:r>
      <w:r w:rsidR="00075921" w:rsidRPr="00E5262B">
        <w:rPr>
          <w:rFonts w:cs="Arial"/>
        </w:rPr>
        <w:t>TC_</w:t>
      </w:r>
      <w:r w:rsidR="00A679B5">
        <w:rPr>
          <w:rFonts w:cs="Arial"/>
        </w:rPr>
        <w:t>7</w:t>
      </w:r>
      <w:r w:rsidR="002F7484">
        <w:rPr>
          <w:rFonts w:cs="Arial"/>
        </w:rPr>
        <w:t>_2</w:t>
      </w:r>
      <w:r w:rsidR="00A679B5">
        <w:rPr>
          <w:rFonts w:cs="Arial"/>
        </w:rPr>
        <w:t>6</w:t>
      </w:r>
      <w:r w:rsidR="00075921" w:rsidRPr="00E5262B">
        <w:rPr>
          <w:rFonts w:cs="Arial"/>
        </w:rPr>
        <w:t>_</w:t>
      </w:r>
      <w:r>
        <w:rPr>
          <w:rFonts w:cs="Arial"/>
        </w:rPr>
        <w:t>PICS_</w:t>
      </w:r>
      <w:r w:rsidR="00075921" w:rsidRPr="00E5262B">
        <w:rPr>
          <w:rFonts w:cs="Arial"/>
        </w:rPr>
        <w:t>PIXIT.</w:t>
      </w:r>
      <w:r>
        <w:rPr>
          <w:rFonts w:cs="Arial"/>
        </w:rPr>
        <w:t>txt</w:t>
      </w:r>
    </w:p>
    <w:p w14:paraId="29127448" w14:textId="72C3A750" w:rsidR="00E36A48" w:rsidRDefault="00E36A48" w:rsidP="00E36A4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4C7B79">
        <w:rPr>
          <w:rFonts w:cs="Arial"/>
        </w:rPr>
        <w:t>Keysight /</w:t>
      </w:r>
      <w:r w:rsidRPr="00E5262B">
        <w:rPr>
          <w:rFonts w:cs="Arial"/>
        </w:rPr>
        <w:t>TC_</w:t>
      </w:r>
      <w:r>
        <w:rPr>
          <w:rFonts w:cs="Arial"/>
        </w:rPr>
        <w:t>7_26</w:t>
      </w:r>
      <w:r w:rsidRPr="00E5262B">
        <w:rPr>
          <w:rFonts w:cs="Arial"/>
        </w:rPr>
        <w:t>_</w:t>
      </w:r>
      <w:r>
        <w:rPr>
          <w:rFonts w:cs="Arial"/>
        </w:rPr>
        <w:t>PICS_</w:t>
      </w:r>
      <w:r w:rsidRPr="00E5262B">
        <w:rPr>
          <w:rFonts w:cs="Arial"/>
        </w:rPr>
        <w:t>PIXIT.xml</w:t>
      </w:r>
    </w:p>
    <w:p w14:paraId="7F34D669" w14:textId="77777777" w:rsidR="00E36A48" w:rsidRDefault="00E36A48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77680242"/>
      <w:r w:rsidRPr="00E52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E36A48">
        <w:trPr>
          <w:trHeight w:val="174"/>
        </w:trPr>
        <w:tc>
          <w:tcPr>
            <w:tcW w:w="709" w:type="dxa"/>
            <w:hideMark/>
          </w:tcPr>
          <w:p w14:paraId="6F64594A" w14:textId="77777777" w:rsidR="003A22C0" w:rsidRPr="00E36A48" w:rsidRDefault="003A22C0" w:rsidP="00317F09">
            <w:pPr>
              <w:pStyle w:val="FP"/>
              <w:spacing w:before="40" w:after="40"/>
              <w:rPr>
                <w:bCs/>
                <w:szCs w:val="22"/>
                <w:lang w:eastAsia="en-GB"/>
              </w:rPr>
            </w:pPr>
            <w:r w:rsidRPr="00E36A48">
              <w:rPr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117C1D18" w:rsidR="003A22C0" w:rsidRPr="00E36A48" w:rsidRDefault="00075921" w:rsidP="00E36A48">
            <w:pPr>
              <w:rPr>
                <w:bCs/>
                <w:szCs w:val="22"/>
                <w:lang w:eastAsia="en-GB"/>
              </w:rPr>
            </w:pPr>
            <w:r w:rsidRPr="00E36A48">
              <w:rPr>
                <w:bCs/>
                <w:szCs w:val="22"/>
              </w:rPr>
              <w:t>R5s210</w:t>
            </w:r>
            <w:r w:rsidR="00E36A48" w:rsidRPr="00E36A48">
              <w:rPr>
                <w:bCs/>
                <w:szCs w:val="22"/>
              </w:rPr>
              <w:t>789</w:t>
            </w:r>
            <w:r w:rsidR="003A22C0" w:rsidRPr="00E36A48">
              <w:rPr>
                <w:bCs/>
                <w:szCs w:val="22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309DA" w14:textId="77777777" w:rsidR="00D20901" w:rsidRDefault="00D20901">
      <w:r>
        <w:separator/>
      </w:r>
    </w:p>
  </w:endnote>
  <w:endnote w:type="continuationSeparator" w:id="0">
    <w:p w14:paraId="086BA911" w14:textId="77777777" w:rsidR="00D20901" w:rsidRDefault="00D2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8A963" w14:textId="77777777" w:rsidR="00D20901" w:rsidRDefault="00D20901">
      <w:r>
        <w:separator/>
      </w:r>
    </w:p>
  </w:footnote>
  <w:footnote w:type="continuationSeparator" w:id="0">
    <w:p w14:paraId="31E5CF26" w14:textId="77777777" w:rsidR="00D20901" w:rsidRDefault="00D20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24B7C"/>
    <w:rsid w:val="00037FD5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0236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2F7484"/>
    <w:rsid w:val="002F780D"/>
    <w:rsid w:val="00305409"/>
    <w:rsid w:val="00317F09"/>
    <w:rsid w:val="00344D50"/>
    <w:rsid w:val="003609EF"/>
    <w:rsid w:val="0036231A"/>
    <w:rsid w:val="00374DD4"/>
    <w:rsid w:val="00397B87"/>
    <w:rsid w:val="003A22C0"/>
    <w:rsid w:val="003A3CA7"/>
    <w:rsid w:val="003A77D2"/>
    <w:rsid w:val="003B1C05"/>
    <w:rsid w:val="003E1A36"/>
    <w:rsid w:val="00410243"/>
    <w:rsid w:val="00410371"/>
    <w:rsid w:val="004242F1"/>
    <w:rsid w:val="0049106A"/>
    <w:rsid w:val="00492B35"/>
    <w:rsid w:val="004A006B"/>
    <w:rsid w:val="004B0574"/>
    <w:rsid w:val="004B75B7"/>
    <w:rsid w:val="004C7B79"/>
    <w:rsid w:val="004D0473"/>
    <w:rsid w:val="004D6A7B"/>
    <w:rsid w:val="004F30FB"/>
    <w:rsid w:val="00504DAD"/>
    <w:rsid w:val="0051580D"/>
    <w:rsid w:val="00521EA3"/>
    <w:rsid w:val="00531C78"/>
    <w:rsid w:val="00547111"/>
    <w:rsid w:val="005738F7"/>
    <w:rsid w:val="0058002B"/>
    <w:rsid w:val="00587E49"/>
    <w:rsid w:val="00592D74"/>
    <w:rsid w:val="005C1392"/>
    <w:rsid w:val="005C3B0F"/>
    <w:rsid w:val="005C4F2A"/>
    <w:rsid w:val="005D1D23"/>
    <w:rsid w:val="005E2C44"/>
    <w:rsid w:val="005E7A13"/>
    <w:rsid w:val="00621188"/>
    <w:rsid w:val="006257ED"/>
    <w:rsid w:val="0063318D"/>
    <w:rsid w:val="0065523D"/>
    <w:rsid w:val="00655CDC"/>
    <w:rsid w:val="00665C47"/>
    <w:rsid w:val="006851FC"/>
    <w:rsid w:val="00695808"/>
    <w:rsid w:val="006A3F62"/>
    <w:rsid w:val="006B3C17"/>
    <w:rsid w:val="006B46FB"/>
    <w:rsid w:val="006E21FB"/>
    <w:rsid w:val="0074594D"/>
    <w:rsid w:val="00764917"/>
    <w:rsid w:val="00767B41"/>
    <w:rsid w:val="00792342"/>
    <w:rsid w:val="007977A8"/>
    <w:rsid w:val="007B40DD"/>
    <w:rsid w:val="007B433C"/>
    <w:rsid w:val="007B512A"/>
    <w:rsid w:val="007C124B"/>
    <w:rsid w:val="007C2097"/>
    <w:rsid w:val="007D6A07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C6AD8"/>
    <w:rsid w:val="008D0181"/>
    <w:rsid w:val="008F3789"/>
    <w:rsid w:val="008F686C"/>
    <w:rsid w:val="009148DE"/>
    <w:rsid w:val="009158F1"/>
    <w:rsid w:val="00937A5E"/>
    <w:rsid w:val="00941E30"/>
    <w:rsid w:val="009777D9"/>
    <w:rsid w:val="00982C7A"/>
    <w:rsid w:val="00983B17"/>
    <w:rsid w:val="00991B88"/>
    <w:rsid w:val="009A5753"/>
    <w:rsid w:val="009A579D"/>
    <w:rsid w:val="009B0C3B"/>
    <w:rsid w:val="009B0D99"/>
    <w:rsid w:val="009C3ADF"/>
    <w:rsid w:val="009E3297"/>
    <w:rsid w:val="009E3609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679B5"/>
    <w:rsid w:val="00A7671C"/>
    <w:rsid w:val="00AA0E2B"/>
    <w:rsid w:val="00AA2CBC"/>
    <w:rsid w:val="00AC5820"/>
    <w:rsid w:val="00AD1CD8"/>
    <w:rsid w:val="00AE20F6"/>
    <w:rsid w:val="00B23DDB"/>
    <w:rsid w:val="00B258BB"/>
    <w:rsid w:val="00B67B97"/>
    <w:rsid w:val="00B968C8"/>
    <w:rsid w:val="00BA3EC5"/>
    <w:rsid w:val="00BA51D9"/>
    <w:rsid w:val="00BA7BC2"/>
    <w:rsid w:val="00BB4EA9"/>
    <w:rsid w:val="00BB5DFC"/>
    <w:rsid w:val="00BD279D"/>
    <w:rsid w:val="00BD6BB8"/>
    <w:rsid w:val="00C078C0"/>
    <w:rsid w:val="00C462F9"/>
    <w:rsid w:val="00C64F5D"/>
    <w:rsid w:val="00C66BA2"/>
    <w:rsid w:val="00C735E0"/>
    <w:rsid w:val="00C8548C"/>
    <w:rsid w:val="00C95985"/>
    <w:rsid w:val="00CC2EED"/>
    <w:rsid w:val="00CC5026"/>
    <w:rsid w:val="00CC68D0"/>
    <w:rsid w:val="00CD6362"/>
    <w:rsid w:val="00D03794"/>
    <w:rsid w:val="00D03F9A"/>
    <w:rsid w:val="00D06D51"/>
    <w:rsid w:val="00D20901"/>
    <w:rsid w:val="00D24991"/>
    <w:rsid w:val="00D50255"/>
    <w:rsid w:val="00D66520"/>
    <w:rsid w:val="00D7298B"/>
    <w:rsid w:val="00D93FE3"/>
    <w:rsid w:val="00DD4DB4"/>
    <w:rsid w:val="00DE34CF"/>
    <w:rsid w:val="00DE6197"/>
    <w:rsid w:val="00DE7626"/>
    <w:rsid w:val="00E13F3D"/>
    <w:rsid w:val="00E259B2"/>
    <w:rsid w:val="00E34898"/>
    <w:rsid w:val="00E36A48"/>
    <w:rsid w:val="00E5262B"/>
    <w:rsid w:val="00E621E8"/>
    <w:rsid w:val="00E97E50"/>
    <w:rsid w:val="00E97E58"/>
    <w:rsid w:val="00EA7E2E"/>
    <w:rsid w:val="00EB09B7"/>
    <w:rsid w:val="00EB708F"/>
    <w:rsid w:val="00ED639C"/>
    <w:rsid w:val="00EE167D"/>
    <w:rsid w:val="00EE7D7C"/>
    <w:rsid w:val="00F25D98"/>
    <w:rsid w:val="00F300FB"/>
    <w:rsid w:val="00F43211"/>
    <w:rsid w:val="00F919B5"/>
    <w:rsid w:val="00FB2BB4"/>
    <w:rsid w:val="00FB6386"/>
    <w:rsid w:val="00FC79FD"/>
    <w:rsid w:val="00FE7740"/>
    <w:rsid w:val="00FF6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680</Words>
  <Characters>6109</Characters>
  <Application>Microsoft Office Word</Application>
  <DocSecurity>0</DocSecurity>
  <Lines>50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6776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2021-08-17T16:10:00Z</dcterms:created>
  <dcterms:modified xsi:type="dcterms:W3CDTF">2021-08-17T16:12:00Z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