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9AC7" w14:textId="77777777" w:rsidR="008C262C" w:rsidRDefault="008C262C" w:rsidP="008C26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R5s210682</w:t>
        </w:r>
      </w:fldSimple>
    </w:p>
    <w:p w14:paraId="71C791D7" w14:textId="77777777" w:rsidR="008C262C" w:rsidRDefault="0013581B" w:rsidP="008C26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262C" w:rsidRPr="00BA51D9">
          <w:rPr>
            <w:b/>
            <w:noProof/>
            <w:sz w:val="24"/>
          </w:rPr>
          <w:t>Online</w:t>
        </w:r>
      </w:fldSimple>
      <w:r w:rsidR="008C262C">
        <w:rPr>
          <w:b/>
          <w:noProof/>
          <w:sz w:val="24"/>
        </w:rPr>
        <w:t xml:space="preserve">, </w:t>
      </w:r>
      <w:r w:rsidR="008C262C">
        <w:fldChar w:fldCharType="begin"/>
      </w:r>
      <w:r w:rsidR="008C262C">
        <w:instrText xml:space="preserve"> DOCPROPERTY  Country  \* MERGEFORMAT </w:instrText>
      </w:r>
      <w:r w:rsidR="008C262C">
        <w:fldChar w:fldCharType="end"/>
      </w:r>
      <w:r w:rsidR="008C262C">
        <w:rPr>
          <w:b/>
          <w:noProof/>
          <w:sz w:val="24"/>
        </w:rPr>
        <w:t xml:space="preserve">, </w:t>
      </w:r>
      <w:fldSimple w:instr=" DOCPROPERTY  StartDate  \* MERGEFORMAT ">
        <w:r w:rsidR="008C262C" w:rsidRPr="00BA51D9">
          <w:rPr>
            <w:b/>
            <w:noProof/>
            <w:sz w:val="24"/>
          </w:rPr>
          <w:t>7th Dec 2020</w:t>
        </w:r>
      </w:fldSimple>
      <w:r w:rsidR="008C262C">
        <w:rPr>
          <w:b/>
          <w:noProof/>
          <w:sz w:val="24"/>
        </w:rPr>
        <w:t xml:space="preserve"> - </w:t>
      </w:r>
      <w:fldSimple w:instr=" DOCPROPERTY  EndDate  \* MERGEFORMAT ">
        <w:r w:rsidR="008C262C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62C" w14:paraId="0B90F9A7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2E53C" w14:textId="77777777" w:rsidR="008C262C" w:rsidRDefault="008C262C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262C" w14:paraId="77AEF1B8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C640C0" w14:textId="77777777" w:rsidR="008C262C" w:rsidRDefault="008C262C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62C" w14:paraId="6C6DAEF8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C163C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227C081F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46DE629E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A316C" w14:textId="77777777" w:rsidR="008C262C" w:rsidRPr="00410371" w:rsidRDefault="0013581B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262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6C6D6E6" w14:textId="77777777" w:rsidR="008C262C" w:rsidRDefault="008C262C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F0727" w14:textId="77777777" w:rsidR="008C262C" w:rsidRPr="00410371" w:rsidRDefault="0013581B" w:rsidP="000443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262C" w:rsidRPr="00410371">
                <w:rPr>
                  <w:b/>
                  <w:noProof/>
                  <w:sz w:val="28"/>
                </w:rPr>
                <w:t>1779</w:t>
              </w:r>
            </w:fldSimple>
          </w:p>
        </w:tc>
        <w:tc>
          <w:tcPr>
            <w:tcW w:w="709" w:type="dxa"/>
          </w:tcPr>
          <w:p w14:paraId="18323598" w14:textId="77777777" w:rsidR="008C262C" w:rsidRDefault="008C262C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EB433" w14:textId="77777777" w:rsidR="008C262C" w:rsidRPr="00410371" w:rsidRDefault="0013581B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262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593FA44" w14:textId="77777777" w:rsidR="008C262C" w:rsidRDefault="008C262C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4F891" w14:textId="77777777" w:rsidR="008C262C" w:rsidRPr="00410371" w:rsidRDefault="0013581B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262C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0A1CD" w14:textId="77777777"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14:paraId="22D2ED2F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04E27" w14:textId="77777777"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14:paraId="47753B96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1F4B3" w14:textId="77777777" w:rsidR="008C262C" w:rsidRPr="00F25D98" w:rsidRDefault="008C262C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62C" w14:paraId="6329783A" w14:textId="77777777" w:rsidTr="000443BE">
        <w:tc>
          <w:tcPr>
            <w:tcW w:w="9641" w:type="dxa"/>
            <w:gridSpan w:val="9"/>
          </w:tcPr>
          <w:p w14:paraId="777BCB0C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6466D" w14:textId="77777777" w:rsidR="008C262C" w:rsidRDefault="008C262C" w:rsidP="008C26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62C" w14:paraId="27B2683F" w14:textId="77777777" w:rsidTr="000443BE">
        <w:tc>
          <w:tcPr>
            <w:tcW w:w="2835" w:type="dxa"/>
          </w:tcPr>
          <w:p w14:paraId="2AF89904" w14:textId="77777777" w:rsidR="008C262C" w:rsidRDefault="008C262C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130AFE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97243" w14:textId="77777777"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C152D3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93445E" w14:textId="77777777"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B28A35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D1F13" w14:textId="77777777" w:rsidR="008C262C" w:rsidRDefault="008C262C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CD47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91187" w14:textId="77777777" w:rsidR="008C262C" w:rsidRDefault="008C262C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560A90" w14:textId="77777777" w:rsidR="008C262C" w:rsidRDefault="008C262C" w:rsidP="008C26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62C" w14:paraId="5E077CD5" w14:textId="77777777" w:rsidTr="000443BE">
        <w:tc>
          <w:tcPr>
            <w:tcW w:w="9640" w:type="dxa"/>
            <w:gridSpan w:val="11"/>
          </w:tcPr>
          <w:p w14:paraId="39DFE957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1C1E62D6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DA22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9339F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262C">
                <w:t>Correction to NR idle mode test case 6.1.2.2</w:t>
              </w:r>
            </w:fldSimple>
          </w:p>
        </w:tc>
      </w:tr>
      <w:tr w:rsidR="008C262C" w14:paraId="01B7DFB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4C259D2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CC254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26888195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060E4919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1700D9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262C">
                <w:rPr>
                  <w:noProof/>
                </w:rPr>
                <w:t>ROHDE &amp; SCHWARZ</w:t>
              </w:r>
            </w:fldSimple>
          </w:p>
        </w:tc>
      </w:tr>
      <w:tr w:rsidR="008C262C" w14:paraId="2DFDEB9B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DDFE5F4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59DA6" w14:textId="77777777" w:rsidR="008C262C" w:rsidRDefault="008C262C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262C" w14:paraId="73558AB5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01446E5B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4A52C1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51FAA051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33B729D5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C8F66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262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A5E651" w14:textId="77777777" w:rsidR="008C262C" w:rsidRDefault="008C262C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8175FD" w14:textId="77777777" w:rsidR="008C262C" w:rsidRDefault="008C262C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8261A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262C">
                <w:rPr>
                  <w:noProof/>
                </w:rPr>
                <w:t>2021-06-24</w:t>
              </w:r>
            </w:fldSimple>
          </w:p>
        </w:tc>
      </w:tr>
      <w:tr w:rsidR="008C262C" w14:paraId="28467868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16E51A6C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335049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9C036B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C064D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CA7710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3EB12DEC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5EE39" w14:textId="77777777" w:rsidR="008C262C" w:rsidRDefault="008C262C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10BC46" w14:textId="77777777" w:rsidR="008C262C" w:rsidRDefault="0013581B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26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13B2C8" w14:textId="77777777" w:rsidR="008C262C" w:rsidRDefault="008C262C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BE64F7" w14:textId="77777777" w:rsidR="008C262C" w:rsidRDefault="008C262C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344E6B" w14:textId="77777777" w:rsidR="008C262C" w:rsidRDefault="0013581B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262C">
                <w:rPr>
                  <w:noProof/>
                </w:rPr>
                <w:t>Rel-16</w:t>
              </w:r>
            </w:fldSimple>
          </w:p>
        </w:tc>
      </w:tr>
      <w:tr w:rsidR="008C262C" w14:paraId="15417B0C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B826A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6E184" w14:textId="77777777" w:rsidR="008C262C" w:rsidRDefault="008C262C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669F4" w14:textId="77777777" w:rsidR="008C262C" w:rsidRDefault="008C262C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1BB026" w14:textId="77777777" w:rsidR="008C262C" w:rsidRPr="007C2097" w:rsidRDefault="008C262C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262C" w14:paraId="73AA0C33" w14:textId="77777777" w:rsidTr="000443BE">
        <w:tc>
          <w:tcPr>
            <w:tcW w:w="1843" w:type="dxa"/>
          </w:tcPr>
          <w:p w14:paraId="0C1A3BA7" w14:textId="77777777" w:rsidR="008C262C" w:rsidRDefault="008C262C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F234C" w14:textId="77777777" w:rsidR="008C262C" w:rsidRDefault="008C262C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28A01B5F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2E874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C8195" w14:textId="77777777" w:rsidR="00E859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the implementation of </w:t>
            </w:r>
            <w:r w:rsidRPr="001B455F">
              <w:rPr>
                <w:noProof/>
              </w:rPr>
              <w:t xml:space="preserve">R5s210524, it is observed that configuration and activation of VNG is done for </w:t>
            </w:r>
            <w:r>
              <w:rPr>
                <w:noProof/>
              </w:rPr>
              <w:t>NR CELL</w:t>
            </w:r>
            <w:r w:rsidRPr="001B455F">
              <w:rPr>
                <w:noProof/>
              </w:rPr>
              <w:t xml:space="preserve">11,  when </w:t>
            </w:r>
            <w:r>
              <w:rPr>
                <w:noProof/>
              </w:rPr>
              <w:t>NR CELL11</w:t>
            </w:r>
            <w:r w:rsidRPr="001B455F">
              <w:rPr>
                <w:noProof/>
              </w:rPr>
              <w:t xml:space="preserve"> is off</w:t>
            </w:r>
            <w:r w:rsidR="00347AE2">
              <w:rPr>
                <w:noProof/>
              </w:rPr>
              <w:t xml:space="preserve"> (</w:t>
            </w:r>
            <w:r w:rsidR="00E8592C">
              <w:rPr>
                <w:noProof/>
              </w:rPr>
              <w:t xml:space="preserve">Power level setting </w:t>
            </w:r>
            <w:r w:rsidR="00E8592C" w:rsidRPr="00E8592C">
              <w:rPr>
                <w:noProof/>
              </w:rPr>
              <w:t>v_CellPowerList_AtT1</w:t>
            </w:r>
            <w:r w:rsidR="00E8592C">
              <w:rPr>
                <w:noProof/>
              </w:rPr>
              <w:t xml:space="preserve"> is in effect) . This results in a situation when the noise is being generated in a cell that is OFF. </w:t>
            </w:r>
          </w:p>
          <w:p w14:paraId="53C409FE" w14:textId="77777777" w:rsidR="00E8592C" w:rsidRDefault="00E8592C" w:rsidP="008C262C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2C03F73" w14:textId="77777777" w:rsidR="008C262C" w:rsidRDefault="00E8592C" w:rsidP="008C262C">
            <w:pPr>
              <w:pStyle w:val="CRCoverPage"/>
              <w:spacing w:after="0"/>
              <w:rPr>
                <w:noProof/>
              </w:rPr>
            </w:pPr>
            <w:r w:rsidRPr="00746EDD">
              <w:rPr>
                <w:noProof/>
                <w:lang w:eastAsia="fr-FR"/>
              </w:rPr>
              <w:t>Any cell that is set to power level OFF is basically just noise, and applying NoC for such a cell does not make sense.</w:t>
            </w:r>
            <w:r w:rsidR="008C262C" w:rsidRPr="001B455F">
              <w:rPr>
                <w:noProof/>
              </w:rPr>
              <w:t xml:space="preserve"> </w:t>
            </w:r>
            <w:r>
              <w:rPr>
                <w:noProof/>
              </w:rPr>
              <w:t xml:space="preserve"> Prose CR R5-206318 was raised for a similar issue and was agreed.</w:t>
            </w:r>
          </w:p>
          <w:p w14:paraId="444EE104" w14:textId="77777777" w:rsidR="00E8592C" w:rsidRDefault="00E8592C" w:rsidP="008C262C">
            <w:pPr>
              <w:pStyle w:val="CRCoverPage"/>
              <w:spacing w:after="0"/>
              <w:rPr>
                <w:noProof/>
              </w:rPr>
            </w:pPr>
          </w:p>
          <w:p w14:paraId="211B1FCF" w14:textId="77777777" w:rsidR="008C262C" w:rsidRPr="002E008A" w:rsidRDefault="008C262C" w:rsidP="00C93BE8">
            <w:pPr>
              <w:pStyle w:val="CRCoverPage"/>
              <w:spacing w:after="0"/>
              <w:rPr>
                <w:noProof/>
              </w:rPr>
            </w:pPr>
            <w:r w:rsidRPr="001B455F">
              <w:rPr>
                <w:noProof/>
              </w:rPr>
              <w:t>It is proposed to move the configuration and activation of VNG for cell11  once the power level is applied as per v_CellPowerList_AtT2</w:t>
            </w:r>
            <w:r>
              <w:rPr>
                <w:noProof/>
              </w:rPr>
              <w:t xml:space="preserve"> in step 4. </w:t>
            </w:r>
          </w:p>
        </w:tc>
      </w:tr>
      <w:tr w:rsidR="008C262C" w14:paraId="1C9BD3C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6D6D1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BD875" w14:textId="77777777" w:rsidR="008C262C" w:rsidRPr="00CF39F2" w:rsidRDefault="008C262C" w:rsidP="008C26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262C" w14:paraId="1C19AD7A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73F06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98D98" w14:textId="77777777" w:rsidR="008C262C" w:rsidRPr="006316B2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the configuration and activation of VNG after applying </w:t>
            </w:r>
            <w:r w:rsidRPr="001B455F">
              <w:rPr>
                <w:noProof/>
              </w:rPr>
              <w:t>v_CellPowerList_AtT2</w:t>
            </w:r>
            <w:r>
              <w:rPr>
                <w:noProof/>
              </w:rPr>
              <w:t xml:space="preserve"> which powers up Nr cell 11 in step4</w:t>
            </w:r>
          </w:p>
        </w:tc>
      </w:tr>
      <w:tr w:rsidR="008C262C" w14:paraId="5908CD3F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0F012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6B8B5" w14:textId="77777777" w:rsidR="008C262C" w:rsidRPr="00CF39F2" w:rsidRDefault="008C262C" w:rsidP="008C262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C262C" w14:paraId="1815E7D0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6CD64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5790" w14:textId="77777777" w:rsidR="008C262C" w:rsidRPr="00CF39F2" w:rsidRDefault="008C262C" w:rsidP="008C26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8C262C" w14:paraId="293F7722" w14:textId="77777777" w:rsidTr="000443BE">
        <w:tc>
          <w:tcPr>
            <w:tcW w:w="2694" w:type="dxa"/>
            <w:gridSpan w:val="2"/>
          </w:tcPr>
          <w:p w14:paraId="1B6AC864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967626" w14:textId="77777777" w:rsidR="008C262C" w:rsidRDefault="008C262C" w:rsidP="008C2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78D276D3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A1957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AC4BF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6.1.2.2.NR5GC</w:t>
            </w:r>
          </w:p>
          <w:p w14:paraId="4F9A9853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14:paraId="48CA6738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57237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81AB" w14:textId="77777777" w:rsidR="008C262C" w:rsidRDefault="008C262C" w:rsidP="008C2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62C" w14:paraId="38A247D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B0FA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0344D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31A67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98D69A" w14:textId="77777777" w:rsidR="008C262C" w:rsidRDefault="008C262C" w:rsidP="008C26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6DD572" w14:textId="77777777"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14:paraId="3992ABAB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BADC5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63929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B7E2A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3C171" w14:textId="77777777" w:rsidR="008C262C" w:rsidRDefault="008C262C" w:rsidP="008C26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0B7A9" w14:textId="77777777"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14:paraId="2155967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8794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E050B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44D64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59B95C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8FBED" w14:textId="77777777"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14:paraId="77AC1F4C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9B46F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BED6D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0460A" w14:textId="77777777" w:rsidR="008C262C" w:rsidRDefault="008C262C" w:rsidP="008C2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BC680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AE050" w14:textId="77777777" w:rsidR="008C262C" w:rsidRDefault="008C262C" w:rsidP="008C26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62C" w14:paraId="3CEFF61D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654" w14:textId="77777777" w:rsidR="008C262C" w:rsidRDefault="008C262C" w:rsidP="008C26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8E7C3" w14:textId="77777777" w:rsidR="008C262C" w:rsidRDefault="008C262C" w:rsidP="008C262C">
            <w:pPr>
              <w:pStyle w:val="CRCoverPage"/>
              <w:spacing w:after="0"/>
              <w:rPr>
                <w:noProof/>
              </w:rPr>
            </w:pPr>
          </w:p>
        </w:tc>
      </w:tr>
      <w:tr w:rsidR="008C262C" w14:paraId="765B7B84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17AF1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6698A" w14:textId="77777777" w:rsidR="008C262C" w:rsidRDefault="008C262C" w:rsidP="008C2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62C" w:rsidRPr="008863B9" w14:paraId="019C1E62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E737C" w14:textId="77777777" w:rsidR="008C262C" w:rsidRPr="008863B9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131B1" w14:textId="77777777" w:rsidR="008C262C" w:rsidRPr="008863B9" w:rsidRDefault="008C262C" w:rsidP="008C26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62C" w14:paraId="3C7090D3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6493A" w14:textId="77777777" w:rsidR="008C262C" w:rsidRDefault="008C262C" w:rsidP="008C2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415AD" w14:textId="77777777" w:rsidR="008C262C" w:rsidRDefault="008C262C" w:rsidP="008C2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70B59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FF3FC0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18C15C" w14:textId="77777777" w:rsidR="009478EE" w:rsidRDefault="009478EE" w:rsidP="009478EE">
      <w:pPr>
        <w:rPr>
          <w:noProof/>
        </w:rPr>
      </w:pPr>
    </w:p>
    <w:p w14:paraId="36BEA2F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4578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A7EAE94" w14:textId="77777777" w:rsidR="008C262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C262C" w:rsidRPr="00204C9F">
        <w:rPr>
          <w:rFonts w:ascii="Arial" w:hAnsi="Arial" w:cs="Arial"/>
          <w:iCs/>
        </w:rPr>
        <w:t>Table of Contents</w:t>
      </w:r>
      <w:r w:rsidR="008C262C">
        <w:tab/>
      </w:r>
      <w:r w:rsidR="008C262C">
        <w:fldChar w:fldCharType="begin"/>
      </w:r>
      <w:r w:rsidR="008C262C">
        <w:instrText xml:space="preserve"> PAGEREF _Toc75457818 \h </w:instrText>
      </w:r>
      <w:r w:rsidR="008C262C">
        <w:fldChar w:fldCharType="separate"/>
      </w:r>
      <w:r w:rsidR="008C262C">
        <w:t>2</w:t>
      </w:r>
      <w:r w:rsidR="008C262C">
        <w:fldChar w:fldCharType="end"/>
      </w:r>
    </w:p>
    <w:p w14:paraId="78FC3D3A" w14:textId="77777777" w:rsidR="008C262C" w:rsidRDefault="008C262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04C9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04C9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_Toc75457819 \h </w:instrText>
      </w:r>
      <w:r>
        <w:fldChar w:fldCharType="separate"/>
      </w:r>
      <w:r>
        <w:t>2</w:t>
      </w:r>
      <w:r>
        <w:fldChar w:fldCharType="end"/>
      </w:r>
    </w:p>
    <w:p w14:paraId="7FC5D5A0" w14:textId="77777777" w:rsidR="008C262C" w:rsidRDefault="008C262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04C9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04C9F">
        <w:rPr>
          <w:rFonts w:cs="Arial"/>
          <w:b/>
          <w:color w:val="000000"/>
          <w:lang w:eastAsia="en-GB"/>
        </w:rPr>
        <w:t xml:space="preserve">Correction to </w:t>
      </w:r>
      <w:r w:rsidRPr="00204C9F">
        <w:rPr>
          <w:rFonts w:cs="Arial"/>
          <w:b/>
          <w:bCs/>
          <w:color w:val="000000"/>
          <w:lang w:val="en-US" w:eastAsia="en-GB"/>
        </w:rPr>
        <w:t>function f_TC_6_1_2_2_NR5GC_TestBody</w:t>
      </w:r>
      <w:r>
        <w:tab/>
      </w:r>
      <w:r>
        <w:fldChar w:fldCharType="begin"/>
      </w:r>
      <w:r>
        <w:instrText xml:space="preserve"> PAGEREF _Toc75457820 \h </w:instrText>
      </w:r>
      <w:r>
        <w:fldChar w:fldCharType="separate"/>
      </w:r>
      <w:r>
        <w:t>2</w:t>
      </w:r>
      <w:r>
        <w:fldChar w:fldCharType="end"/>
      </w:r>
    </w:p>
    <w:p w14:paraId="63A14931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D81D68F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457819"/>
      <w:r w:rsidRPr="00854C55">
        <w:rPr>
          <w:b/>
        </w:rPr>
        <w:t>Corrections required</w:t>
      </w:r>
      <w:bookmarkEnd w:id="1"/>
      <w:bookmarkEnd w:id="2"/>
      <w:bookmarkEnd w:id="3"/>
    </w:p>
    <w:p w14:paraId="39110C28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45782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070B7" w:rsidRPr="002F5A43">
        <w:rPr>
          <w:rFonts w:cs="Arial"/>
          <w:b/>
          <w:bCs/>
          <w:color w:val="000000"/>
          <w:lang w:val="en-US" w:eastAsia="en-GB"/>
        </w:rPr>
        <w:t>f_TC_6_1_2_2_NR5GC_TestBody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5DCC9C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3D0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632F" w14:textId="77777777" w:rsidR="005D27CA" w:rsidRPr="00CC39F9" w:rsidRDefault="0069290E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44E0B">
              <w:rPr>
                <w:noProof/>
              </w:rPr>
              <w:t>f_TC_6_1_2_2_NR5GC_TestBody</w:t>
            </w:r>
          </w:p>
        </w:tc>
      </w:tr>
      <w:tr w:rsidR="00FA485A" w14:paraId="3BFBE06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D0F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00F" w14:textId="77777777" w:rsidR="00632431" w:rsidRDefault="00632431" w:rsidP="00632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After the implementation of </w:t>
            </w:r>
            <w:r w:rsidRPr="001B455F">
              <w:rPr>
                <w:noProof/>
              </w:rPr>
              <w:t xml:space="preserve">R5s210524, it is observed that configuration and activation of VNG is done for </w:t>
            </w:r>
            <w:r>
              <w:rPr>
                <w:noProof/>
              </w:rPr>
              <w:t>NR CELL</w:t>
            </w:r>
            <w:r w:rsidRPr="001B455F">
              <w:rPr>
                <w:noProof/>
              </w:rPr>
              <w:t xml:space="preserve">11,  when </w:t>
            </w:r>
            <w:r>
              <w:rPr>
                <w:noProof/>
              </w:rPr>
              <w:t>NR CELL11</w:t>
            </w:r>
            <w:r w:rsidRPr="001B455F">
              <w:rPr>
                <w:noProof/>
              </w:rPr>
              <w:t xml:space="preserve"> is off</w:t>
            </w:r>
            <w:r>
              <w:rPr>
                <w:noProof/>
              </w:rPr>
              <w:t xml:space="preserve"> (Power level setting </w:t>
            </w:r>
            <w:r w:rsidRPr="00E8592C">
              <w:rPr>
                <w:noProof/>
              </w:rPr>
              <w:t>v_CellPowerList_AtT1</w:t>
            </w:r>
            <w:r>
              <w:rPr>
                <w:noProof/>
              </w:rPr>
              <w:t xml:space="preserve"> is in effect) . This results in a situation when the noise is being generated in a cell that is OFF. </w:t>
            </w:r>
          </w:p>
          <w:p w14:paraId="6B068619" w14:textId="77777777" w:rsidR="00632431" w:rsidRDefault="00632431" w:rsidP="0063243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4536796" w14:textId="77777777" w:rsidR="00632431" w:rsidRDefault="00632431" w:rsidP="00632431">
            <w:pPr>
              <w:pStyle w:val="CRCoverPage"/>
              <w:spacing w:after="0"/>
              <w:rPr>
                <w:noProof/>
              </w:rPr>
            </w:pPr>
            <w:r w:rsidRPr="00746EDD">
              <w:rPr>
                <w:noProof/>
                <w:lang w:eastAsia="fr-FR"/>
              </w:rPr>
              <w:t>Any cell that is set to power level OFF is basically just noise, and applying NoC for such a cell does not make sense.</w:t>
            </w:r>
            <w:r w:rsidRPr="001B455F">
              <w:rPr>
                <w:noProof/>
              </w:rPr>
              <w:t xml:space="preserve"> </w:t>
            </w:r>
            <w:r>
              <w:rPr>
                <w:noProof/>
              </w:rPr>
              <w:t xml:space="preserve"> Prose CR R5-206318 was raised for a similar issue and was agreed.</w:t>
            </w:r>
          </w:p>
          <w:p w14:paraId="3EB9E518" w14:textId="77777777" w:rsidR="00632431" w:rsidRDefault="00632431" w:rsidP="00632431">
            <w:pPr>
              <w:pStyle w:val="CRCoverPage"/>
              <w:spacing w:after="0"/>
              <w:rPr>
                <w:noProof/>
              </w:rPr>
            </w:pPr>
          </w:p>
          <w:p w14:paraId="7C96B071" w14:textId="77777777" w:rsidR="00FA485A" w:rsidRPr="00AD4ADA" w:rsidRDefault="00632431" w:rsidP="00632431">
            <w:pPr>
              <w:pStyle w:val="CRCoverPage"/>
              <w:spacing w:after="0"/>
              <w:rPr>
                <w:noProof/>
              </w:rPr>
            </w:pPr>
            <w:r w:rsidRPr="001B455F">
              <w:rPr>
                <w:noProof/>
              </w:rPr>
              <w:t>It is proposed to move the configuration and activation of VNG for cell11  once the power level is applied as per v_CellPowerList_AtT2</w:t>
            </w:r>
            <w:r>
              <w:rPr>
                <w:noProof/>
              </w:rPr>
              <w:t xml:space="preserve"> in step 4. </w:t>
            </w:r>
          </w:p>
        </w:tc>
      </w:tr>
      <w:tr w:rsidR="00FA485A" w14:paraId="651BE6B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B07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C803" w14:textId="77777777" w:rsidR="00FA485A" w:rsidRPr="00A72665" w:rsidRDefault="00CB01D6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Moved the configuration and activation of VNG after applying </w:t>
            </w:r>
            <w:r w:rsidRPr="001B455F">
              <w:rPr>
                <w:noProof/>
              </w:rPr>
              <w:t>v_CellPowerList_AtT2</w:t>
            </w:r>
            <w:r>
              <w:rPr>
                <w:noProof/>
              </w:rPr>
              <w:t xml:space="preserve"> which powers up Nr cell 11 in step4</w:t>
            </w:r>
          </w:p>
        </w:tc>
      </w:tr>
      <w:tr w:rsidR="00FA485A" w14:paraId="3C996DC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F8B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FA83" w14:textId="77777777" w:rsidR="00FA485A" w:rsidRPr="00CC39F9" w:rsidRDefault="00A731DD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A731DD">
              <w:rPr>
                <w:rFonts w:ascii="Arial" w:hAnsi="Arial" w:cs="Arial"/>
                <w:lang w:eastAsia="en-GB"/>
              </w:rPr>
              <w:t>Idle_CellSelection_NR5GC</w:t>
            </w:r>
            <w:r w:rsidR="00632431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541B065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0EC3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3F03" w14:textId="442FC545" w:rsidR="00220349" w:rsidRDefault="007D2B80" w:rsidP="0090462D">
            <w:pPr>
              <w:pStyle w:val="CRCoverPage"/>
              <w:spacing w:after="0"/>
              <w:rPr>
                <w:highlight w:val="cyan"/>
                <w:lang w:eastAsia="zh-CN"/>
              </w:rPr>
            </w:pPr>
            <w:r>
              <w:rPr>
                <w:noProof/>
                <w:highlight w:val="red"/>
              </w:rPr>
              <w:t>N</w:t>
            </w:r>
            <w:r w:rsidR="0090462D" w:rsidRPr="0090462D">
              <w:rPr>
                <w:noProof/>
                <w:highlight w:val="red"/>
              </w:rPr>
              <w:t>ot needed</w:t>
            </w:r>
            <w:r w:rsidR="00A66A40">
              <w:rPr>
                <w:noProof/>
                <w:highlight w:val="red"/>
              </w:rPr>
              <w:t xml:space="preserve"> </w:t>
            </w:r>
            <w:r w:rsidR="00A66A40" w:rsidRPr="00A66A40">
              <w:rPr>
                <w:noProof/>
                <w:highlight w:val="red"/>
              </w:rPr>
              <w:t>following R5-216163 agreed at RAN5#92-e</w:t>
            </w:r>
          </w:p>
        </w:tc>
      </w:tr>
    </w:tbl>
    <w:p w14:paraId="2BCF36E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77A536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C8E42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AB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function f_TC_6_1_2_2_NR5GC_TestBody() runs on NR5GC_PTC</w:t>
            </w:r>
          </w:p>
          <w:p w14:paraId="20DC483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R5-206318 sic@</w:t>
            </w:r>
          </w:p>
          <w:p w14:paraId="3DCB0F4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v_T1_T3_Cell1_RS_EPRE_FR1 := -91;</w:t>
            </w:r>
          </w:p>
          <w:p w14:paraId="321580C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v_T1_T3_Cell1_RS_EPRE_FR2 := -91;</w:t>
            </w:r>
          </w:p>
          <w:p w14:paraId="7DF9A99A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v_T1_Cell11_RS_EPRE_FR1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EC874E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v_T1_Cell11_RS_EPRE_FR2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0FC009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46E71F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-78;</w:t>
            </w:r>
          </w:p>
          <w:p w14:paraId="4C1D5F89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v_T2_Cell1_RS_EPRE_FR2 := -78;</w:t>
            </w:r>
          </w:p>
          <w:p w14:paraId="1DE6EB5B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v_T2_Cell11_RS_EPRE_FR1 := tsc_NR_NonSuitableCellSSS_EPRE_FR1;</w:t>
            </w:r>
          </w:p>
          <w:p w14:paraId="3EDFBAB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v_T2_Cell11_RS_EPRE_FR2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80A7185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3B1C4E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v_T3_Cell11_RS_EPRE_FR1 := -78;</w:t>
            </w:r>
          </w:p>
          <w:p w14:paraId="45DB6D4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v_T3_Cell11_RS_EPRE_FR2 := -78;</w:t>
            </w:r>
          </w:p>
          <w:p w14:paraId="0DFBAF02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-94;</w:t>
            </w:r>
          </w:p>
          <w:p w14:paraId="0B75A962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EFDD4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7C08F45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7E9277A2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54046D5F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E4C88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v_IsFR1;</w:t>
            </w:r>
          </w:p>
          <w:p w14:paraId="0BEDB5EB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-55;</w:t>
            </w:r>
          </w:p>
          <w:p w14:paraId="3968A7C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DeltaValues_Type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FA3C7C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v_Wait60s := 60.0;</w:t>
            </w:r>
          </w:p>
          <w:p w14:paraId="60EF592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3C33F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75A25BC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14:paraId="70A8B5D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v_T1_Cell11_RS_EPRE_FR1, v_T1_Cell11_RS_EPRE_FR2)</w:t>
            </w:r>
          </w:p>
          <w:p w14:paraId="1354E861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B637AA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66037B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4EA06E35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v_T2_Cell1_RS_EPRE_FR2),</w:t>
            </w:r>
          </w:p>
          <w:p w14:paraId="7BB0D01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v_T2_Cell11_RS_EPRE_FR1, v_T2_Cell11_RS_EPRE_FR2)</w:t>
            </w:r>
          </w:p>
          <w:p w14:paraId="492B6D8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2159B01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E8295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14:paraId="3287B0E0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14:paraId="1A993DEB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(nr_Cell11, v_T3_Cell11_RS_EPRE_FR1, v_T3_Cell11_RS_EPRE_FR2)</w:t>
            </w:r>
          </w:p>
          <w:p w14:paraId="03E93139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4120ACF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357C64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F1F65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SS adjusts the SS/PBCH EPRE level of NR Cell 1 according to row "T1" in table 6.1.2.2.3.2-1/2.</w:t>
            </w:r>
          </w:p>
          <w:p w14:paraId="7E839A80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19CB243A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2139852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B54ECE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2"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9D0C6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on.</w:t>
            </w:r>
          </w:p>
          <w:p w14:paraId="77F29865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14:paraId="30CD62F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5B46F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2BE87B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an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the next 60 s?</w:t>
            </w:r>
          </w:p>
          <w:p w14:paraId="326A29DD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(nr_Cell1, v_Wait60s, -, "Step3: UE sent an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60 s"); //@sic R5s201387 sic@</w:t>
            </w:r>
          </w:p>
          <w:p w14:paraId="2DD4D2B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A4584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33DB4C3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070109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// SS re-adjusts the SS/PBCH EPRE level of NR Cell 1 level according to row "T2" in table 6.1.2.2.3.2-1/2.</w:t>
            </w:r>
          </w:p>
          <w:p w14:paraId="4ABFC58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{// FR2: q-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QualMin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on SIB1 and SIB2 are FFS for FR2</w:t>
            </w:r>
          </w:p>
          <w:p w14:paraId="3A09D7A3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f_NR_MobileInfo_GetPrimaryDeltaValue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(); // @sic R5s200969 sic@</w:t>
            </w:r>
          </w:p>
          <w:p w14:paraId="26A24AE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f_NR_CalculateQ_RxLevMin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(-55.0, v_DeltaPrimaryBand.DeltaNRf1);</w:t>
            </w:r>
          </w:p>
          <w:p w14:paraId="3B204CB8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2C0FA6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f_NR_CellInfo_SetSIB1_CellSelectionInfo(nr_Cell11, cs_38508_SIB1_CellSelectionInfo(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,-,-12));</w:t>
            </w:r>
          </w:p>
          <w:p w14:paraId="72614737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f_NR_CellInfo_SetSIB2_Q_QualMin(nr_Cell11, -12);</w:t>
            </w:r>
          </w:p>
          <w:p w14:paraId="18F6091C" w14:textId="77777777" w:rsidR="00955E74" w:rsidRP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f_NR_ConfigureAndActivateVNG_MultipleCells({cs_CellNoiseLevel(nr_Cell11,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31C84207" w14:textId="77777777" w:rsidR="00C72ED8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955E74">
              <w:rPr>
                <w:rFonts w:ascii="Courier New" w:hAnsi="Courier New" w:cs="Courier New"/>
                <w:color w:val="000000"/>
                <w:lang w:eastAsia="de-DE"/>
              </w:rPr>
              <w:t>(v_CellPowerList_AtT2); //@sic R5s210524 sic@</w:t>
            </w:r>
          </w:p>
          <w:p w14:paraId="6A99CBA0" w14:textId="77777777"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925A519" w14:textId="77777777" w:rsidR="005D46AF" w:rsidRDefault="008A5430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 xml:space="preserve">// @siclog "Step 5" </w:t>
            </w:r>
            <w:proofErr w:type="spellStart"/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5D46AF" w:rsidRPr="008A54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3B801C" w14:textId="77777777"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&lt;&lt;&lt; SKIPPED CODE &gt;&gt;&gt; </w:t>
            </w:r>
          </w:p>
          <w:p w14:paraId="19AE655A" w14:textId="77777777" w:rsidR="00955E74" w:rsidRDefault="00955E74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272E37E" w14:textId="77777777" w:rsidR="005D46AF" w:rsidRPr="00722896" w:rsidRDefault="005D46AF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89FA70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FD7B7B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23642A2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C0F" w14:textId="77777777" w:rsidR="007C5EA0" w:rsidRPr="007C5EA0" w:rsidRDefault="007A4458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7C5EA0" w:rsidRPr="007C5EA0">
              <w:rPr>
                <w:rFonts w:ascii="Courier New" w:hAnsi="Courier New" w:cs="Courier New"/>
                <w:color w:val="000000"/>
                <w:lang w:eastAsia="de-DE"/>
              </w:rPr>
              <w:t>function f_TC_6_1_2_2_NR5GC_TestBody() runs on NR5GC_PTC</w:t>
            </w:r>
          </w:p>
          <w:p w14:paraId="0B5CD4D8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R5-206318 sic@</w:t>
            </w:r>
          </w:p>
          <w:p w14:paraId="035E0A5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v_T1_T3_Cell1_RS_EPRE_FR1 := -91;</w:t>
            </w:r>
          </w:p>
          <w:p w14:paraId="49BF2AA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v_T1_T3_Cell1_RS_EPRE_FR2 := -91;</w:t>
            </w:r>
          </w:p>
          <w:p w14:paraId="45D354D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v_T1_Cell11_RS_EPRE_FR1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6A29E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v_T1_Cell11_RS_EPRE_FR2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D6311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257B8C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-78;</w:t>
            </w:r>
          </w:p>
          <w:p w14:paraId="2B0174F0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v_T2_Cell1_RS_EPRE_FR2 := -78;</w:t>
            </w:r>
          </w:p>
          <w:p w14:paraId="71EFF52C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v_T2_Cell11_RS_EPRE_FR1 := tsc_NR_NonSuitableCellSSS_EPRE_FR1;</w:t>
            </w:r>
          </w:p>
          <w:p w14:paraId="1D9D9EF5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v_T2_Cell11_RS_EPRE_FR2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E7EE2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A81D2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v_T3_Cell11_RS_EPRE_FR1 := -78;</w:t>
            </w:r>
          </w:p>
          <w:p w14:paraId="0A72D92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v_T3_Cell11_RS_EPRE_FR2 := -78;</w:t>
            </w:r>
          </w:p>
          <w:p w14:paraId="7301764C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-94;</w:t>
            </w:r>
          </w:p>
          <w:p w14:paraId="1A24263E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DBC9E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45DD714B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5B502415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2C8531A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CF202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v_IsFR1;</w:t>
            </w:r>
          </w:p>
          <w:p w14:paraId="01112009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-55;</w:t>
            </w:r>
          </w:p>
          <w:p w14:paraId="09069EA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DeltaValues_Type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01855F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v_Wait60s := 60.0;</w:t>
            </w:r>
          </w:p>
          <w:p w14:paraId="7B6679E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5F296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4EC3F469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14:paraId="4E844F7D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v_T1_Cell11_RS_EPRE_FR1, v_T1_Cell11_RS_EPRE_FR2)</w:t>
            </w:r>
          </w:p>
          <w:p w14:paraId="44EA451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6A69D65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5127B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396D7C5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v_T2_Cell1_RS_EPRE_FR2),</w:t>
            </w:r>
          </w:p>
          <w:p w14:paraId="3847B59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v_T2_Cell11_RS_EPRE_FR1, v_T2_Cell11_RS_EPRE_FR2)</w:t>
            </w:r>
          </w:p>
          <w:p w14:paraId="320E9DED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5CD63C9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7A1C4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14:paraId="5E9C2FE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(nr_Cell1, v_T1_T3_Cell1_RS_EPRE_FR1, v_T1_T3_Cell1_RS_EPRE_FR2),</w:t>
            </w:r>
          </w:p>
          <w:p w14:paraId="28E695C6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(nr_Cell11, v_T3_Cell11_RS_EPRE_FR1, v_T3_Cell11_RS_EPRE_FR2)</w:t>
            </w:r>
          </w:p>
          <w:p w14:paraId="310C932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A75871F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CD8F3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FB505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SS adjusts the SS/PBCH EPRE level of NR Cell 1 according to row "T1" in table 6.1.2.2.3.2-1/2.</w:t>
            </w:r>
          </w:p>
          <w:p w14:paraId="2D454DDB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56C88BF8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66AE98E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2C169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// @siclog "Step 2"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6BFF7D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on.</w:t>
            </w:r>
          </w:p>
          <w:p w14:paraId="13354DAF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14:paraId="7EF1DBEE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8F43DB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2AEEE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send an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the next 60 s?</w:t>
            </w:r>
          </w:p>
          <w:p w14:paraId="481C765A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f_NR_CheckNoRRCSetupReq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(nr_Cell1, v_Wait60s, -, "Step3: UE sent an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NR Cell 1 within 60 s"); //@sic R5s201387 sic@</w:t>
            </w:r>
          </w:p>
          <w:p w14:paraId="06F5316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7482E0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1BCD9209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6821C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SS re-adjusts the SS/PBCH EPRE level of NR Cell 1 level according to row "T2" in table 6.1.2.2.3.2-1/2.</w:t>
            </w:r>
          </w:p>
          <w:p w14:paraId="0DE3FC0D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{// FR2: q-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QualMin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on SIB1 and SIB2 are FFS for FR2</w:t>
            </w:r>
          </w:p>
          <w:p w14:paraId="7E4939C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v_DeltaPrimaryBand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f_NR_MobileInfo_GetPrimaryDeltaValue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(); // @sic R5s200969 sic@</w:t>
            </w:r>
          </w:p>
          <w:p w14:paraId="5A39F32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f_NR_CalculateQ_RxLevMin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(-55.0, v_DeltaPrimaryBand.DeltaNRf1);</w:t>
            </w:r>
          </w:p>
          <w:p w14:paraId="7C3164F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FA92F3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f_NR_CellInfo_SetSIB1_CellSelectionInfo(nr_Cell11, cs_38508_SIB1_CellSelectionInfo(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v_Q_RxLevMin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,-,-12));</w:t>
            </w:r>
          </w:p>
          <w:p w14:paraId="60E431A4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f_NR_CellInfo_SetSIB2_Q_QualMin(nr_Cell11, -12);</w:t>
            </w:r>
          </w:p>
          <w:p w14:paraId="2D5157B7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(v_CellPowerList_AtT2); //@sic R5s210524 sic@</w:t>
            </w: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249ED9FB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f_NR_ConfigureAndActivateVNG_MultipleCells({cs_CellNoiseLevel(nr_Cell11,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7D1D2522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70259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(v_CellPowerList_AtT2); //@sic R5s210524 sic@</w:t>
            </w: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22676F8" w14:textId="77777777" w:rsidR="007C5EA0" w:rsidRPr="007C5EA0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AEFE67" w14:textId="77777777" w:rsidR="006212CF" w:rsidRDefault="007C5EA0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C5EA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62AE5A" w14:textId="77777777" w:rsidR="006212CF" w:rsidRPr="006212CF" w:rsidRDefault="006212CF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212CF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20C79321" w14:textId="77777777" w:rsidR="001E3D37" w:rsidRPr="00DA356D" w:rsidRDefault="007A4458" w:rsidP="007C5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B14FB0" w14:textId="77777777"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9F9F6" w14:textId="77777777" w:rsidR="001A2045" w:rsidRDefault="001A2045">
      <w:r>
        <w:separator/>
      </w:r>
    </w:p>
  </w:endnote>
  <w:endnote w:type="continuationSeparator" w:id="0">
    <w:p w14:paraId="35EC3971" w14:textId="77777777" w:rsidR="001A2045" w:rsidRDefault="001A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0104E" w14:textId="77777777" w:rsidR="001A2045" w:rsidRDefault="001A2045">
      <w:r>
        <w:separator/>
      </w:r>
    </w:p>
  </w:footnote>
  <w:footnote w:type="continuationSeparator" w:id="0">
    <w:p w14:paraId="0A2D4B64" w14:textId="77777777" w:rsidR="001A2045" w:rsidRDefault="001A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8B9D2" w14:textId="77777777"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C52E" w14:textId="77777777"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14BB5" w14:textId="77777777"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1411" w14:textId="77777777"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581B"/>
    <w:rsid w:val="0013630B"/>
    <w:rsid w:val="001373AB"/>
    <w:rsid w:val="00145D43"/>
    <w:rsid w:val="001467D7"/>
    <w:rsid w:val="00146DCF"/>
    <w:rsid w:val="00150799"/>
    <w:rsid w:val="001548CD"/>
    <w:rsid w:val="00164CFC"/>
    <w:rsid w:val="00173835"/>
    <w:rsid w:val="001748D6"/>
    <w:rsid w:val="0017626D"/>
    <w:rsid w:val="001901A2"/>
    <w:rsid w:val="00192C46"/>
    <w:rsid w:val="00193020"/>
    <w:rsid w:val="0019670B"/>
    <w:rsid w:val="001A08B3"/>
    <w:rsid w:val="001A0D31"/>
    <w:rsid w:val="001A2045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47AE2"/>
    <w:rsid w:val="003556DC"/>
    <w:rsid w:val="003609EF"/>
    <w:rsid w:val="003614D1"/>
    <w:rsid w:val="0036231A"/>
    <w:rsid w:val="00374DD4"/>
    <w:rsid w:val="00375BB0"/>
    <w:rsid w:val="003764EC"/>
    <w:rsid w:val="00376E8C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D455F"/>
    <w:rsid w:val="004D5164"/>
    <w:rsid w:val="004D6FA2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1885"/>
    <w:rsid w:val="005A6679"/>
    <w:rsid w:val="005B4127"/>
    <w:rsid w:val="005B7AC3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32431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1316A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2B8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A5430"/>
    <w:rsid w:val="008B2743"/>
    <w:rsid w:val="008B6EA0"/>
    <w:rsid w:val="008C262C"/>
    <w:rsid w:val="008C6934"/>
    <w:rsid w:val="008D4141"/>
    <w:rsid w:val="008E4D4B"/>
    <w:rsid w:val="008E6B1F"/>
    <w:rsid w:val="008F686C"/>
    <w:rsid w:val="00901400"/>
    <w:rsid w:val="00901BB0"/>
    <w:rsid w:val="00902A92"/>
    <w:rsid w:val="0090462D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6626"/>
    <w:rsid w:val="00A57528"/>
    <w:rsid w:val="00A601CD"/>
    <w:rsid w:val="00A66A40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097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597A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3BE8"/>
    <w:rsid w:val="00C95985"/>
    <w:rsid w:val="00C9778B"/>
    <w:rsid w:val="00C979AE"/>
    <w:rsid w:val="00CA3559"/>
    <w:rsid w:val="00CB01D6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55BD7"/>
    <w:rsid w:val="00D57583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407D2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592C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F2E32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6C09A-D039-4F3F-B158-737F327D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1656</Words>
  <Characters>9110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5</cp:revision>
  <cp:lastPrinted>1900-01-01T00:00:00Z</cp:lastPrinted>
  <dcterms:created xsi:type="dcterms:W3CDTF">2021-06-25T08:47:00Z</dcterms:created>
  <dcterms:modified xsi:type="dcterms:W3CDTF">2021-09-02T09:52:00Z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