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AD995" w14:textId="77777777" w:rsidR="00413370" w:rsidRDefault="00413370" w:rsidP="004133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R5s210624</w:t>
        </w:r>
      </w:fldSimple>
    </w:p>
    <w:p w14:paraId="5369F209" w14:textId="77777777" w:rsidR="00413370" w:rsidRDefault="00413370" w:rsidP="004133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3370" w14:paraId="4D207E4D" w14:textId="77777777" w:rsidTr="0021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712FF" w14:textId="77777777" w:rsidR="00413370" w:rsidRDefault="00413370" w:rsidP="0021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3370" w14:paraId="221461C7" w14:textId="77777777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A3C9E" w14:textId="77777777" w:rsidR="00413370" w:rsidRDefault="00413370" w:rsidP="0021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3370" w14:paraId="76200F6D" w14:textId="77777777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7C3D2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0B11CF34" w14:textId="77777777" w:rsidTr="00211F58">
        <w:tc>
          <w:tcPr>
            <w:tcW w:w="142" w:type="dxa"/>
            <w:tcBorders>
              <w:left w:val="single" w:sz="4" w:space="0" w:color="auto"/>
            </w:tcBorders>
          </w:tcPr>
          <w:p w14:paraId="46FCB505" w14:textId="77777777" w:rsidR="00413370" w:rsidRDefault="00413370" w:rsidP="0021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6B4A" w14:textId="77777777" w:rsidR="00413370" w:rsidRPr="00410371" w:rsidRDefault="00413370" w:rsidP="0021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F55D3FE" w14:textId="77777777" w:rsidR="00413370" w:rsidRDefault="00413370" w:rsidP="0021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B29682" w14:textId="77777777" w:rsidR="00413370" w:rsidRPr="00410371" w:rsidRDefault="00413370" w:rsidP="00211F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4616</w:t>
              </w:r>
            </w:fldSimple>
          </w:p>
        </w:tc>
        <w:tc>
          <w:tcPr>
            <w:tcW w:w="709" w:type="dxa"/>
          </w:tcPr>
          <w:p w14:paraId="2044CDE6" w14:textId="77777777" w:rsidR="00413370" w:rsidRDefault="00413370" w:rsidP="0021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BADC6" w14:textId="77777777" w:rsidR="00413370" w:rsidRPr="00410371" w:rsidRDefault="00413370" w:rsidP="0021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6647C5" w14:textId="77777777" w:rsidR="00413370" w:rsidRDefault="00413370" w:rsidP="0021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C04F2" w14:textId="77777777" w:rsidR="00413370" w:rsidRPr="00410371" w:rsidRDefault="00413370" w:rsidP="0021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B66A1D" w14:textId="77777777" w:rsidR="00413370" w:rsidRDefault="00413370" w:rsidP="00211F58">
            <w:pPr>
              <w:pStyle w:val="CRCoverPage"/>
              <w:spacing w:after="0"/>
              <w:rPr>
                <w:noProof/>
              </w:rPr>
            </w:pPr>
          </w:p>
        </w:tc>
      </w:tr>
      <w:tr w:rsidR="00413370" w14:paraId="42FE211B" w14:textId="77777777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6AA40" w14:textId="77777777" w:rsidR="00413370" w:rsidRDefault="00413370" w:rsidP="00211F58">
            <w:pPr>
              <w:pStyle w:val="CRCoverPage"/>
              <w:spacing w:after="0"/>
              <w:rPr>
                <w:noProof/>
              </w:rPr>
            </w:pPr>
          </w:p>
        </w:tc>
      </w:tr>
      <w:tr w:rsidR="00413370" w14:paraId="4A485F2C" w14:textId="77777777" w:rsidTr="0021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48EA11" w14:textId="77777777" w:rsidR="00413370" w:rsidRPr="00F25D98" w:rsidRDefault="00413370" w:rsidP="0021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3370" w14:paraId="78005CEA" w14:textId="77777777" w:rsidTr="00211F58">
        <w:tc>
          <w:tcPr>
            <w:tcW w:w="9641" w:type="dxa"/>
            <w:gridSpan w:val="9"/>
          </w:tcPr>
          <w:p w14:paraId="55780262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F96BC1" w14:textId="77777777" w:rsidR="00413370" w:rsidRDefault="00413370" w:rsidP="004133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3370" w14:paraId="60DD7E81" w14:textId="77777777" w:rsidTr="00211F58">
        <w:tc>
          <w:tcPr>
            <w:tcW w:w="2835" w:type="dxa"/>
          </w:tcPr>
          <w:p w14:paraId="3BA79093" w14:textId="77777777" w:rsidR="00413370" w:rsidRDefault="00413370" w:rsidP="0021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62197E" w14:textId="77777777" w:rsidR="00413370" w:rsidRDefault="00413370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78B232" w14:textId="77777777" w:rsidR="00413370" w:rsidRDefault="00413370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58DD36" w14:textId="77777777" w:rsidR="00413370" w:rsidRDefault="00413370" w:rsidP="0021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2B5189" w14:textId="77777777" w:rsidR="00413370" w:rsidRDefault="00413370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E3C458" w14:textId="77777777" w:rsidR="00413370" w:rsidRDefault="00413370" w:rsidP="0021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F03A11" w14:textId="77777777" w:rsidR="00413370" w:rsidRDefault="00413370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04656" w14:textId="77777777" w:rsidR="00413370" w:rsidRDefault="00413370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738DE" w14:textId="77777777" w:rsidR="00413370" w:rsidRDefault="00413370" w:rsidP="0021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4AFD3F" w14:textId="77777777" w:rsidR="00413370" w:rsidRDefault="00413370" w:rsidP="004133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3370" w14:paraId="24FEB9BD" w14:textId="77777777" w:rsidTr="00211F58">
        <w:tc>
          <w:tcPr>
            <w:tcW w:w="9640" w:type="dxa"/>
            <w:gridSpan w:val="11"/>
          </w:tcPr>
          <w:p w14:paraId="53E22052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2E567AFB" w14:textId="77777777" w:rsidTr="0021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85A3B" w14:textId="77777777" w:rsidR="00413370" w:rsidRDefault="00413370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A69B8" w14:textId="77777777"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8.6.4.5</w:t>
              </w:r>
            </w:fldSimple>
          </w:p>
        </w:tc>
      </w:tr>
      <w:tr w:rsidR="00413370" w14:paraId="3F98DE95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46B8BF6F" w14:textId="77777777" w:rsidR="00413370" w:rsidRDefault="00413370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94CD68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7F010388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669FBEC3" w14:textId="77777777" w:rsidR="00413370" w:rsidRDefault="00413370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6275E" w14:textId="77777777"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13370" w14:paraId="40843AF2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64F1760F" w14:textId="77777777" w:rsidR="00413370" w:rsidRDefault="00413370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B0ED1" w14:textId="77777777"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13370" w14:paraId="248F21FB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2BD639A5" w14:textId="77777777" w:rsidR="00413370" w:rsidRDefault="00413370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6E3FB7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1D95F5E6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22174D23" w14:textId="77777777" w:rsidR="00413370" w:rsidRDefault="00413370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F6FEF8" w14:textId="77777777"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TEI10_Test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8A06656" w14:textId="77777777" w:rsidR="00413370" w:rsidRDefault="00413370" w:rsidP="0021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8296A3" w14:textId="77777777" w:rsidR="00413370" w:rsidRDefault="00413370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990D5" w14:textId="77777777"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2021-06-01</w:t>
              </w:r>
            </w:fldSimple>
          </w:p>
        </w:tc>
      </w:tr>
      <w:tr w:rsidR="00413370" w14:paraId="2EEEDA27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1D074D14" w14:textId="77777777" w:rsidR="00413370" w:rsidRDefault="00413370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24A78C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3C70F0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5812D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97AF4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0E4A7D4C" w14:textId="77777777" w:rsidTr="0021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3D925" w14:textId="77777777" w:rsidR="00413370" w:rsidRDefault="00413370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1E2527" w14:textId="77777777" w:rsidR="00413370" w:rsidRDefault="00413370" w:rsidP="0021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84124B" w14:textId="77777777" w:rsidR="00413370" w:rsidRDefault="00413370" w:rsidP="0021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ED23E" w14:textId="77777777" w:rsidR="00413370" w:rsidRDefault="00413370" w:rsidP="0021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9445E6" w14:textId="77777777"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13370" w14:paraId="52CD9A87" w14:textId="77777777" w:rsidTr="0021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B58015" w14:textId="77777777" w:rsidR="00413370" w:rsidRDefault="00413370" w:rsidP="0021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FF9DA9" w14:textId="77777777" w:rsidR="00413370" w:rsidRDefault="00413370" w:rsidP="0021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505C27" w14:textId="77777777" w:rsidR="00413370" w:rsidRDefault="00413370" w:rsidP="0021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BEC1C" w14:textId="77777777" w:rsidR="00413370" w:rsidRPr="007C2097" w:rsidRDefault="00413370" w:rsidP="0021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3370" w14:paraId="686DC8E0" w14:textId="77777777" w:rsidTr="00211F58">
        <w:tc>
          <w:tcPr>
            <w:tcW w:w="1843" w:type="dxa"/>
          </w:tcPr>
          <w:p w14:paraId="34AE1B44" w14:textId="77777777" w:rsidR="00413370" w:rsidRDefault="00413370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8D19A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053C95DC" w14:textId="77777777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02199" w14:textId="77777777"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5DDD3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 definition of template </w:t>
            </w:r>
            <w:r w:rsidRPr="004B748F">
              <w:rPr>
                <w:noProof/>
              </w:rPr>
              <w:t>cr_RLF_Report_1Entry</w:t>
            </w:r>
            <w:r>
              <w:rPr>
                <w:noProof/>
              </w:rPr>
              <w:t xml:space="preserve"> has as 1</w:t>
            </w:r>
            <w:r w:rsidRPr="004B748F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input parameter a template of type </w:t>
            </w:r>
            <w:r w:rsidRPr="007F45FD">
              <w:rPr>
                <w:noProof/>
              </w:rPr>
              <w:t>RSRP_Range</w:t>
            </w:r>
            <w:r>
              <w:rPr>
                <w:noProof/>
              </w:rPr>
              <w:t>, in TC 8.6.4.5 ‘*’ is used as input parameter.</w:t>
            </w:r>
          </w:p>
          <w:p w14:paraId="5EABA910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</w:p>
          <w:p w14:paraId="7A81BA9A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 ASN.1 definition:</w:t>
            </w:r>
          </w:p>
          <w:p w14:paraId="5DE0A672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</w:p>
          <w:p w14:paraId="0E5E510A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RLF-Report-r9 ::=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SEQUENCE {</w:t>
            </w:r>
          </w:p>
          <w:p w14:paraId="53579624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  <w:t>measResultLastServCell-r9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SEQUENCE {</w:t>
            </w:r>
          </w:p>
          <w:p w14:paraId="6227D50B" w14:textId="77777777" w:rsidR="00413370" w:rsidRPr="007F45FD" w:rsidRDefault="00413370" w:rsidP="0041337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7F45FD">
              <w:rPr>
                <w:b/>
                <w:noProof/>
              </w:rPr>
              <w:t>rsrpResult-r9</w:t>
            </w:r>
            <w:r w:rsidRPr="007F45FD">
              <w:rPr>
                <w:b/>
                <w:noProof/>
              </w:rPr>
              <w:tab/>
            </w:r>
            <w:r w:rsidRPr="007F45FD">
              <w:rPr>
                <w:b/>
                <w:noProof/>
              </w:rPr>
              <w:tab/>
            </w:r>
            <w:r w:rsidRPr="007F45FD">
              <w:rPr>
                <w:b/>
                <w:noProof/>
              </w:rPr>
              <w:tab/>
            </w:r>
            <w:r w:rsidRPr="007F45FD">
              <w:rPr>
                <w:b/>
                <w:noProof/>
              </w:rPr>
              <w:tab/>
            </w:r>
            <w:r w:rsidRPr="007F45FD">
              <w:rPr>
                <w:b/>
                <w:noProof/>
              </w:rPr>
              <w:tab/>
            </w:r>
            <w:r w:rsidRPr="007F45FD">
              <w:rPr>
                <w:b/>
                <w:noProof/>
              </w:rPr>
              <w:tab/>
              <w:t>RSRP-Range,</w:t>
            </w:r>
          </w:p>
          <w:p w14:paraId="2D24EB67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rsrqResult-r9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RSRQ-Range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OPTIONAL</w:t>
            </w:r>
          </w:p>
          <w:p w14:paraId="7C67912D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  <w:t>},</w:t>
            </w:r>
          </w:p>
          <w:p w14:paraId="2C39657B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[…] </w:t>
            </w:r>
          </w:p>
          <w:p w14:paraId="30F6FC85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</w:p>
          <w:p w14:paraId="0E42562F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RSRP-Range is a mandatory field hence omit should not be a possibility.</w:t>
            </w:r>
          </w:p>
          <w:p w14:paraId="21F0F0B7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</w:p>
          <w:p w14:paraId="334F5354" w14:textId="77777777" w:rsidR="00413370" w:rsidRPr="0032541E" w:rsidRDefault="00413370" w:rsidP="0041337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In order to fix the issue AnyValueOrOmit ‘*’ should be substituted by AnyValue ‘?’.</w:t>
            </w:r>
          </w:p>
        </w:tc>
      </w:tr>
      <w:tr w:rsidR="00413370" w14:paraId="08A60454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DD252" w14:textId="77777777"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A4C83" w14:textId="77777777" w:rsidR="00413370" w:rsidRDefault="00413370" w:rsidP="00413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272F280D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0B7FF" w14:textId="77777777"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9F954C" w14:textId="77777777" w:rsidR="00413370" w:rsidRPr="00300C5B" w:rsidRDefault="00413370" w:rsidP="0041337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input parameter from </w:t>
            </w:r>
            <w:r>
              <w:rPr>
                <w:noProof/>
              </w:rPr>
              <w:t>‘*’ to ‘?’ as omit is not an allowed value.</w:t>
            </w:r>
          </w:p>
        </w:tc>
      </w:tr>
      <w:tr w:rsidR="00413370" w14:paraId="7E4178A2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05157" w14:textId="77777777"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D4F8C" w14:textId="77777777" w:rsidR="00413370" w:rsidRDefault="00413370" w:rsidP="00413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2519A136" w14:textId="77777777" w:rsidTr="0021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BDE9B2" w14:textId="77777777"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B1B79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413370" w14:paraId="4788ED29" w14:textId="77777777" w:rsidTr="00211F58">
        <w:tc>
          <w:tcPr>
            <w:tcW w:w="2694" w:type="dxa"/>
            <w:gridSpan w:val="2"/>
          </w:tcPr>
          <w:p w14:paraId="634A6D8E" w14:textId="77777777"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59DD3B" w14:textId="77777777" w:rsidR="00413370" w:rsidRDefault="00413370" w:rsidP="00413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0DE7FBA3" w14:textId="77777777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F17BB" w14:textId="77777777"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E58F8" w14:textId="77777777" w:rsidR="00413370" w:rsidRDefault="00413370" w:rsidP="0041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8.6.4.5</w:t>
            </w:r>
          </w:p>
        </w:tc>
      </w:tr>
      <w:tr w:rsidR="00413370" w14:paraId="25539E76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D5204" w14:textId="77777777"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026F6" w14:textId="77777777" w:rsidR="00413370" w:rsidRDefault="00413370" w:rsidP="00413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24100E7A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2C859" w14:textId="77777777"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CA9A4" w14:textId="77777777"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04D1F7" w14:textId="77777777"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F7E552" w14:textId="77777777" w:rsidR="00413370" w:rsidRDefault="00413370" w:rsidP="00413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25468B" w14:textId="77777777" w:rsidR="00413370" w:rsidRDefault="00413370" w:rsidP="00413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370" w14:paraId="171AD012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818D8" w14:textId="77777777"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ADC4A0" w14:textId="77777777"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D03C5" w14:textId="77777777"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667A6" w14:textId="77777777" w:rsidR="00413370" w:rsidRDefault="00413370" w:rsidP="00413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A2FEEE" w14:textId="77777777" w:rsidR="00413370" w:rsidRDefault="00413370" w:rsidP="00413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370" w14:paraId="33A6C624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D13AF" w14:textId="77777777"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915E9" w14:textId="77777777"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6DF" w14:textId="77777777"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1EF9B6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5EBDDF" w14:textId="77777777" w:rsidR="00413370" w:rsidRDefault="00413370" w:rsidP="00413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370" w14:paraId="51AD90AC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C1A6A" w14:textId="77777777"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E04FD" w14:textId="77777777"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22565" w14:textId="77777777"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91521B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7BB69" w14:textId="77777777" w:rsidR="00413370" w:rsidRDefault="00413370" w:rsidP="00413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370" w14:paraId="6CAA9427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3F50C" w14:textId="77777777"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C89AD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</w:p>
        </w:tc>
      </w:tr>
      <w:tr w:rsidR="00413370" w14:paraId="0965BCD3" w14:textId="77777777" w:rsidTr="0021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281FE" w14:textId="77777777"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E7C7" w14:textId="77777777" w:rsidR="00413370" w:rsidRDefault="00413370" w:rsidP="004133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3370" w:rsidRPr="008863B9" w14:paraId="07335542" w14:textId="77777777" w:rsidTr="0021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9A3FA" w14:textId="77777777" w:rsidR="00413370" w:rsidRPr="008863B9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E45F92" w14:textId="77777777" w:rsidR="00413370" w:rsidRPr="008863B9" w:rsidRDefault="00413370" w:rsidP="004133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3370" w14:paraId="13F9F843" w14:textId="77777777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A8A0F" w14:textId="77777777"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F4D6C" w14:textId="77777777" w:rsidR="00413370" w:rsidRDefault="00413370" w:rsidP="004133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B5D583" w14:textId="77777777" w:rsidR="005D4E20" w:rsidRDefault="005D4E20" w:rsidP="005D4E20">
      <w:pPr>
        <w:rPr>
          <w:noProof/>
        </w:rPr>
      </w:pPr>
    </w:p>
    <w:p w14:paraId="15CD05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4A138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DD2F9D" w14:textId="77777777" w:rsidR="00446488" w:rsidRPr="00D83A7A" w:rsidRDefault="00446488" w:rsidP="00446488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73451261"/>
      <w:r w:rsidRPr="00D83A7A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1"/>
    </w:p>
    <w:p w14:paraId="01786BC9" w14:textId="77777777" w:rsidR="00413370" w:rsidRDefault="00446488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13370" w:rsidRPr="000A4AD2">
        <w:rPr>
          <w:rFonts w:ascii="Arial" w:hAnsi="Arial" w:cs="Arial"/>
          <w:iCs/>
        </w:rPr>
        <w:t>Table of Contents</w:t>
      </w:r>
      <w:r w:rsidR="00413370">
        <w:tab/>
      </w:r>
      <w:r w:rsidR="00413370">
        <w:fldChar w:fldCharType="begin"/>
      </w:r>
      <w:r w:rsidR="00413370">
        <w:instrText xml:space="preserve"> PAGEREF _Toc73451261 \h </w:instrText>
      </w:r>
      <w:r w:rsidR="00413370">
        <w:fldChar w:fldCharType="separate"/>
      </w:r>
      <w:r w:rsidR="00413370">
        <w:t>3</w:t>
      </w:r>
      <w:r w:rsidR="00413370">
        <w:fldChar w:fldCharType="end"/>
      </w:r>
    </w:p>
    <w:p w14:paraId="03CBB805" w14:textId="77777777" w:rsidR="00413370" w:rsidRDefault="00413370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0A4AD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A4AD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_Toc73451262 \h </w:instrText>
      </w:r>
      <w:r>
        <w:fldChar w:fldCharType="separate"/>
      </w:r>
      <w:r>
        <w:t>4</w:t>
      </w:r>
      <w:r>
        <w:fldChar w:fldCharType="end"/>
      </w:r>
    </w:p>
    <w:p w14:paraId="395F3B8F" w14:textId="77777777" w:rsidR="00413370" w:rsidRDefault="0041337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A4AD2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A4AD2">
        <w:rPr>
          <w:b/>
        </w:rPr>
        <w:t>Correction to function f_TC_8_6_4_5_EUTRA</w:t>
      </w:r>
      <w:r>
        <w:tab/>
      </w:r>
      <w:r>
        <w:fldChar w:fldCharType="begin"/>
      </w:r>
      <w:r>
        <w:instrText xml:space="preserve"> PAGEREF _Toc73451263 \h </w:instrText>
      </w:r>
      <w:r>
        <w:fldChar w:fldCharType="separate"/>
      </w:r>
      <w:r>
        <w:t>4</w:t>
      </w:r>
      <w:r>
        <w:fldChar w:fldCharType="end"/>
      </w:r>
    </w:p>
    <w:p w14:paraId="157CB493" w14:textId="77777777" w:rsidR="00446488" w:rsidRPr="00300C5B" w:rsidRDefault="00446488" w:rsidP="00300C5B">
      <w:pPr>
        <w:pStyle w:val="Verzeichnis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C283AE6" w14:textId="77777777" w:rsidR="00446488" w:rsidRDefault="00446488" w:rsidP="00446488"/>
    <w:p w14:paraId="5E687F0A" w14:textId="77777777" w:rsidR="00446488" w:rsidRPr="00854C55" w:rsidRDefault="00446488" w:rsidP="00446488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3451262"/>
      <w:r w:rsidRPr="00854C55">
        <w:rPr>
          <w:b/>
        </w:rPr>
        <w:t>Corrections required</w:t>
      </w:r>
      <w:bookmarkEnd w:id="2"/>
      <w:bookmarkEnd w:id="3"/>
      <w:bookmarkEnd w:id="4"/>
    </w:p>
    <w:p w14:paraId="69DE9BA4" w14:textId="77777777" w:rsidR="00446488" w:rsidRDefault="00034678" w:rsidP="001D13E3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73451263"/>
      <w:r w:rsidRPr="00034678">
        <w:rPr>
          <w:b/>
        </w:rPr>
        <w:t xml:space="preserve">Correction to </w:t>
      </w:r>
      <w:r w:rsidR="003A6E9C">
        <w:rPr>
          <w:b/>
        </w:rPr>
        <w:t xml:space="preserve">function </w:t>
      </w:r>
      <w:r w:rsidR="00EC4DC1" w:rsidRPr="00EC4DC1">
        <w:rPr>
          <w:b/>
        </w:rPr>
        <w:t>f_TC_8_6_4_5_EUTRA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58818650" w14:textId="77777777" w:rsidTr="00E14D7D">
        <w:trPr>
          <w:trHeight w:val="447"/>
        </w:trPr>
        <w:tc>
          <w:tcPr>
            <w:tcW w:w="1985" w:type="dxa"/>
          </w:tcPr>
          <w:p w14:paraId="1C05C9D5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51CAF65" w14:textId="77777777" w:rsidR="005C576A" w:rsidRDefault="00EC4DC1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EC4DC1">
              <w:rPr>
                <w:noProof/>
              </w:rPr>
              <w:t>f_TC_8_6_4_5_EUTRA</w:t>
            </w:r>
          </w:p>
        </w:tc>
      </w:tr>
      <w:tr w:rsidR="005C576A" w14:paraId="48987A15" w14:textId="77777777" w:rsidTr="00E14D7D">
        <w:trPr>
          <w:trHeight w:val="452"/>
        </w:trPr>
        <w:tc>
          <w:tcPr>
            <w:tcW w:w="1985" w:type="dxa"/>
          </w:tcPr>
          <w:p w14:paraId="7C0A95FB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D28C61B" w14:textId="77777777" w:rsidR="00691551" w:rsidRPr="00691551" w:rsidRDefault="00691551" w:rsidP="00691551">
            <w:pPr>
              <w:pStyle w:val="CRCoverPage"/>
              <w:ind w:left="100"/>
              <w:rPr>
                <w:bCs/>
              </w:rPr>
            </w:pPr>
            <w:r w:rsidRPr="00691551">
              <w:rPr>
                <w:bCs/>
              </w:rPr>
              <w:t>RSRP-Range is a mandatory field hence omit should not be a possibility.</w:t>
            </w:r>
          </w:p>
          <w:p w14:paraId="6044C077" w14:textId="77777777" w:rsidR="005C576A" w:rsidRPr="00691551" w:rsidRDefault="005C576A" w:rsidP="00691551">
            <w:pPr>
              <w:pStyle w:val="CRCoverPage"/>
              <w:rPr>
                <w:bCs/>
              </w:rPr>
            </w:pPr>
          </w:p>
        </w:tc>
      </w:tr>
      <w:tr w:rsidR="00617F63" w14:paraId="209584C3" w14:textId="77777777" w:rsidTr="00E14D7D">
        <w:tc>
          <w:tcPr>
            <w:tcW w:w="1985" w:type="dxa"/>
          </w:tcPr>
          <w:p w14:paraId="1C906434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60D9EF" w14:textId="77777777" w:rsidR="00617F63" w:rsidRPr="00300C5B" w:rsidRDefault="00691551" w:rsidP="001D13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input parameter from </w:t>
            </w:r>
            <w:r>
              <w:rPr>
                <w:noProof/>
              </w:rPr>
              <w:t>‘*’ to ‘?’ as omit is not an allowed value.</w:t>
            </w:r>
          </w:p>
        </w:tc>
      </w:tr>
      <w:tr w:rsidR="00617F63" w:rsidRPr="00C621CF" w14:paraId="5638D7B5" w14:textId="77777777" w:rsidTr="00E14D7D">
        <w:tc>
          <w:tcPr>
            <w:tcW w:w="1985" w:type="dxa"/>
          </w:tcPr>
          <w:p w14:paraId="2312E5A3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7006BEB" w14:textId="77777777" w:rsidR="00617F63" w:rsidRPr="00C621CF" w:rsidRDefault="00AE192C" w:rsidP="001D13E3">
            <w:pPr>
              <w:spacing w:after="0"/>
              <w:rPr>
                <w:rFonts w:ascii="Arial" w:hAnsi="Arial" w:cs="Arial"/>
                <w:noProof/>
                <w:lang w:val="it-IT"/>
              </w:rPr>
            </w:pPr>
            <w:r w:rsidRPr="00C621CF">
              <w:rPr>
                <w:rFonts w:ascii="Arial" w:hAnsi="Arial" w:cs="Arial"/>
                <w:noProof/>
                <w:lang w:val="it-IT"/>
              </w:rPr>
              <w:t>LTE_A_R10_R11</w:t>
            </w:r>
            <w:r w:rsidR="00DB0C77" w:rsidRPr="00C621CF">
              <w:rPr>
                <w:rFonts w:ascii="Arial" w:hAnsi="Arial" w:cs="Arial"/>
                <w:noProof/>
                <w:lang w:val="it-IT"/>
              </w:rPr>
              <w:t>\</w:t>
            </w:r>
            <w:r w:rsidRPr="00C621CF">
              <w:rPr>
                <w:rFonts w:ascii="Arial" w:hAnsi="Arial" w:cs="Arial"/>
                <w:noProof/>
                <w:lang w:val="it-IT"/>
              </w:rPr>
              <w:t>8_6</w:t>
            </w:r>
            <w:r w:rsidR="00DB0C77" w:rsidRPr="00C621CF">
              <w:rPr>
                <w:rFonts w:ascii="Arial" w:hAnsi="Arial" w:cs="Arial"/>
                <w:noProof/>
                <w:lang w:val="it-IT"/>
              </w:rPr>
              <w:t>\</w:t>
            </w:r>
            <w:r w:rsidRPr="00C621CF">
              <w:rPr>
                <w:rFonts w:ascii="Arial" w:hAnsi="Arial" w:cs="Arial"/>
                <w:noProof/>
                <w:lang w:val="it-IT"/>
              </w:rPr>
              <w:t>RRC_LoggedRLF</w:t>
            </w:r>
            <w:r w:rsidR="00BF6689" w:rsidRPr="00C621CF">
              <w:rPr>
                <w:rFonts w:ascii="Arial" w:hAnsi="Arial" w:cs="Arial"/>
                <w:noProof/>
                <w:lang w:val="it-IT"/>
              </w:rPr>
              <w:t>.ttcn</w:t>
            </w:r>
          </w:p>
        </w:tc>
      </w:tr>
      <w:tr w:rsidR="00C621CF" w:rsidRPr="007C0A48" w14:paraId="0C34CC4E" w14:textId="77777777" w:rsidTr="008175AF">
        <w:tblPrEx>
          <w:tblLook w:val="04A0" w:firstRow="1" w:lastRow="0" w:firstColumn="1" w:lastColumn="0" w:noHBand="0" w:noVBand="1"/>
        </w:tblPrEx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BE34" w14:textId="77777777" w:rsidR="00C621CF" w:rsidRPr="007C0A48" w:rsidRDefault="00C621CF" w:rsidP="008175AF">
            <w:pPr>
              <w:spacing w:before="40" w:after="40"/>
              <w:rPr>
                <w:rFonts w:ascii="Arial" w:hAnsi="Arial" w:cs="Arial"/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8D5B" w14:textId="77777777" w:rsidR="00C621CF" w:rsidRPr="00B15953" w:rsidRDefault="00C621CF" w:rsidP="008175AF">
            <w:pPr>
              <w:spacing w:after="0"/>
              <w:rPr>
                <w:rFonts w:ascii="Arial" w:hAnsi="Arial" w:cs="Arial"/>
                <w:noProof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27C30B33" w14:textId="77777777" w:rsidR="001E41F3" w:rsidRDefault="001E41F3">
      <w:pPr>
        <w:rPr>
          <w:noProof/>
          <w:lang w:val="en-US"/>
        </w:rPr>
      </w:pPr>
    </w:p>
    <w:p w14:paraId="00916877" w14:textId="77777777" w:rsidR="00300C5B" w:rsidRDefault="00300C5B" w:rsidP="00300C5B">
      <w:pPr>
        <w:rPr>
          <w:noProof/>
        </w:rPr>
      </w:pPr>
    </w:p>
    <w:p w14:paraId="656154E6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64FB063B" w14:textId="77777777" w:rsidTr="000441DD">
        <w:tc>
          <w:tcPr>
            <w:tcW w:w="9855" w:type="dxa"/>
          </w:tcPr>
          <w:p w14:paraId="6202FA2F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744C155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alt { //@sic R5s170569 sic@</w:t>
            </w:r>
          </w:p>
          <w:p w14:paraId="13B98EB5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[]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9C5C75">
              <w:rPr>
                <w:rFonts w:ascii="Arial" w:hAnsi="Arial"/>
                <w:lang w:eastAsia="en-GB"/>
              </w:rPr>
              <w:t>(car_SRB1_RrcPdu_IND(eutra_Cell2,</w:t>
            </w:r>
          </w:p>
          <w:p w14:paraId="50A46B67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cr_UEInformationResponse_Common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tsc_RRC_TI_Def</w:t>
            </w:r>
            <w:proofErr w:type="spellEnd"/>
            <w:r w:rsidRPr="009C5C75">
              <w:rPr>
                <w:rFonts w:ascii="Arial" w:hAnsi="Arial"/>
                <w:lang w:eastAsia="en-GB"/>
              </w:rPr>
              <w:t>, -, cr_RLF_Report_1Entry(*,</w:t>
            </w:r>
          </w:p>
          <w:p w14:paraId="4EB92A5B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309ABA07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-,</w:t>
            </w:r>
          </w:p>
          <w:p w14:paraId="3ADF77A2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29FD5A91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cr_FailedPCellId_CellGlobalId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v_FailedPCellId</w:t>
            </w:r>
            <w:proofErr w:type="spellEnd"/>
            <w:r w:rsidRPr="009C5C75">
              <w:rPr>
                <w:rFonts w:ascii="Arial" w:hAnsi="Arial"/>
                <w:lang w:eastAsia="en-GB"/>
              </w:rPr>
              <w:t>),</w:t>
            </w:r>
          </w:p>
          <w:p w14:paraId="778848E9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cr_Cgi</w:t>
            </w:r>
            <w:proofErr w:type="spellEnd"/>
            <w:r w:rsidRPr="009C5C75">
              <w:rPr>
                <w:rFonts w:ascii="Arial" w:hAnsi="Arial"/>
                <w:lang w:eastAsia="en-GB"/>
              </w:rPr>
              <w:t>(v_PLMN_Identity_Cell2, v_CellIdentity_Cell2),</w:t>
            </w:r>
          </w:p>
          <w:p w14:paraId="4262037D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452C9B2A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rlf</w:t>
            </w:r>
            <w:proofErr w:type="spellEnd"/>
            <w:r w:rsidRPr="009C5C75">
              <w:rPr>
                <w:rFonts w:ascii="Arial" w:hAnsi="Arial"/>
                <w:lang w:eastAsia="en-GB"/>
              </w:rPr>
              <w:t>,</w:t>
            </w:r>
          </w:p>
          <w:p w14:paraId="5B498268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cr_Cgi</w:t>
            </w:r>
            <w:proofErr w:type="spellEnd"/>
            <w:r w:rsidRPr="009C5C75">
              <w:rPr>
                <w:rFonts w:ascii="Arial" w:hAnsi="Arial"/>
                <w:lang w:eastAsia="en-GB"/>
              </w:rPr>
              <w:t>(v_PLMN_Identity_Cell1,v_CellIdentity_Cell1), //@sic R5s140067, R5s140069 sic@</w:t>
            </w:r>
          </w:p>
          <w:p w14:paraId="2E1CBC0E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omit //@sic R5-171144 sic@</w:t>
            </w:r>
          </w:p>
          <w:p w14:paraId="1F672A9F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)))){}; //@sic R5s170569 sic@</w:t>
            </w:r>
          </w:p>
          <w:p w14:paraId="53DADED1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[]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9C5C75">
              <w:rPr>
                <w:rFonts w:ascii="Arial" w:hAnsi="Arial"/>
                <w:lang w:eastAsia="en-GB"/>
              </w:rPr>
              <w:t>(car_SRB1_RrcPdu_IND(eutra_Cell2,</w:t>
            </w:r>
          </w:p>
          <w:p w14:paraId="0EA2D597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cr_UEInformationResponse_Common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tsc_RRC_TI_Def</w:t>
            </w:r>
            <w:proofErr w:type="spellEnd"/>
            <w:r w:rsidRPr="009C5C75">
              <w:rPr>
                <w:rFonts w:ascii="Arial" w:hAnsi="Arial"/>
                <w:lang w:eastAsia="en-GB"/>
              </w:rPr>
              <w:t>, -, cr_RLF_Report_1Entry(*,</w:t>
            </w:r>
          </w:p>
          <w:p w14:paraId="17E8B748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55CC0C30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-,</w:t>
            </w:r>
          </w:p>
          <w:p w14:paraId="0FFC6EC6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62325388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cr_FailedPCellId_Pci_Arfcn</w:t>
            </w:r>
            <w:proofErr w:type="spellEnd"/>
            <w:r w:rsidRPr="009C5C75">
              <w:rPr>
                <w:rFonts w:ascii="Arial" w:hAnsi="Arial"/>
                <w:lang w:eastAsia="en-GB"/>
              </w:rPr>
              <w:t>(v_PhysCellId_Cell2, v_Dl_CarrierFreq_Cell2),</w:t>
            </w:r>
          </w:p>
          <w:p w14:paraId="3FBB6BB0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cr_Cgi</w:t>
            </w:r>
            <w:proofErr w:type="spellEnd"/>
            <w:r w:rsidRPr="009C5C75">
              <w:rPr>
                <w:rFonts w:ascii="Arial" w:hAnsi="Arial"/>
                <w:lang w:eastAsia="en-GB"/>
              </w:rPr>
              <w:t>(v_PLMN_Identity_Cell2, v_CellIdentity_Cell2),</w:t>
            </w:r>
          </w:p>
          <w:p w14:paraId="141F0C44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06265191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rlf</w:t>
            </w:r>
            <w:proofErr w:type="spellEnd"/>
            <w:r w:rsidRPr="009C5C75">
              <w:rPr>
                <w:rFonts w:ascii="Arial" w:hAnsi="Arial"/>
                <w:lang w:eastAsia="en-GB"/>
              </w:rPr>
              <w:t>,</w:t>
            </w:r>
          </w:p>
          <w:p w14:paraId="0713D862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cr_Cgi</w:t>
            </w:r>
            <w:proofErr w:type="spellEnd"/>
            <w:r w:rsidRPr="009C5C75">
              <w:rPr>
                <w:rFonts w:ascii="Arial" w:hAnsi="Arial"/>
                <w:lang w:eastAsia="en-GB"/>
              </w:rPr>
              <w:t>(v_PLMN_Identity_Cell1,v_CellIdentity_Cell1), //@sic R5s140067, R5s140069 sic@</w:t>
            </w:r>
          </w:p>
          <w:p w14:paraId="1F60DDA1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v_FailedPCellId_v1090 //@sic R5-171144 sic@</w:t>
            </w:r>
          </w:p>
          <w:p w14:paraId="62231B8A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)))){}; //@sic R5s170569 sic@</w:t>
            </w:r>
          </w:p>
          <w:p w14:paraId="77E463DB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}</w:t>
            </w:r>
          </w:p>
          <w:p w14:paraId="0FD7C9E3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</w:p>
          <w:p w14:paraId="6468D0B8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f_EUTRA_PreliminaryPass</w:t>
            </w:r>
            <w:proofErr w:type="spellEnd"/>
            <w:r w:rsidRPr="009C5C75">
              <w:rPr>
                <w:rFonts w:ascii="Arial" w:hAnsi="Arial"/>
                <w:lang w:eastAsia="en-GB"/>
              </w:rPr>
              <w:t>(__FILE__, __LINE__, "Test Case 8.6.4.5 Step 17");</w:t>
            </w:r>
          </w:p>
          <w:p w14:paraId="241C1915" w14:textId="77777777"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lastRenderedPageBreak/>
              <w:t>&lt;&lt;SKIPPED CODE&gt;&gt;</w:t>
            </w:r>
          </w:p>
        </w:tc>
      </w:tr>
      <w:tr w:rsidR="00300C5B" w:rsidRPr="004031F3" w14:paraId="42599FDE" w14:textId="77777777" w:rsidTr="000441DD">
        <w:tc>
          <w:tcPr>
            <w:tcW w:w="9855" w:type="dxa"/>
          </w:tcPr>
          <w:p w14:paraId="0D2AE9D7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356DB6C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362C748F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62805FDF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054C704D" w14:textId="77777777" w:rsidTr="000441DD">
        <w:tc>
          <w:tcPr>
            <w:tcW w:w="9855" w:type="dxa"/>
          </w:tcPr>
          <w:p w14:paraId="71EAEA9D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C378BDC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alt { //@sic R5s170569 sic@</w:t>
            </w:r>
          </w:p>
          <w:p w14:paraId="59FD5674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[]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9C5C75">
              <w:rPr>
                <w:rFonts w:ascii="Arial" w:hAnsi="Arial"/>
                <w:lang w:eastAsia="en-GB"/>
              </w:rPr>
              <w:t>(car_SRB1_RrcPdu_IND(eutra_Cell2,</w:t>
            </w:r>
          </w:p>
          <w:p w14:paraId="66EA90AE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cr_UEInformationResponse_Common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tsc_RRC_TI_Def</w:t>
            </w:r>
            <w:proofErr w:type="spellEnd"/>
            <w:r w:rsidRPr="009C5C75">
              <w:rPr>
                <w:rFonts w:ascii="Arial" w:hAnsi="Arial"/>
                <w:lang w:eastAsia="en-GB"/>
              </w:rPr>
              <w:t>, -, cr_RLF_Report_1Entry(</w:t>
            </w:r>
            <w:r w:rsidRPr="009C5C75">
              <w:rPr>
                <w:rFonts w:ascii="Arial" w:hAnsi="Arial"/>
                <w:highlight w:val="yellow"/>
                <w:lang w:eastAsia="en-GB"/>
              </w:rPr>
              <w:t>?</w:t>
            </w:r>
            <w:r w:rsidRPr="009C5C75">
              <w:rPr>
                <w:rFonts w:ascii="Arial" w:hAnsi="Arial"/>
                <w:lang w:eastAsia="en-GB"/>
              </w:rPr>
              <w:t>,</w:t>
            </w:r>
          </w:p>
          <w:p w14:paraId="4FBD5CAB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2E98F6D2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-,</w:t>
            </w:r>
          </w:p>
          <w:p w14:paraId="3D41A2F1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1A14CA6D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cr_FailedPCellId_CellGlobalId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v_FailedPCellId</w:t>
            </w:r>
            <w:proofErr w:type="spellEnd"/>
            <w:r w:rsidRPr="009C5C75">
              <w:rPr>
                <w:rFonts w:ascii="Arial" w:hAnsi="Arial"/>
                <w:lang w:eastAsia="en-GB"/>
              </w:rPr>
              <w:t>),</w:t>
            </w:r>
          </w:p>
          <w:p w14:paraId="2AA66707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cr_Cgi</w:t>
            </w:r>
            <w:proofErr w:type="spellEnd"/>
            <w:r w:rsidRPr="009C5C75">
              <w:rPr>
                <w:rFonts w:ascii="Arial" w:hAnsi="Arial"/>
                <w:lang w:eastAsia="en-GB"/>
              </w:rPr>
              <w:t>(v_PLMN_Identity_Cell2, v_CellIdentity_Cell2),</w:t>
            </w:r>
          </w:p>
          <w:p w14:paraId="4CCB508F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2EDE4FB3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rlf</w:t>
            </w:r>
            <w:proofErr w:type="spellEnd"/>
            <w:r w:rsidRPr="009C5C75">
              <w:rPr>
                <w:rFonts w:ascii="Arial" w:hAnsi="Arial"/>
                <w:lang w:eastAsia="en-GB"/>
              </w:rPr>
              <w:t>,</w:t>
            </w:r>
          </w:p>
          <w:p w14:paraId="21A44006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cr_Cgi</w:t>
            </w:r>
            <w:proofErr w:type="spellEnd"/>
            <w:r w:rsidRPr="009C5C75">
              <w:rPr>
                <w:rFonts w:ascii="Arial" w:hAnsi="Arial"/>
                <w:lang w:eastAsia="en-GB"/>
              </w:rPr>
              <w:t>(v_PLMN_Identity_Cell1,v_CellIdentity_Cell1), //@sic R5s140067, R5s140069 sic@</w:t>
            </w:r>
          </w:p>
          <w:p w14:paraId="3538F049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omit //@sic R5-171144 sic@</w:t>
            </w:r>
          </w:p>
          <w:p w14:paraId="6466ECA5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)))){}; //@sic R5s170569 sic@</w:t>
            </w:r>
          </w:p>
          <w:p w14:paraId="5B9164C2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[]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9C5C75">
              <w:rPr>
                <w:rFonts w:ascii="Arial" w:hAnsi="Arial"/>
                <w:lang w:eastAsia="en-GB"/>
              </w:rPr>
              <w:t>(car_SRB1_RrcPdu_IND(eutra_Cell2,</w:t>
            </w:r>
          </w:p>
          <w:p w14:paraId="73D3591D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cr_UEInformationResponse_Common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tsc_RRC_TI_Def</w:t>
            </w:r>
            <w:proofErr w:type="spellEnd"/>
            <w:r w:rsidRPr="009C5C75">
              <w:rPr>
                <w:rFonts w:ascii="Arial" w:hAnsi="Arial"/>
                <w:lang w:eastAsia="en-GB"/>
              </w:rPr>
              <w:t>, -, cr_RLF_Report_1Entry(</w:t>
            </w:r>
            <w:r w:rsidRPr="009C5C75">
              <w:rPr>
                <w:rFonts w:ascii="Arial" w:hAnsi="Arial"/>
                <w:highlight w:val="yellow"/>
                <w:lang w:eastAsia="en-GB"/>
              </w:rPr>
              <w:t>?</w:t>
            </w:r>
            <w:r w:rsidRPr="009C5C75">
              <w:rPr>
                <w:rFonts w:ascii="Arial" w:hAnsi="Arial"/>
                <w:lang w:eastAsia="en-GB"/>
              </w:rPr>
              <w:t xml:space="preserve">, </w:t>
            </w:r>
          </w:p>
          <w:p w14:paraId="0E0EAA4B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63A7C35B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-,</w:t>
            </w:r>
          </w:p>
          <w:p w14:paraId="35FE582B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798948DA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cr_FailedPCellId_Pci_Arfcn</w:t>
            </w:r>
            <w:proofErr w:type="spellEnd"/>
            <w:r w:rsidRPr="009C5C75">
              <w:rPr>
                <w:rFonts w:ascii="Arial" w:hAnsi="Arial"/>
                <w:lang w:eastAsia="en-GB"/>
              </w:rPr>
              <w:t>(v_PhysCellId_Cell2, v_Dl_CarrierFreq_Cell2),</w:t>
            </w:r>
          </w:p>
          <w:p w14:paraId="22BCCE3B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cr_Cgi</w:t>
            </w:r>
            <w:proofErr w:type="spellEnd"/>
            <w:r w:rsidRPr="009C5C75">
              <w:rPr>
                <w:rFonts w:ascii="Arial" w:hAnsi="Arial"/>
                <w:lang w:eastAsia="en-GB"/>
              </w:rPr>
              <w:t>(v_PLMN_Identity_Cell2, v_CellIdentity_Cell2),</w:t>
            </w:r>
          </w:p>
          <w:p w14:paraId="40406ACD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024E0B40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rlf</w:t>
            </w:r>
            <w:proofErr w:type="spellEnd"/>
            <w:r w:rsidRPr="009C5C75">
              <w:rPr>
                <w:rFonts w:ascii="Arial" w:hAnsi="Arial"/>
                <w:lang w:eastAsia="en-GB"/>
              </w:rPr>
              <w:t>,</w:t>
            </w:r>
          </w:p>
          <w:p w14:paraId="07124263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cr_Cgi</w:t>
            </w:r>
            <w:proofErr w:type="spellEnd"/>
            <w:r w:rsidRPr="009C5C75">
              <w:rPr>
                <w:rFonts w:ascii="Arial" w:hAnsi="Arial"/>
                <w:lang w:eastAsia="en-GB"/>
              </w:rPr>
              <w:t>(v_PLMN_Identity_Cell1,v_CellIdentity_Cell1), //@sic R5s140067, R5s140069 sic@</w:t>
            </w:r>
          </w:p>
          <w:p w14:paraId="628982EB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v_FailedPCellId_v1090 //@sic R5-171144 sic@</w:t>
            </w:r>
          </w:p>
          <w:p w14:paraId="50704F9F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)))){}; //@sic R5s170569 sic@</w:t>
            </w:r>
          </w:p>
          <w:p w14:paraId="7FAB64A5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}</w:t>
            </w:r>
          </w:p>
          <w:p w14:paraId="6D40FEA2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</w:p>
          <w:p w14:paraId="71756DE2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f_EUTRA_PreliminaryPass</w:t>
            </w:r>
            <w:proofErr w:type="spellEnd"/>
            <w:r w:rsidRPr="009C5C75">
              <w:rPr>
                <w:rFonts w:ascii="Arial" w:hAnsi="Arial"/>
                <w:lang w:eastAsia="en-GB"/>
              </w:rPr>
              <w:t>(__FILE__, __LINE__, "Test Case 8.6.4.5 Step 17");</w:t>
            </w:r>
          </w:p>
          <w:p w14:paraId="410559A2" w14:textId="77777777"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07CE248" w14:textId="77777777" w:rsidR="00300C5B" w:rsidRDefault="00300C5B" w:rsidP="00300C5B">
      <w:pPr>
        <w:rPr>
          <w:noProof/>
          <w:lang w:val="en-US"/>
        </w:rPr>
      </w:pPr>
    </w:p>
    <w:p w14:paraId="3201D9B8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117B9" w14:textId="77777777" w:rsidR="003769DF" w:rsidRDefault="003769DF">
      <w:r>
        <w:separator/>
      </w:r>
    </w:p>
  </w:endnote>
  <w:endnote w:type="continuationSeparator" w:id="0">
    <w:p w14:paraId="5356CE8B" w14:textId="77777777" w:rsidR="003769DF" w:rsidRDefault="00376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53EF9" w14:textId="77777777" w:rsidR="003769DF" w:rsidRDefault="003769DF">
      <w:r>
        <w:separator/>
      </w:r>
    </w:p>
  </w:footnote>
  <w:footnote w:type="continuationSeparator" w:id="0">
    <w:p w14:paraId="6CD60B78" w14:textId="77777777" w:rsidR="003769DF" w:rsidRDefault="00376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94411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3425" w14:textId="77777777" w:rsidR="00B00E66" w:rsidRDefault="00B00E6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61996" w14:textId="77777777" w:rsidR="00B00E66" w:rsidRDefault="00B00E66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D755C" w14:textId="77777777" w:rsidR="00B00E66" w:rsidRDefault="00B00E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769DF"/>
    <w:rsid w:val="003A13AA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3370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48F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0EF8"/>
    <w:rsid w:val="00673933"/>
    <w:rsid w:val="00681541"/>
    <w:rsid w:val="00691551"/>
    <w:rsid w:val="00695808"/>
    <w:rsid w:val="006B46FB"/>
    <w:rsid w:val="006E21FB"/>
    <w:rsid w:val="006E6703"/>
    <w:rsid w:val="0071206F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45FD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D3D26"/>
    <w:rsid w:val="008D656C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0F6A"/>
    <w:rsid w:val="009A290B"/>
    <w:rsid w:val="009A5753"/>
    <w:rsid w:val="009A579D"/>
    <w:rsid w:val="009C5C75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E192C"/>
    <w:rsid w:val="00AF2172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21CF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13A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A4A51"/>
    <w:rsid w:val="00EB09B7"/>
    <w:rsid w:val="00EB7057"/>
    <w:rsid w:val="00EC4DC1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4105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FBFBC0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91551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berschrift2Zchn">
    <w:name w:val="Überschrift 2 Zchn"/>
    <w:aliases w:val="Head2A Zchn,2 Zchn,H2 Zchn,h2 Zchn"/>
    <w:link w:val="berschrift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00F4C-24F9-46C9-BD3C-8C317ACF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1361</Words>
  <Characters>8580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3</cp:revision>
  <cp:lastPrinted>1900-01-01T00:00:00Z</cp:lastPrinted>
  <dcterms:created xsi:type="dcterms:W3CDTF">2021-06-01T13:48:00Z</dcterms:created>
  <dcterms:modified xsi:type="dcterms:W3CDTF">2021-06-07T09:48:00Z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