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2082E" w14:textId="77777777" w:rsidR="009418D9" w:rsidRDefault="009418D9" w:rsidP="009418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67F1">
        <w:fldChar w:fldCharType="begin"/>
      </w:r>
      <w:r w:rsidR="003867F1">
        <w:instrText xml:space="preserve"> DOCPROPERTY  TSG/WGRef  \* MERGEFORMAT </w:instrText>
      </w:r>
      <w:r w:rsidR="003867F1">
        <w:fldChar w:fldCharType="separate"/>
      </w:r>
      <w:r>
        <w:rPr>
          <w:b/>
          <w:noProof/>
          <w:sz w:val="24"/>
        </w:rPr>
        <w:t>RAN5</w:t>
      </w:r>
      <w:r w:rsidR="003867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67F1">
        <w:fldChar w:fldCharType="begin"/>
      </w:r>
      <w:r w:rsidR="003867F1">
        <w:instrText xml:space="preserve"> DOCPROPERTY  MtgSeq  \* MERGEFORMAT </w:instrText>
      </w:r>
      <w:r w:rsidR="003867F1">
        <w:fldChar w:fldCharType="separate"/>
      </w:r>
      <w:r w:rsidRPr="00EB09B7">
        <w:rPr>
          <w:b/>
          <w:noProof/>
          <w:sz w:val="24"/>
        </w:rPr>
        <w:t>202</w:t>
      </w:r>
      <w:r w:rsidR="00727E72">
        <w:rPr>
          <w:b/>
          <w:noProof/>
          <w:sz w:val="24"/>
        </w:rPr>
        <w:t>1</w:t>
      </w:r>
      <w:r w:rsidR="003867F1">
        <w:rPr>
          <w:b/>
          <w:noProof/>
          <w:sz w:val="24"/>
        </w:rPr>
        <w:fldChar w:fldCharType="end"/>
      </w:r>
      <w:r w:rsidR="003867F1">
        <w:fldChar w:fldCharType="begin"/>
      </w:r>
      <w:r w:rsidR="003867F1">
        <w:instrText xml:space="preserve"> DOCPROPERTY  MtgTitle  \* MERGEFORMAT </w:instrText>
      </w:r>
      <w:r w:rsidR="003867F1">
        <w:fldChar w:fldCharType="separate"/>
      </w:r>
      <w:r>
        <w:rPr>
          <w:b/>
          <w:noProof/>
          <w:sz w:val="24"/>
        </w:rPr>
        <w:t>-TTCN email</w:t>
      </w:r>
      <w:r w:rsidR="003867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67F1">
        <w:fldChar w:fldCharType="begin"/>
      </w:r>
      <w:r w:rsidR="003867F1">
        <w:instrText xml:space="preserve"> DOCPROPERTY  Tdoc#  \* MERGEFORMAT </w:instrText>
      </w:r>
      <w:r w:rsidR="003867F1">
        <w:fldChar w:fldCharType="separate"/>
      </w:r>
      <w:r w:rsidRPr="00E13F3D">
        <w:rPr>
          <w:b/>
          <w:i/>
          <w:noProof/>
          <w:sz w:val="28"/>
        </w:rPr>
        <w:t>R5s21</w:t>
      </w:r>
      <w:r w:rsidR="00727E72">
        <w:rPr>
          <w:b/>
          <w:i/>
          <w:noProof/>
          <w:sz w:val="28"/>
        </w:rPr>
        <w:t>0595</w:t>
      </w:r>
      <w:r w:rsidR="003867F1">
        <w:rPr>
          <w:b/>
          <w:i/>
          <w:noProof/>
          <w:sz w:val="28"/>
        </w:rPr>
        <w:fldChar w:fldCharType="end"/>
      </w:r>
    </w:p>
    <w:p w14:paraId="4E30A1D4" w14:textId="77777777" w:rsidR="009418D9" w:rsidRDefault="003867F1" w:rsidP="009418D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418D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418D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418D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7E72">
        <w:rPr>
          <w:b/>
          <w:noProof/>
          <w:sz w:val="24"/>
        </w:rPr>
        <w:t>7</w:t>
      </w:r>
      <w:r w:rsidR="009418D9" w:rsidRPr="00BA51D9">
        <w:rPr>
          <w:b/>
          <w:noProof/>
          <w:sz w:val="24"/>
        </w:rPr>
        <w:t>th Dec 20</w:t>
      </w:r>
      <w:r w:rsidR="00727E72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9418D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418D9" w:rsidRPr="00BA51D9">
        <w:rPr>
          <w:b/>
          <w:noProof/>
          <w:sz w:val="24"/>
        </w:rPr>
        <w:t>31st Dec 202</w:t>
      </w:r>
      <w:r w:rsidR="00727E72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8D9" w14:paraId="05DC5B79" w14:textId="77777777" w:rsidTr="00E777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D290B" w14:textId="77777777" w:rsidR="009418D9" w:rsidRDefault="009418D9" w:rsidP="00E777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18D9" w14:paraId="379A0291" w14:textId="77777777" w:rsidTr="00E77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DE794" w14:textId="77777777" w:rsidR="009418D9" w:rsidRDefault="009418D9" w:rsidP="00E77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18D9" w14:paraId="6F0B9248" w14:textId="77777777" w:rsidTr="00E77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13A70" w14:textId="77777777"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D9" w14:paraId="121879A3" w14:textId="77777777" w:rsidTr="00E777D7">
        <w:tc>
          <w:tcPr>
            <w:tcW w:w="142" w:type="dxa"/>
            <w:tcBorders>
              <w:left w:val="single" w:sz="4" w:space="0" w:color="auto"/>
            </w:tcBorders>
          </w:tcPr>
          <w:p w14:paraId="29F7CBD2" w14:textId="77777777" w:rsidR="009418D9" w:rsidRDefault="009418D9" w:rsidP="00E777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52EDEA" w14:textId="77777777" w:rsidR="009418D9" w:rsidRPr="00410371" w:rsidRDefault="003867F1" w:rsidP="00E77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18D9" w:rsidRPr="00410371">
              <w:rPr>
                <w:b/>
                <w:noProof/>
                <w:sz w:val="28"/>
              </w:rPr>
              <w:t>3</w:t>
            </w:r>
            <w:r w:rsidR="00727E72">
              <w:rPr>
                <w:b/>
                <w:noProof/>
                <w:sz w:val="28"/>
              </w:rPr>
              <w:t>8</w:t>
            </w:r>
            <w:r w:rsidR="009418D9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7DED71" w14:textId="77777777" w:rsidR="009418D9" w:rsidRDefault="009418D9" w:rsidP="00E77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0AF42D" w14:textId="77777777" w:rsidR="009418D9" w:rsidRPr="00410371" w:rsidRDefault="003867F1" w:rsidP="00E777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7E72">
              <w:rPr>
                <w:b/>
                <w:noProof/>
                <w:sz w:val="28"/>
              </w:rPr>
              <w:t>1</w:t>
            </w:r>
            <w:r w:rsidR="009418D9" w:rsidRPr="00410371">
              <w:rPr>
                <w:b/>
                <w:noProof/>
                <w:sz w:val="28"/>
              </w:rPr>
              <w:t>7</w:t>
            </w:r>
            <w:r w:rsidR="00727E72">
              <w:rPr>
                <w:b/>
                <w:noProof/>
                <w:sz w:val="28"/>
              </w:rPr>
              <w:t>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4619F3" w14:textId="77777777" w:rsidR="009418D9" w:rsidRDefault="009418D9" w:rsidP="00E777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E2A36" w14:textId="77777777" w:rsidR="009418D9" w:rsidRPr="00410371" w:rsidRDefault="003867F1" w:rsidP="00E777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18D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863688" w14:textId="77777777" w:rsidR="009418D9" w:rsidRDefault="009418D9" w:rsidP="00E777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E6D2E0" w14:textId="77777777" w:rsidR="009418D9" w:rsidRPr="00410371" w:rsidRDefault="003867F1" w:rsidP="00E77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18D9" w:rsidRPr="00410371">
              <w:rPr>
                <w:b/>
                <w:noProof/>
                <w:sz w:val="28"/>
              </w:rPr>
              <w:t>16.</w:t>
            </w:r>
            <w:r w:rsidR="00727E72">
              <w:rPr>
                <w:b/>
                <w:noProof/>
                <w:sz w:val="28"/>
              </w:rPr>
              <w:t>1</w:t>
            </w:r>
            <w:r w:rsidR="009418D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4C28D" w14:textId="77777777" w:rsidR="009418D9" w:rsidRDefault="009418D9" w:rsidP="00E777D7">
            <w:pPr>
              <w:pStyle w:val="CRCoverPage"/>
              <w:spacing w:after="0"/>
              <w:rPr>
                <w:noProof/>
              </w:rPr>
            </w:pPr>
          </w:p>
        </w:tc>
      </w:tr>
      <w:tr w:rsidR="009418D9" w14:paraId="072C81C5" w14:textId="77777777" w:rsidTr="00E77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1098" w14:textId="77777777" w:rsidR="009418D9" w:rsidRDefault="009418D9" w:rsidP="00E777D7">
            <w:pPr>
              <w:pStyle w:val="CRCoverPage"/>
              <w:spacing w:after="0"/>
              <w:rPr>
                <w:noProof/>
              </w:rPr>
            </w:pPr>
          </w:p>
        </w:tc>
      </w:tr>
      <w:tr w:rsidR="009418D9" w14:paraId="7BB8A244" w14:textId="77777777" w:rsidTr="00E777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B2148" w14:textId="77777777" w:rsidR="009418D9" w:rsidRPr="00F25D98" w:rsidRDefault="009418D9" w:rsidP="00E777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18D9" w14:paraId="3495404E" w14:textId="77777777" w:rsidTr="00E777D7">
        <w:tc>
          <w:tcPr>
            <w:tcW w:w="9641" w:type="dxa"/>
            <w:gridSpan w:val="9"/>
          </w:tcPr>
          <w:p w14:paraId="7536061B" w14:textId="77777777"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D0CBF9" w14:textId="77777777" w:rsidR="009418D9" w:rsidRDefault="009418D9" w:rsidP="009418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8D9" w14:paraId="00B74698" w14:textId="77777777" w:rsidTr="00E777D7">
        <w:tc>
          <w:tcPr>
            <w:tcW w:w="2835" w:type="dxa"/>
          </w:tcPr>
          <w:p w14:paraId="512DEEEA" w14:textId="77777777" w:rsidR="009418D9" w:rsidRDefault="009418D9" w:rsidP="00E777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37094" w14:textId="77777777" w:rsidR="009418D9" w:rsidRDefault="009418D9" w:rsidP="00E77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2DB58" w14:textId="77777777" w:rsidR="009418D9" w:rsidRDefault="009418D9" w:rsidP="00E77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5A94B" w14:textId="77777777" w:rsidR="009418D9" w:rsidRDefault="009418D9" w:rsidP="00E77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C726B" w14:textId="77777777" w:rsidR="009418D9" w:rsidRDefault="009418D9" w:rsidP="00E77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CE5A59" w14:textId="77777777" w:rsidR="009418D9" w:rsidRDefault="009418D9" w:rsidP="00E77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CDC41" w14:textId="77777777" w:rsidR="009418D9" w:rsidRDefault="009418D9" w:rsidP="00E77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4A6DDF" w14:textId="77777777" w:rsidR="009418D9" w:rsidRDefault="009418D9" w:rsidP="00E77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5F00F" w14:textId="77777777" w:rsidR="009418D9" w:rsidRDefault="009418D9" w:rsidP="00E777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1BF237" w14:textId="77777777" w:rsidR="009418D9" w:rsidRDefault="009418D9" w:rsidP="009418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8D9" w14:paraId="74463E3F" w14:textId="77777777" w:rsidTr="00E777D7">
        <w:tc>
          <w:tcPr>
            <w:tcW w:w="9640" w:type="dxa"/>
            <w:gridSpan w:val="11"/>
          </w:tcPr>
          <w:p w14:paraId="5527D5E9" w14:textId="77777777"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D9" w14:paraId="68F0ECD5" w14:textId="77777777" w:rsidTr="00E777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EDCF0" w14:textId="77777777" w:rsidR="009418D9" w:rsidRDefault="009418D9" w:rsidP="00E77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ECC50" w14:textId="77777777" w:rsidR="009418D9" w:rsidRDefault="003867F1" w:rsidP="00E77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5371">
              <w:t xml:space="preserve">Correction to NR5GC </w:t>
            </w:r>
            <w:r w:rsidR="009E46D4">
              <w:t xml:space="preserve">RRC </w:t>
            </w:r>
            <w:r w:rsidR="00727E72">
              <w:t>test case</w:t>
            </w:r>
            <w:r w:rsidR="008D5371">
              <w:t xml:space="preserve"> 8.1.1.2.4</w:t>
            </w:r>
            <w:r>
              <w:fldChar w:fldCharType="end"/>
            </w:r>
          </w:p>
        </w:tc>
      </w:tr>
      <w:tr w:rsidR="009418D9" w14:paraId="1DE611B1" w14:textId="77777777" w:rsidTr="00E777D7">
        <w:tc>
          <w:tcPr>
            <w:tcW w:w="1843" w:type="dxa"/>
            <w:tcBorders>
              <w:left w:val="single" w:sz="4" w:space="0" w:color="auto"/>
            </w:tcBorders>
          </w:tcPr>
          <w:p w14:paraId="7DBA8410" w14:textId="77777777" w:rsidR="009418D9" w:rsidRDefault="009418D9" w:rsidP="00E77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94E19" w14:textId="77777777"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D9" w14:paraId="736F0E2E" w14:textId="77777777" w:rsidTr="00E777D7">
        <w:tc>
          <w:tcPr>
            <w:tcW w:w="1843" w:type="dxa"/>
            <w:tcBorders>
              <w:left w:val="single" w:sz="4" w:space="0" w:color="auto"/>
            </w:tcBorders>
          </w:tcPr>
          <w:p w14:paraId="1E41697A" w14:textId="77777777" w:rsidR="009418D9" w:rsidRDefault="009418D9" w:rsidP="00E77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82D4F" w14:textId="77777777" w:rsidR="009418D9" w:rsidRDefault="003867F1" w:rsidP="00E77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418D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418D9" w14:paraId="7805A7DD" w14:textId="77777777" w:rsidTr="00E777D7">
        <w:tc>
          <w:tcPr>
            <w:tcW w:w="1843" w:type="dxa"/>
            <w:tcBorders>
              <w:left w:val="single" w:sz="4" w:space="0" w:color="auto"/>
            </w:tcBorders>
          </w:tcPr>
          <w:p w14:paraId="067FFCCA" w14:textId="77777777" w:rsidR="009418D9" w:rsidRDefault="009418D9" w:rsidP="00E77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19172" w14:textId="77777777" w:rsidR="009418D9" w:rsidRDefault="009418D9" w:rsidP="00E777D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867F1">
              <w:fldChar w:fldCharType="begin"/>
            </w:r>
            <w:r w:rsidR="003867F1">
              <w:instrText xml:space="preserve"> DOCPROPERTY  SourceIfTsg  \* MERGEFORMAT </w:instrText>
            </w:r>
            <w:r w:rsidR="003867F1">
              <w:fldChar w:fldCharType="separate"/>
            </w:r>
            <w:r w:rsidR="003867F1">
              <w:fldChar w:fldCharType="end"/>
            </w:r>
          </w:p>
        </w:tc>
      </w:tr>
      <w:tr w:rsidR="009418D9" w14:paraId="41B353F3" w14:textId="77777777" w:rsidTr="00E777D7">
        <w:tc>
          <w:tcPr>
            <w:tcW w:w="1843" w:type="dxa"/>
            <w:tcBorders>
              <w:left w:val="single" w:sz="4" w:space="0" w:color="auto"/>
            </w:tcBorders>
          </w:tcPr>
          <w:p w14:paraId="0C05C765" w14:textId="77777777" w:rsidR="009418D9" w:rsidRDefault="009418D9" w:rsidP="00E77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F15C7" w14:textId="77777777" w:rsidR="009418D9" w:rsidRDefault="009418D9" w:rsidP="00E77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14:paraId="300B7E9F" w14:textId="77777777" w:rsidTr="00E777D7">
        <w:tc>
          <w:tcPr>
            <w:tcW w:w="1843" w:type="dxa"/>
            <w:tcBorders>
              <w:left w:val="single" w:sz="4" w:space="0" w:color="auto"/>
            </w:tcBorders>
          </w:tcPr>
          <w:p w14:paraId="17A87742" w14:textId="77777777" w:rsidR="00727E72" w:rsidRDefault="00727E72" w:rsidP="0072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F3DA9F" w14:textId="77777777" w:rsidR="00727E72" w:rsidRDefault="00DC1F79" w:rsidP="00727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7E72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16CFB8" w14:textId="77777777" w:rsidR="00727E72" w:rsidRDefault="00727E72" w:rsidP="00727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B8409" w14:textId="77777777" w:rsidR="00727E72" w:rsidRDefault="00727E72" w:rsidP="00727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51DF8" w14:textId="77777777" w:rsidR="00727E72" w:rsidRDefault="003867F1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7E72">
              <w:rPr>
                <w:noProof/>
              </w:rPr>
              <w:t>2021-05-17</w:t>
            </w:r>
            <w:r>
              <w:rPr>
                <w:noProof/>
              </w:rPr>
              <w:fldChar w:fldCharType="end"/>
            </w:r>
          </w:p>
        </w:tc>
      </w:tr>
      <w:tr w:rsidR="00727E72" w14:paraId="17259E16" w14:textId="77777777" w:rsidTr="00E777D7">
        <w:tc>
          <w:tcPr>
            <w:tcW w:w="1843" w:type="dxa"/>
            <w:tcBorders>
              <w:left w:val="single" w:sz="4" w:space="0" w:color="auto"/>
            </w:tcBorders>
          </w:tcPr>
          <w:p w14:paraId="44057733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AA669" w14:textId="77777777"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EDD8A" w14:textId="77777777"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D5D758" w14:textId="77777777"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B30723" w14:textId="77777777"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14:paraId="0B3E95D7" w14:textId="77777777" w:rsidTr="00E777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2E79B4" w14:textId="77777777" w:rsidR="00727E72" w:rsidRDefault="00727E72" w:rsidP="0072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F9B59" w14:textId="77777777" w:rsidR="00727E72" w:rsidRDefault="003867F1" w:rsidP="00727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7E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77E93" w14:textId="77777777" w:rsidR="00727E72" w:rsidRDefault="00727E72" w:rsidP="00727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F8DB1" w14:textId="77777777" w:rsidR="00727E72" w:rsidRDefault="00727E72" w:rsidP="00727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B934D" w14:textId="77777777" w:rsidR="00727E72" w:rsidRDefault="003867F1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7E7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27E72" w14:paraId="036A5720" w14:textId="77777777" w:rsidTr="00E777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071AAB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97007B" w14:textId="77777777" w:rsidR="00727E72" w:rsidRDefault="00727E72" w:rsidP="00727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FA4EAA" w14:textId="77777777" w:rsidR="00727E72" w:rsidRDefault="00727E72" w:rsidP="00727E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8C3BF" w14:textId="77777777" w:rsidR="00727E72" w:rsidRPr="007C2097" w:rsidRDefault="00727E72" w:rsidP="00727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7E72" w14:paraId="7D28EF62" w14:textId="77777777" w:rsidTr="00E777D7">
        <w:tc>
          <w:tcPr>
            <w:tcW w:w="1843" w:type="dxa"/>
          </w:tcPr>
          <w:p w14:paraId="219D06D9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1C6A5B" w14:textId="77777777"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:rsidRPr="002A201C" w14:paraId="3F5336FB" w14:textId="77777777" w:rsidTr="00E77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48A00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EDE2A" w14:textId="77777777" w:rsidR="00192B54" w:rsidRDefault="00192B54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727E72">
              <w:rPr>
                <w:noProof/>
              </w:rPr>
              <w:t xml:space="preserve"> test case 8.1.1.2.4.NR5GC, the Test Purpose is to verify a Rel-15 UE by sending </w:t>
            </w:r>
            <w:r>
              <w:rPr>
                <w:noProof/>
              </w:rPr>
              <w:t>an</w:t>
            </w:r>
            <w:r w:rsidR="00727E72">
              <w:rPr>
                <w:noProof/>
              </w:rPr>
              <w:t xml:space="preserve"> extended field in system information </w:t>
            </w:r>
            <w:r>
              <w:rPr>
                <w:noProof/>
              </w:rPr>
              <w:t xml:space="preserve">which this UE </w:t>
            </w:r>
            <w:r w:rsidR="00727E72">
              <w:rPr>
                <w:noProof/>
              </w:rPr>
              <w:t xml:space="preserve">does not comprehend. </w:t>
            </w:r>
          </w:p>
          <w:p w14:paraId="03FDEBFF" w14:textId="77777777" w:rsidR="00727E72" w:rsidRPr="00727E72" w:rsidRDefault="00727E72" w:rsidP="0019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this purpose</w:t>
            </w:r>
            <w:r w:rsidR="00192B54">
              <w:rPr>
                <w:noProof/>
              </w:rPr>
              <w:t>,</w:t>
            </w:r>
            <w:r>
              <w:rPr>
                <w:noProof/>
              </w:rPr>
              <w:t xml:space="preserve"> SIB11-r16 is sent along with SIB2 as per </w:t>
            </w:r>
            <w:r w:rsidR="00192B54">
              <w:rPr>
                <w:noProof/>
              </w:rPr>
              <w:t>T</w:t>
            </w:r>
            <w:r>
              <w:rPr>
                <w:noProof/>
              </w:rPr>
              <w:t xml:space="preserve">able </w:t>
            </w:r>
            <w:r w:rsidRPr="00727E72">
              <w:rPr>
                <w:noProof/>
              </w:rPr>
              <w:t xml:space="preserve">8.1.1.2.4.3.3-2: System Information </w:t>
            </w:r>
            <w:r w:rsidRPr="00295FA9">
              <w:rPr>
                <w:noProof/>
              </w:rPr>
              <w:t>in 38.523-1.</w:t>
            </w:r>
            <w:r w:rsidR="00192B54">
              <w:rPr>
                <w:noProof/>
              </w:rPr>
              <w:t xml:space="preserve"> But to </w:t>
            </w:r>
            <w:r>
              <w:rPr>
                <w:noProof/>
              </w:rPr>
              <w:t>achieve th</w:t>
            </w:r>
            <w:r w:rsidR="00192B54">
              <w:rPr>
                <w:noProof/>
              </w:rPr>
              <w:t>is</w:t>
            </w:r>
            <w:r>
              <w:rPr>
                <w:noProof/>
              </w:rPr>
              <w:t xml:space="preserve">, Scheduling information of </w:t>
            </w:r>
            <w:r w:rsidRPr="003D70C9">
              <w:rPr>
                <w:noProof/>
              </w:rPr>
              <w:t xml:space="preserve">SIB11-r16 </w:t>
            </w:r>
            <w:r>
              <w:rPr>
                <w:noProof/>
              </w:rPr>
              <w:t>should be present in SIB1 otherwise the UE may ignore the extended SIB due to incorrect scheduling.</w:t>
            </w:r>
          </w:p>
        </w:tc>
      </w:tr>
      <w:tr w:rsidR="00727E72" w:rsidRPr="002A201C" w14:paraId="24AF802D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0E80" w14:textId="77777777" w:rsidR="00727E72" w:rsidRPr="002A201C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6441A" w14:textId="77777777" w:rsidR="00727E72" w:rsidRPr="002A201C" w:rsidRDefault="00727E72" w:rsidP="00727E7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27E72" w14:paraId="481C66FA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4F2F2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91B63" w14:textId="77777777" w:rsidR="00727E72" w:rsidRPr="006316B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system information combination NR-12 is introduced which contains </w:t>
            </w:r>
            <w:r w:rsidR="00192B54">
              <w:rPr>
                <w:noProof/>
              </w:rPr>
              <w:t>s</w:t>
            </w:r>
            <w:r>
              <w:rPr>
                <w:noProof/>
              </w:rPr>
              <w:t>cheduling of System information SIB2 and SIB11</w:t>
            </w:r>
            <w:r w:rsidR="00192B54">
              <w:rPr>
                <w:noProof/>
              </w:rPr>
              <w:t>. See also related Prose CR</w:t>
            </w:r>
            <w:r w:rsidR="009761A1">
              <w:rPr>
                <w:noProof/>
              </w:rPr>
              <w:t>s</w:t>
            </w:r>
            <w:r w:rsidR="00192B54">
              <w:rPr>
                <w:noProof/>
              </w:rPr>
              <w:t xml:space="preserve"> </w:t>
            </w:r>
            <w:r>
              <w:rPr>
                <w:noProof/>
              </w:rPr>
              <w:t>R5</w:t>
            </w:r>
            <w:r w:rsidRPr="007D332D">
              <w:rPr>
                <w:noProof/>
              </w:rPr>
              <w:t>-213097</w:t>
            </w:r>
            <w:r w:rsidR="00192B54">
              <w:rPr>
                <w:noProof/>
              </w:rPr>
              <w:t xml:space="preserve"> and R5-213098</w:t>
            </w:r>
            <w:r>
              <w:rPr>
                <w:noProof/>
              </w:rPr>
              <w:t>.</w:t>
            </w:r>
          </w:p>
        </w:tc>
      </w:tr>
      <w:tr w:rsidR="00727E72" w14:paraId="14CB0526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75FA3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CA963" w14:textId="77777777" w:rsidR="00727E72" w:rsidRPr="00CF39F2" w:rsidRDefault="00727E72" w:rsidP="00727E7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27E72" w14:paraId="02E21940" w14:textId="77777777" w:rsidTr="00E77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12F89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98578" w14:textId="77777777" w:rsidR="00727E72" w:rsidRP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TP1 will not be fulfilled and UE may ignore extended SIBs for the wrong reason.</w:t>
            </w:r>
          </w:p>
        </w:tc>
      </w:tr>
      <w:tr w:rsidR="00727E72" w14:paraId="2FA4A716" w14:textId="77777777" w:rsidTr="00E777D7">
        <w:tc>
          <w:tcPr>
            <w:tcW w:w="2694" w:type="dxa"/>
            <w:gridSpan w:val="2"/>
          </w:tcPr>
          <w:p w14:paraId="36EF58C2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2CE046" w14:textId="77777777"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14:paraId="750E0C26" w14:textId="77777777" w:rsidTr="00E77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ABFAC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0AAA" w14:textId="77777777"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8.1.1.2.4.NR5GC</w:t>
            </w:r>
          </w:p>
        </w:tc>
      </w:tr>
      <w:tr w:rsidR="00727E72" w14:paraId="012ABC7F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F954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DD82A" w14:textId="77777777" w:rsidR="00727E72" w:rsidRDefault="00727E72" w:rsidP="0072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72" w14:paraId="6EFCA53D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03B7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16A6E" w14:textId="77777777"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CCF94C" w14:textId="77777777"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48B57" w14:textId="77777777" w:rsidR="00727E72" w:rsidRDefault="00727E72" w:rsidP="00727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E23AF5" w14:textId="77777777" w:rsidR="00727E72" w:rsidRDefault="00727E72" w:rsidP="00727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E72" w14:paraId="6272DD1D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C0600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F1D1D" w14:textId="77777777"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CF020" w14:textId="77777777" w:rsidR="00727E72" w:rsidRDefault="009761A1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4C894" w14:textId="77777777" w:rsidR="00727E72" w:rsidRDefault="00727E72" w:rsidP="00727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F9E26" w14:textId="77777777" w:rsidR="00727E72" w:rsidRDefault="00727E72" w:rsidP="00727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E72" w14:paraId="697BA100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97C0C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8C261" w14:textId="77777777"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60456" w14:textId="77777777"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1563F" w14:textId="77777777" w:rsidR="00727E72" w:rsidRDefault="00727E72" w:rsidP="00727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6843A" w14:textId="77777777" w:rsidR="00727E72" w:rsidRDefault="009761A1" w:rsidP="00727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27E72">
              <w:rPr>
                <w:noProof/>
              </w:rPr>
              <w:t>38.523</w:t>
            </w:r>
            <w:r>
              <w:rPr>
                <w:noProof/>
              </w:rPr>
              <w:t>-1</w:t>
            </w:r>
            <w:r w:rsidR="00727E72">
              <w:rPr>
                <w:noProof/>
              </w:rPr>
              <w:t xml:space="preserve"> CR 2246</w:t>
            </w:r>
            <w:r>
              <w:rPr>
                <w:noProof/>
              </w:rPr>
              <w:t xml:space="preserve"> +</w:t>
            </w:r>
            <w:r>
              <w:rPr>
                <w:noProof/>
              </w:rPr>
              <w:br/>
              <w:t>TS 38.508-1 CR 1915</w:t>
            </w:r>
          </w:p>
        </w:tc>
      </w:tr>
      <w:tr w:rsidR="00727E72" w14:paraId="3DBAC917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C679F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02AD0" w14:textId="77777777"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71E31" w14:textId="77777777" w:rsidR="00727E72" w:rsidRDefault="00727E72" w:rsidP="0072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E1338" w14:textId="77777777" w:rsidR="00727E72" w:rsidRDefault="00727E72" w:rsidP="00727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427E1" w14:textId="77777777" w:rsidR="00727E72" w:rsidRDefault="00727E72" w:rsidP="00727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E72" w14:paraId="72EADC5A" w14:textId="77777777" w:rsidTr="00E77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155D7" w14:textId="77777777" w:rsidR="00727E72" w:rsidRDefault="00727E72" w:rsidP="00727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6F4D2" w14:textId="77777777" w:rsidR="00727E72" w:rsidRDefault="00727E72" w:rsidP="00727E72">
            <w:pPr>
              <w:pStyle w:val="CRCoverPage"/>
              <w:spacing w:after="0"/>
              <w:rPr>
                <w:noProof/>
              </w:rPr>
            </w:pPr>
          </w:p>
        </w:tc>
      </w:tr>
      <w:tr w:rsidR="00727E72" w14:paraId="1FBACC3D" w14:textId="77777777" w:rsidTr="00E77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44E26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6DF8C" w14:textId="77777777"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7E72" w:rsidRPr="008863B9" w14:paraId="21445B13" w14:textId="77777777" w:rsidTr="00941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9F37C" w14:textId="77777777" w:rsidR="00727E72" w:rsidRPr="008863B9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3EC625" w14:textId="77777777" w:rsidR="00727E72" w:rsidRPr="008863B9" w:rsidRDefault="00727E72" w:rsidP="00727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7E72" w14:paraId="38EBB118" w14:textId="77777777" w:rsidTr="00E77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6B561" w14:textId="77777777" w:rsidR="00727E72" w:rsidRDefault="00727E72" w:rsidP="0072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91D09" w14:textId="77777777" w:rsidR="00727E72" w:rsidRDefault="00727E72" w:rsidP="00727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5C2D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3411CEF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FBA58" w14:textId="77777777" w:rsidR="009478EE" w:rsidRDefault="009478EE" w:rsidP="009478EE">
      <w:pPr>
        <w:rPr>
          <w:noProof/>
        </w:rPr>
      </w:pPr>
    </w:p>
    <w:p w14:paraId="549C7A5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217420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20D3FAF" w14:textId="77777777" w:rsidR="007A062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62F" w:rsidRPr="00755C48">
        <w:rPr>
          <w:rFonts w:ascii="Arial" w:hAnsi="Arial" w:cs="Arial"/>
          <w:iCs/>
        </w:rPr>
        <w:t>Table of Contents</w:t>
      </w:r>
      <w:r w:rsidR="007A062F">
        <w:tab/>
      </w:r>
      <w:r w:rsidR="007A062F">
        <w:fldChar w:fldCharType="begin"/>
      </w:r>
      <w:r w:rsidR="007A062F">
        <w:instrText xml:space="preserve"> PAGEREF _Toc72174200 \h </w:instrText>
      </w:r>
      <w:r w:rsidR="007A062F">
        <w:fldChar w:fldCharType="separate"/>
      </w:r>
      <w:r w:rsidR="007A062F">
        <w:t>2</w:t>
      </w:r>
      <w:r w:rsidR="007A062F">
        <w:fldChar w:fldCharType="end"/>
      </w:r>
    </w:p>
    <w:p w14:paraId="2150D047" w14:textId="77777777" w:rsidR="007A062F" w:rsidRDefault="007A062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55C4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55C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_Toc72174201 \h </w:instrText>
      </w:r>
      <w:r>
        <w:fldChar w:fldCharType="separate"/>
      </w:r>
      <w:r>
        <w:t>2</w:t>
      </w:r>
      <w:r>
        <w:fldChar w:fldCharType="end"/>
      </w:r>
    </w:p>
    <w:p w14:paraId="3452F402" w14:textId="77777777"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module RRC_ConnEst_NR5GC</w:t>
      </w:r>
      <w:r>
        <w:tab/>
      </w:r>
      <w:r>
        <w:fldChar w:fldCharType="begin"/>
      </w:r>
      <w:r>
        <w:instrText xml:space="preserve"> PAGEREF _Toc72174202 \h </w:instrText>
      </w:r>
      <w:r>
        <w:fldChar w:fldCharType="separate"/>
      </w:r>
      <w:r>
        <w:t>2</w:t>
      </w:r>
      <w:r>
        <w:fldChar w:fldCharType="end"/>
      </w:r>
    </w:p>
    <w:p w14:paraId="6D67BDC0" w14:textId="77777777"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function fl_TC_8_1_1_2_4_TestBody</w:t>
      </w:r>
      <w:r>
        <w:tab/>
      </w:r>
      <w:r>
        <w:fldChar w:fldCharType="begin"/>
      </w:r>
      <w:r>
        <w:instrText xml:space="preserve"> PAGEREF _Toc72174203 \h </w:instrText>
      </w:r>
      <w:r>
        <w:fldChar w:fldCharType="separate"/>
      </w:r>
      <w:r>
        <w:t>3</w:t>
      </w:r>
      <w:r>
        <w:fldChar w:fldCharType="end"/>
      </w:r>
    </w:p>
    <w:p w14:paraId="3FE76476" w14:textId="77777777"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enumeration NR_SysinfoCombination_Type</w:t>
      </w:r>
      <w:r>
        <w:tab/>
      </w:r>
      <w:r>
        <w:fldChar w:fldCharType="begin"/>
      </w:r>
      <w:r>
        <w:instrText xml:space="preserve"> PAGEREF _Toc72174204 \h </w:instrText>
      </w:r>
      <w:r>
        <w:fldChar w:fldCharType="separate"/>
      </w:r>
      <w:r>
        <w:t>5</w:t>
      </w:r>
      <w:r>
        <w:fldChar w:fldCharType="end"/>
      </w:r>
    </w:p>
    <w:p w14:paraId="2B05EA7F" w14:textId="77777777"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Correction to function fl_NR_InitSI_SchedulingInfo</w:t>
      </w:r>
      <w:r>
        <w:tab/>
      </w:r>
      <w:r>
        <w:fldChar w:fldCharType="begin"/>
      </w:r>
      <w:r>
        <w:instrText xml:space="preserve"> PAGEREF _Toc72174205 \h </w:instrText>
      </w:r>
      <w:r>
        <w:fldChar w:fldCharType="separate"/>
      </w:r>
      <w:r>
        <w:t>5</w:t>
      </w:r>
      <w:r>
        <w:fldChar w:fldCharType="end"/>
      </w:r>
    </w:p>
    <w:p w14:paraId="1D01C5A2" w14:textId="77777777" w:rsidR="007A062F" w:rsidRDefault="007A06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55C48">
        <w:rPr>
          <w:rFonts w:cs="Arial"/>
          <w:b/>
          <w:lang w:eastAsia="en-GB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55C48">
        <w:rPr>
          <w:rFonts w:cs="Arial"/>
          <w:b/>
          <w:color w:val="000000"/>
          <w:lang w:eastAsia="en-GB"/>
        </w:rPr>
        <w:t>Introduction of new function f_NR_SetSysinfoCombinationToNR_12</w:t>
      </w:r>
      <w:r>
        <w:tab/>
      </w:r>
      <w:r>
        <w:fldChar w:fldCharType="begin"/>
      </w:r>
      <w:r>
        <w:instrText xml:space="preserve"> PAGEREF _Toc72174206 \h </w:instrText>
      </w:r>
      <w:r>
        <w:fldChar w:fldCharType="separate"/>
      </w:r>
      <w:r>
        <w:t>7</w:t>
      </w:r>
      <w:r>
        <w:fldChar w:fldCharType="end"/>
      </w:r>
    </w:p>
    <w:p w14:paraId="680793D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5C098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2174201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1"/>
      <w:bookmarkEnd w:id="2"/>
      <w:bookmarkEnd w:id="3"/>
      <w:proofErr w:type="gramEnd"/>
    </w:p>
    <w:p w14:paraId="48A51D5D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217420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42332F" w:rsidRPr="0042332F">
        <w:rPr>
          <w:rFonts w:cs="Arial"/>
          <w:b/>
          <w:color w:val="000000"/>
          <w:lang w:eastAsia="en-GB"/>
        </w:rPr>
        <w:t>module RRC_ConnEst_NR5GC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B4B6D1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4B5C" w14:textId="77777777" w:rsidR="005D27CA" w:rsidRDefault="0060489C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C256" w14:textId="77777777" w:rsidR="005D27CA" w:rsidRPr="00CC39F9" w:rsidRDefault="0060489C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E4DBA">
              <w:rPr>
                <w:noProof/>
              </w:rPr>
              <w:t>RRC_ConnEst_NR5GC</w:t>
            </w:r>
          </w:p>
        </w:tc>
      </w:tr>
      <w:tr w:rsidR="000C002D" w14:paraId="0632F40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8099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34B0" w14:textId="77777777" w:rsidR="009761A1" w:rsidRDefault="009761A1" w:rsidP="00976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test case 8.1.1.2.4.NR5GC, the Test Purpose is to verify a Rel-15 UE by sending an extended field in system information which this UE does not comprehend. </w:t>
            </w:r>
            <w:r>
              <w:rPr>
                <w:noProof/>
              </w:rPr>
              <w:br/>
            </w:r>
          </w:p>
          <w:p w14:paraId="04492C3E" w14:textId="77777777" w:rsidR="000C002D" w:rsidRPr="009D00B7" w:rsidRDefault="009761A1" w:rsidP="00976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this purpose, SIB11-r16 is sent along with SIB2 as per Table </w:t>
            </w:r>
            <w:r w:rsidRPr="00727E72">
              <w:rPr>
                <w:noProof/>
              </w:rPr>
              <w:t xml:space="preserve">8.1.1.2.4.3.3-2: System Information </w:t>
            </w:r>
            <w:r w:rsidRPr="00295FA9">
              <w:rPr>
                <w:noProof/>
              </w:rPr>
              <w:t>in 38.523-1.</w:t>
            </w:r>
            <w:r>
              <w:rPr>
                <w:noProof/>
              </w:rPr>
              <w:t xml:space="preserve"> But to achieve this, Scheduling information of </w:t>
            </w:r>
            <w:r w:rsidRPr="003D70C9">
              <w:rPr>
                <w:noProof/>
              </w:rPr>
              <w:t xml:space="preserve">SIB11-r16 </w:t>
            </w:r>
            <w:r>
              <w:rPr>
                <w:noProof/>
              </w:rPr>
              <w:t>should be present in SIB1 otherwise the UE may ignore the extended SIB due to incorrect scheduling.</w:t>
            </w:r>
          </w:p>
        </w:tc>
      </w:tr>
      <w:tr w:rsidR="006936DF" w14:paraId="4EA30D7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AE04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F9E" w14:textId="77777777" w:rsidR="006936DF" w:rsidRPr="006316B2" w:rsidRDefault="009761A1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“NR CellInfoInit” to the “import from” list at the beginning of TTCN module RRC_ConnEst_NR5GC.ttcn” in order to support change 1.2.</w:t>
            </w:r>
          </w:p>
        </w:tc>
      </w:tr>
      <w:tr w:rsidR="006936DF" w:rsidRPr="0094698C" w14:paraId="20BDB61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B0C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861" w14:textId="77777777" w:rsidR="006936DF" w:rsidRPr="0094698C" w:rsidRDefault="00E9771E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val="fr-FR" w:eastAsia="en-GB"/>
              </w:rPr>
            </w:pPr>
            <w:r w:rsidRPr="0094698C">
              <w:rPr>
                <w:rFonts w:ascii="Arial" w:hAnsi="Arial" w:cs="Arial"/>
                <w:lang w:val="fr-FR" w:eastAsia="en-GB"/>
              </w:rPr>
              <w:t>\NR5GC\8_1_1</w:t>
            </w:r>
            <w:r w:rsidR="00882871" w:rsidRPr="0094698C">
              <w:rPr>
                <w:rFonts w:ascii="Arial" w:hAnsi="Arial" w:cs="Arial"/>
                <w:lang w:val="fr-FR" w:eastAsia="en-GB"/>
              </w:rPr>
              <w:t>\</w:t>
            </w:r>
            <w:r w:rsidR="00D55C11" w:rsidRPr="0094698C">
              <w:rPr>
                <w:rFonts w:ascii="Arial" w:hAnsi="Arial" w:cs="Arial"/>
                <w:lang w:val="fr-FR" w:eastAsia="en-GB"/>
              </w:rPr>
              <w:t>RRC_ConnEst_NR5GC.ttcn</w:t>
            </w:r>
          </w:p>
        </w:tc>
      </w:tr>
      <w:tr w:rsidR="006936DF" w14:paraId="7DD740C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7CEE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181" w14:textId="642BDCFD" w:rsidR="006936DF" w:rsidRDefault="00F169B7" w:rsidP="006936D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though clarification of imports on this document is redundant</w:t>
            </w:r>
          </w:p>
        </w:tc>
      </w:tr>
    </w:tbl>
    <w:p w14:paraId="45DDB158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4E951B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F7AA8A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DAA" w14:textId="77777777" w:rsidR="00822428" w:rsidRPr="00822428" w:rsidRDefault="00E8417F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22428" w:rsidRPr="00822428">
              <w:rPr>
                <w:rFonts w:ascii="Courier New" w:hAnsi="Courier New" w:cs="Courier New"/>
                <w:color w:val="000000"/>
                <w:lang w:eastAsia="de-DE"/>
              </w:rPr>
              <w:t>module RRC_ConnEst_NR5GC {</w:t>
            </w:r>
          </w:p>
          <w:p w14:paraId="5ADD67D6" w14:textId="77777777" w:rsidR="00822428" w:rsidRPr="00822428" w:rsidRDefault="00822428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</w:t>
            </w:r>
            <w:proofErr w:type="gramStart"/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>Definitions</w:t>
            </w:r>
            <w:proofErr w:type="gramEnd"/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 xml:space="preserve"> language "ASN.1:2002" all with {encode "</w:t>
            </w:r>
            <w:proofErr w:type="spellStart"/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7AE557DA" w14:textId="77777777" w:rsidR="00B37EEB" w:rsidRDefault="00822428" w:rsidP="00036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B68419A" w14:textId="77777777" w:rsidR="00822428" w:rsidRPr="00B37EEB" w:rsidRDefault="00822428" w:rsidP="00036B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7EE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036BDF" w:rsidRPr="00B37EE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9A99113" w14:textId="77777777" w:rsidR="00B37EEB" w:rsidRDefault="00B37EEB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2F87D3" w14:textId="77777777" w:rsidR="00BA5195" w:rsidRPr="00B04335" w:rsidRDefault="00822428" w:rsidP="008224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>UpperTesterFunctions</w:t>
            </w:r>
            <w:proofErr w:type="spellEnd"/>
            <w:r w:rsidRPr="00822428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14:paraId="0FA50A6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98BDA7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374B37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B87" w14:textId="77777777" w:rsidR="00192CC5" w:rsidRPr="00192CC5" w:rsidRDefault="00335C90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92CC5" w:rsidRPr="00192CC5">
              <w:rPr>
                <w:rFonts w:ascii="Courier New" w:hAnsi="Courier New" w:cs="Courier New"/>
                <w:color w:val="000000"/>
                <w:lang w:eastAsia="de-DE"/>
              </w:rPr>
              <w:t>module RRC_ConnEst_NR5GC {</w:t>
            </w:r>
          </w:p>
          <w:p w14:paraId="07EEF1CB" w14:textId="77777777" w:rsidR="00192CC5" w:rsidRPr="00192CC5" w:rsidRDefault="00192CC5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</w:t>
            </w:r>
            <w:proofErr w:type="gramStart"/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>Definitions</w:t>
            </w:r>
            <w:proofErr w:type="gramEnd"/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language "ASN.1:2002" all with {encode "</w:t>
            </w:r>
            <w:proofErr w:type="spellStart"/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74BEB19D" w14:textId="77777777" w:rsidR="00866D86" w:rsidRDefault="00192CC5" w:rsidP="006A35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B0CF11" w14:textId="77777777" w:rsidR="006A35B8" w:rsidRPr="00866D86" w:rsidRDefault="00866D86" w:rsidP="006A35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A35B8" w:rsidRPr="00866D86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404A2E7" w14:textId="77777777" w:rsidR="00866D86" w:rsidRDefault="00866D86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EA6F0E" w14:textId="77777777" w:rsidR="00192CC5" w:rsidRPr="00192CC5" w:rsidRDefault="00192CC5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>UpperTesterFunctions</w:t>
            </w:r>
            <w:proofErr w:type="spellEnd"/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>all;</w:t>
            </w:r>
            <w:proofErr w:type="gramEnd"/>
          </w:p>
          <w:p w14:paraId="5CB33E95" w14:textId="77777777" w:rsidR="00CA2FA6" w:rsidRPr="00CD057D" w:rsidRDefault="00192CC5" w:rsidP="00192C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92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192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NR_CellInfoInit</w:t>
            </w:r>
            <w:proofErr w:type="spellEnd"/>
            <w:r w:rsidRPr="00192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gramStart"/>
            <w:r w:rsidRPr="00192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all;</w:t>
            </w:r>
            <w:r w:rsidRPr="00192CC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End"/>
          </w:p>
        </w:tc>
      </w:tr>
    </w:tbl>
    <w:p w14:paraId="0F14E3AD" w14:textId="77777777" w:rsidR="007A062F" w:rsidRPr="007A062F" w:rsidRDefault="007A062F" w:rsidP="007A062F">
      <w:pPr>
        <w:spacing w:after="0"/>
        <w:rPr>
          <w:rFonts w:ascii="Arial" w:hAnsi="Arial"/>
          <w:b/>
          <w:lang w:eastAsia="en-GB"/>
        </w:rPr>
      </w:pPr>
    </w:p>
    <w:p w14:paraId="2F6F0D5C" w14:textId="77777777" w:rsidR="00A87144" w:rsidRDefault="00A87144" w:rsidP="00A8714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217420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ED343F">
        <w:rPr>
          <w:rFonts w:cs="Arial"/>
          <w:b/>
          <w:color w:val="000000"/>
          <w:lang w:eastAsia="en-GB"/>
        </w:rPr>
        <w:t>function</w:t>
      </w:r>
      <w:r w:rsidRPr="0042332F">
        <w:rPr>
          <w:rFonts w:cs="Arial"/>
          <w:b/>
          <w:color w:val="000000"/>
          <w:lang w:eastAsia="en-GB"/>
        </w:rPr>
        <w:t xml:space="preserve"> </w:t>
      </w:r>
      <w:r w:rsidR="003E189E" w:rsidRPr="003E189E">
        <w:rPr>
          <w:rFonts w:cs="Arial"/>
          <w:b/>
          <w:color w:val="000000"/>
          <w:lang w:eastAsia="en-GB"/>
        </w:rPr>
        <w:t>fl_TC_8_1_1_2_4_TestBody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87144" w14:paraId="7454DD40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4E06" w14:textId="77777777" w:rsidR="00A87144" w:rsidRDefault="00593E78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A8714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A8714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2095" w14:textId="77777777" w:rsidR="00A87144" w:rsidRPr="00CC39F9" w:rsidRDefault="0062672F" w:rsidP="0062672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2672F">
              <w:rPr>
                <w:noProof/>
              </w:rPr>
              <w:t>fl_TC_8_1_1_2_4_TestBody</w:t>
            </w:r>
          </w:p>
        </w:tc>
      </w:tr>
      <w:tr w:rsidR="00A87144" w14:paraId="60FCAA9F" w14:textId="77777777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DA61" w14:textId="77777777" w:rsidR="00A87144" w:rsidRDefault="00A87144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E70" w14:textId="77777777" w:rsidR="00A87144" w:rsidRPr="009D00B7" w:rsidRDefault="009761A1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A87144" w14:paraId="3663C3EA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9118" w14:textId="77777777" w:rsidR="00A87144" w:rsidRDefault="00A87144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1ECE" w14:textId="77777777" w:rsidR="00A87144" w:rsidRPr="006316B2" w:rsidRDefault="00B25C75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</w:t>
            </w:r>
            <w:r w:rsidR="009761A1">
              <w:rPr>
                <w:noProof/>
              </w:rPr>
              <w:t>-</w:t>
            </w:r>
            <w:r>
              <w:rPr>
                <w:noProof/>
              </w:rPr>
              <w:t>12 system information combination is set so that SIB1 contains the scheduling information for SIB11</w:t>
            </w:r>
            <w:r w:rsidR="009761A1">
              <w:rPr>
                <w:noProof/>
              </w:rPr>
              <w:t>.</w:t>
            </w:r>
          </w:p>
        </w:tc>
      </w:tr>
      <w:tr w:rsidR="00A87144" w:rsidRPr="0094698C" w14:paraId="05D531C2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C43F" w14:textId="77777777" w:rsidR="00A87144" w:rsidRDefault="00A87144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6F5D" w14:textId="77777777" w:rsidR="00A87144" w:rsidRPr="0094698C" w:rsidRDefault="00A0177D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val="fr-FR" w:eastAsia="en-GB"/>
              </w:rPr>
            </w:pPr>
            <w:r w:rsidRPr="0094698C">
              <w:rPr>
                <w:rFonts w:ascii="Arial" w:hAnsi="Arial" w:cs="Arial"/>
                <w:lang w:val="fr-FR" w:eastAsia="en-GB"/>
              </w:rPr>
              <w:t>NR5GC\8_1_1</w:t>
            </w:r>
            <w:r w:rsidR="00A87144" w:rsidRPr="0094698C">
              <w:rPr>
                <w:rFonts w:ascii="Arial" w:hAnsi="Arial" w:cs="Arial"/>
                <w:lang w:val="fr-FR" w:eastAsia="en-GB"/>
              </w:rPr>
              <w:t>\RRC_ConnEst_NR5GC.ttcn</w:t>
            </w:r>
          </w:p>
        </w:tc>
      </w:tr>
      <w:tr w:rsidR="00A87144" w14:paraId="19EA8DCC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9366" w14:textId="77777777" w:rsidR="00A87144" w:rsidRDefault="00A87144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AB8A" w14:textId="10473418" w:rsidR="00A87144" w:rsidRDefault="003B28FC" w:rsidP="00401E8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but used NR_15 instead as per </w:t>
            </w:r>
            <w:r w:rsidRPr="003B28FC">
              <w:rPr>
                <w:rFonts w:ascii="Arial" w:hAnsi="Arial"/>
                <w:highlight w:val="cyan"/>
                <w:lang w:eastAsia="zh-CN"/>
              </w:rPr>
              <w:t>R5-213467</w:t>
            </w:r>
            <w:r w:rsidR="008330A2">
              <w:rPr>
                <w:rFonts w:ascii="Arial" w:hAnsi="Arial"/>
                <w:highlight w:val="cyan"/>
                <w:lang w:eastAsia="zh-CN"/>
              </w:rPr>
              <w:t>. See proposed implementation below.</w:t>
            </w:r>
          </w:p>
        </w:tc>
      </w:tr>
    </w:tbl>
    <w:p w14:paraId="564E9B95" w14:textId="77777777" w:rsidR="00A87144" w:rsidRDefault="00A87144" w:rsidP="00A87144">
      <w:pPr>
        <w:spacing w:after="0"/>
        <w:rPr>
          <w:rFonts w:ascii="Arial" w:hAnsi="Arial"/>
          <w:b/>
          <w:lang w:eastAsia="en-GB"/>
        </w:rPr>
      </w:pPr>
    </w:p>
    <w:p w14:paraId="20B3801E" w14:textId="77777777" w:rsidR="00A87144" w:rsidRDefault="00A87144" w:rsidP="00A87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87144" w:rsidRPr="00CD057D" w14:paraId="1B9BBF60" w14:textId="77777777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256" w14:textId="77777777" w:rsidR="0065349B" w:rsidRPr="0065349B" w:rsidRDefault="00A87144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5349B" w:rsidRPr="0065349B">
              <w:rPr>
                <w:rFonts w:ascii="Courier New" w:hAnsi="Courier New" w:cs="Courier New"/>
                <w:color w:val="000000"/>
                <w:lang w:eastAsia="de-DE"/>
              </w:rPr>
              <w:t>function fl_TC_8_1_1_2_4_</w:t>
            </w:r>
            <w:proofErr w:type="gramStart"/>
            <w:r w:rsidR="0065349B" w:rsidRPr="0065349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65349B" w:rsidRPr="0065349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29A2300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/@sic R5-211312 R5s210243 Ch. 2 sic@</w:t>
            </w:r>
          </w:p>
          <w:p w14:paraId="5E3D94F5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B8872A9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CA3C0AB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CellInfo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12342F3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0CC5484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D3500D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B2E58D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14:paraId="6C1D4276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v_NR_CellInfo.Sysinfo.BcchInfo.MIB.message_.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mib.spare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= '1'B;  // Table 8.1.1.2.4.3.3-1: MIB</w:t>
            </w:r>
          </w:p>
          <w:p w14:paraId="398BACD1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//Add SIB11 with SIB2 in 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SI[</w:t>
            </w:r>
            <w:proofErr w:type="gram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0] as per Table 8.1.1.2.4.3.3-2: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(step 1, Table 8.1.1.2.4.3.2-1)</w:t>
            </w:r>
          </w:p>
          <w:p w14:paraId="3E71A2D2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CellInfo.Sysinfo.BcchInfo.SIs</w:t>
            </w:r>
            <w:proofErr w:type="gram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[0].message_.c1.systemInformation.criticalExtensions.systemInformation.sib_TypeAndInfo[1].sib11_v1610 :=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(cs_SIB11_r16);</w:t>
            </w:r>
          </w:p>
          <w:p w14:paraId="2880246A" w14:textId="77777777" w:rsidR="008D459E" w:rsidRDefault="008D459E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01ACFB" w14:textId="77777777" w:rsidR="0065349B" w:rsidRPr="008D459E" w:rsidRDefault="00E414C0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459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655F50B" w14:textId="77777777" w:rsidR="008D459E" w:rsidRDefault="008D459E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A69B5C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v_NrCapability.accessStratumRelease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, rel15))</w:t>
            </w:r>
          </w:p>
          <w:p w14:paraId="44A2F5B5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/@sic R5-211412 sic@</w:t>
            </w:r>
          </w:p>
          <w:p w14:paraId="3AB90010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SetVerdictInconc</w:t>
            </w:r>
            <w:proofErr w:type="spell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>__FILE__, __LINE__, "Test Case applicable to Rel-15 UE only"); // Condition for Rel-15 UE only checked at the very end of the test case due to test flow as UE is only registered at the end and preamble is done with STATE_OFF_0A</w:t>
            </w:r>
          </w:p>
          <w:p w14:paraId="66444173" w14:textId="77777777" w:rsidR="0065349B" w:rsidRPr="0065349B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8FB83C" w14:textId="77777777" w:rsidR="00A87144" w:rsidRPr="00B04335" w:rsidRDefault="0065349B" w:rsidP="006534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5349B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410976BA" w14:textId="77777777" w:rsidR="00A87144" w:rsidRPr="00CD057D" w:rsidRDefault="00A87144" w:rsidP="00A87144">
      <w:pPr>
        <w:spacing w:after="0"/>
        <w:rPr>
          <w:rFonts w:ascii="Arial" w:hAnsi="Arial"/>
          <w:b/>
          <w:color w:val="000000"/>
          <w:lang w:eastAsia="en-GB"/>
        </w:rPr>
      </w:pPr>
    </w:p>
    <w:p w14:paraId="231CA7E5" w14:textId="77777777" w:rsidR="00A87144" w:rsidRPr="00CD057D" w:rsidRDefault="00A87144" w:rsidP="00A8714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9"/>
      </w:tblGrid>
      <w:tr w:rsidR="00A87144" w:rsidRPr="00CD057D" w14:paraId="66DF96F8" w14:textId="77777777" w:rsidTr="00BD258B">
        <w:tc>
          <w:tcPr>
            <w:tcW w:w="1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CC5E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function fl_TC_8_1_1_2_4_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4BE9F343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/@sic R5-211312 R5s210243 Ch. 2 sic@</w:t>
            </w:r>
          </w:p>
          <w:p w14:paraId="69262542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7703F99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844BCA1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CellInfo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00543A1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5005AD9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A9E4EA" w14:textId="77777777" w:rsidR="00620359" w:rsidRPr="0053144A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//@siclog "Step 1" </w:t>
            </w:r>
            <w:proofErr w:type="spellStart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15BFB3AF" w14:textId="77777777" w:rsidR="0053144A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f_NR_SetSysinfoCombinationToNR_12(nr_Cell1</w:t>
            </w:r>
            <w:proofErr w:type="gramStart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765D0FC5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CellInfo</w:t>
            </w:r>
            <w:proofErr w:type="spellEnd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</w:t>
            </w:r>
            <w:proofErr w:type="spellEnd"/>
            <w:r w:rsidRPr="0053144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  </w:t>
            </w:r>
          </w:p>
          <w:p w14:paraId="6B32F88B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75CFA1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AB12F4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14:paraId="7D02EEB5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v_NR_CellInfo.Sysinfo.BcchInfo.MIB.message_.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mib.spare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= '1'B;  // Table 8.1.1.2.4.3.3-1: MIB</w:t>
            </w:r>
          </w:p>
          <w:p w14:paraId="748C8E50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//Add SIB11 with SIB2 in 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SI[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0] as per Table 8.1.1.2.4.3.3-2: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(step 1, Table 8.1.1.2.4.3.2-1)</w:t>
            </w:r>
          </w:p>
          <w:p w14:paraId="4F3C76F1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CellInfo.Sysinfo.BcchInfo.SIs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[0].message_.c1.systemInformation.criticalExtensions.systemInformation.sib_TypeAndInfo[1].sib11_v1610 :=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(cs_SIB11_r16);</w:t>
            </w:r>
          </w:p>
          <w:p w14:paraId="5DABDA55" w14:textId="77777777" w:rsidR="00911A56" w:rsidRDefault="00911A56" w:rsidP="00C727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E3E677" w14:textId="77777777" w:rsidR="00C727C3" w:rsidRPr="00911A56" w:rsidRDefault="00C727C3" w:rsidP="00C727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11A5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560D392C" w14:textId="77777777" w:rsidR="00911A56" w:rsidRDefault="00911A56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5733EF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v_NrCapability.accessStratumRelease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, rel15))</w:t>
            </w:r>
          </w:p>
          <w:p w14:paraId="307047B2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/@sic R5-211412 sic@</w:t>
            </w:r>
          </w:p>
          <w:p w14:paraId="5E7B3268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SetVerdictInconc</w:t>
            </w:r>
            <w:proofErr w:type="spell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>__FILE__, __LINE__, "Test Case applicable to Rel-15 UE only"); // Condition for Rel-15 UE only checked at the very end of the test case due to test flow as UE is only registered at the end and preamble is done with STATE_OFF_0A</w:t>
            </w:r>
          </w:p>
          <w:p w14:paraId="3749A935" w14:textId="77777777" w:rsidR="00620359" w:rsidRPr="00620359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FED1F89" w14:textId="77777777" w:rsidR="00A87144" w:rsidRPr="00CD057D" w:rsidRDefault="00620359" w:rsidP="006203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203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2AAF9DE2" w14:textId="23B27125" w:rsidR="007A062F" w:rsidRDefault="008330A2" w:rsidP="007A062F">
      <w:pPr>
        <w:spacing w:after="0"/>
        <w:rPr>
          <w:rFonts w:ascii="Arial" w:hAnsi="Arial"/>
          <w:b/>
          <w:color w:val="000000"/>
          <w:lang w:eastAsia="en-GB"/>
        </w:rPr>
      </w:pPr>
      <w:bookmarkStart w:id="6" w:name="_Hlk72174197"/>
      <w:r w:rsidRPr="009F1B26">
        <w:rPr>
          <w:rFonts w:ascii="Arial" w:hAnsi="Arial"/>
          <w:b/>
          <w:color w:val="000000"/>
          <w:highlight w:val="cyan"/>
          <w:lang w:eastAsia="en-GB"/>
        </w:rPr>
        <w:lastRenderedPageBreak/>
        <w:t xml:space="preserve">MCC160 proposed </w:t>
      </w:r>
      <w:proofErr w:type="gramStart"/>
      <w:r w:rsidRPr="009F1B26">
        <w:rPr>
          <w:rFonts w:ascii="Arial" w:hAnsi="Arial"/>
          <w:b/>
          <w:color w:val="000000"/>
          <w:highlight w:val="cyan"/>
          <w:lang w:eastAsia="en-GB"/>
        </w:rPr>
        <w:t>implementation</w:t>
      </w:r>
      <w:proofErr w:type="gramEnd"/>
    </w:p>
    <w:p w14:paraId="36CCABFC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function fl_TC_8_1_1_2_4_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TestBody(</w:t>
      </w:r>
      <w:proofErr w:type="gramEnd"/>
      <w:r w:rsidRPr="008330A2">
        <w:rPr>
          <w:rFonts w:ascii="Arial" w:hAnsi="Arial"/>
          <w:bCs/>
          <w:color w:val="000000"/>
          <w:lang w:eastAsia="en-GB"/>
        </w:rPr>
        <w:t>) runs on NR5GC_PTC</w:t>
      </w:r>
    </w:p>
    <w:p w14:paraId="64EEB45E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{ /</w:t>
      </w:r>
      <w:proofErr w:type="gramEnd"/>
      <w:r w:rsidRPr="008330A2">
        <w:rPr>
          <w:rFonts w:ascii="Arial" w:hAnsi="Arial"/>
          <w:bCs/>
          <w:color w:val="000000"/>
          <w:lang w:eastAsia="en-GB"/>
        </w:rPr>
        <w:t>/@sic R5-211312 R5s210243 Ch. 2 sic@</w:t>
      </w:r>
    </w:p>
    <w:p w14:paraId="348A617A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var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NG_NAS_MSG_Indication_Type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v_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ReceivedMsg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;</w:t>
      </w:r>
      <w:proofErr w:type="gramEnd"/>
    </w:p>
    <w:p w14:paraId="3BCA4B4E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var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UE_NR_Capability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v_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NrCapability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;</w:t>
      </w:r>
      <w:proofErr w:type="gramEnd"/>
    </w:p>
    <w:p w14:paraId="5AB7BBD6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var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NR_CellInfo_Type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v_NR_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CellInfo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:</w:t>
      </w:r>
      <w:proofErr w:type="gramEnd"/>
      <w:r w:rsidRPr="008330A2">
        <w:rPr>
          <w:rFonts w:ascii="Arial" w:hAnsi="Arial"/>
          <w:bCs/>
          <w:color w:val="000000"/>
          <w:lang w:eastAsia="en-GB"/>
        </w:rPr>
        <w:t xml:space="preserve">=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f_NR_CellInfo_Get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(nr_Cell1);</w:t>
      </w:r>
    </w:p>
    <w:p w14:paraId="55ADEC0A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var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GMM_MobilityInfo_Type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v_GMM_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MobilityInfo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;</w:t>
      </w:r>
      <w:proofErr w:type="gramEnd"/>
    </w:p>
    <w:p w14:paraId="0C4519AC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</w:p>
    <w:p w14:paraId="51F68D63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//@siclog "Step 1"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siclog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@</w:t>
      </w:r>
    </w:p>
    <w:p w14:paraId="7A9AE7C0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highlight w:val="cyan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  <w:r w:rsidRPr="008330A2">
        <w:rPr>
          <w:rFonts w:ascii="Arial" w:hAnsi="Arial"/>
          <w:bCs/>
          <w:color w:val="000000"/>
          <w:highlight w:val="cyan"/>
          <w:lang w:eastAsia="en-GB"/>
        </w:rPr>
        <w:t>//System information that includes extended and spare fields that the UE does not comprehend is broadcasted on BCCH.</w:t>
      </w:r>
    </w:p>
    <w:p w14:paraId="23B9BA52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highlight w:val="cyan"/>
          <w:lang w:eastAsia="en-GB"/>
        </w:rPr>
      </w:pPr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   </w:t>
      </w:r>
      <w:proofErr w:type="gramStart"/>
      <w:r w:rsidRPr="008330A2">
        <w:rPr>
          <w:rFonts w:ascii="Arial" w:hAnsi="Arial"/>
          <w:bCs/>
          <w:color w:val="000000"/>
          <w:highlight w:val="cyan"/>
          <w:lang w:eastAsia="en-GB"/>
        </w:rPr>
        <w:t>v_NR_CellInfo.Sysinfo.BcchInfo.MIB.message_.</w:t>
      </w:r>
      <w:proofErr w:type="spellStart"/>
      <w:r w:rsidRPr="008330A2">
        <w:rPr>
          <w:rFonts w:ascii="Arial" w:hAnsi="Arial"/>
          <w:bCs/>
          <w:color w:val="000000"/>
          <w:highlight w:val="cyan"/>
          <w:lang w:eastAsia="en-GB"/>
        </w:rPr>
        <w:t>mib.spare</w:t>
      </w:r>
      <w:proofErr w:type="spellEnd"/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:</w:t>
      </w:r>
      <w:proofErr w:type="gramEnd"/>
      <w:r w:rsidRPr="008330A2">
        <w:rPr>
          <w:rFonts w:ascii="Arial" w:hAnsi="Arial"/>
          <w:bCs/>
          <w:color w:val="000000"/>
          <w:highlight w:val="cyan"/>
          <w:lang w:eastAsia="en-GB"/>
        </w:rPr>
        <w:t>= '1'B;  // Table 8.1.1.2.4.3.3-1: MIB</w:t>
      </w:r>
    </w:p>
    <w:p w14:paraId="272DA226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highlight w:val="cyan"/>
          <w:lang w:eastAsia="en-GB"/>
        </w:rPr>
      </w:pPr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   </w:t>
      </w:r>
      <w:proofErr w:type="spellStart"/>
      <w:r w:rsidRPr="008330A2">
        <w:rPr>
          <w:rFonts w:ascii="Arial" w:hAnsi="Arial"/>
          <w:bCs/>
          <w:color w:val="000000"/>
          <w:highlight w:val="cyan"/>
          <w:lang w:eastAsia="en-GB"/>
        </w:rPr>
        <w:t>f_NR_CellInfo_</w:t>
      </w:r>
      <w:proofErr w:type="gramStart"/>
      <w:r w:rsidRPr="008330A2">
        <w:rPr>
          <w:rFonts w:ascii="Arial" w:hAnsi="Arial"/>
          <w:bCs/>
          <w:color w:val="000000"/>
          <w:highlight w:val="cyan"/>
          <w:lang w:eastAsia="en-GB"/>
        </w:rPr>
        <w:t>Set</w:t>
      </w:r>
      <w:proofErr w:type="spellEnd"/>
      <w:r w:rsidRPr="008330A2">
        <w:rPr>
          <w:rFonts w:ascii="Arial" w:hAnsi="Arial"/>
          <w:bCs/>
          <w:color w:val="000000"/>
          <w:highlight w:val="cyan"/>
          <w:lang w:eastAsia="en-GB"/>
        </w:rPr>
        <w:t>(</w:t>
      </w:r>
      <w:proofErr w:type="gramEnd"/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nr_Cell1, </w:t>
      </w:r>
      <w:proofErr w:type="spellStart"/>
      <w:r w:rsidRPr="008330A2">
        <w:rPr>
          <w:rFonts w:ascii="Arial" w:hAnsi="Arial"/>
          <w:bCs/>
          <w:color w:val="000000"/>
          <w:highlight w:val="cyan"/>
          <w:lang w:eastAsia="en-GB"/>
        </w:rPr>
        <w:t>v_NR_CellInfo</w:t>
      </w:r>
      <w:proofErr w:type="spellEnd"/>
      <w:r w:rsidRPr="008330A2">
        <w:rPr>
          <w:rFonts w:ascii="Arial" w:hAnsi="Arial"/>
          <w:bCs/>
          <w:color w:val="000000"/>
          <w:highlight w:val="cyan"/>
          <w:lang w:eastAsia="en-GB"/>
        </w:rPr>
        <w:t>);</w:t>
      </w:r>
    </w:p>
    <w:p w14:paraId="1CB254CA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highlight w:val="cyan"/>
          <w:lang w:eastAsia="en-GB"/>
        </w:rPr>
      </w:pPr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   //Add SIB11 with SIB2 in </w:t>
      </w:r>
      <w:proofErr w:type="gramStart"/>
      <w:r w:rsidRPr="008330A2">
        <w:rPr>
          <w:rFonts w:ascii="Arial" w:hAnsi="Arial"/>
          <w:bCs/>
          <w:color w:val="000000"/>
          <w:highlight w:val="cyan"/>
          <w:lang w:eastAsia="en-GB"/>
        </w:rPr>
        <w:t>SI[</w:t>
      </w:r>
      <w:proofErr w:type="gramEnd"/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0] as per Table 8.1.1.2.4.3.3-2: </w:t>
      </w:r>
      <w:proofErr w:type="spellStart"/>
      <w:r w:rsidRPr="008330A2">
        <w:rPr>
          <w:rFonts w:ascii="Arial" w:hAnsi="Arial"/>
          <w:bCs/>
          <w:color w:val="000000"/>
          <w:highlight w:val="cyan"/>
          <w:lang w:eastAsia="en-GB"/>
        </w:rPr>
        <w:t>SystemInformation</w:t>
      </w:r>
      <w:proofErr w:type="spellEnd"/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(step 1, Table 8.1.1.2.4.3.2-1)</w:t>
      </w:r>
    </w:p>
    <w:p w14:paraId="006B79B7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highlight w:val="cyan"/>
          <w:lang w:eastAsia="en-GB"/>
        </w:rPr>
      </w:pPr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   //Modify </w:t>
      </w:r>
      <w:proofErr w:type="spellStart"/>
      <w:r w:rsidRPr="008330A2">
        <w:rPr>
          <w:rFonts w:ascii="Arial" w:hAnsi="Arial"/>
          <w:bCs/>
          <w:color w:val="000000"/>
          <w:highlight w:val="cyan"/>
          <w:lang w:eastAsia="en-GB"/>
        </w:rPr>
        <w:t>sisinfo</w:t>
      </w:r>
      <w:proofErr w:type="spellEnd"/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combination to NR_15    </w:t>
      </w:r>
    </w:p>
    <w:p w14:paraId="36291B07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highlight w:val="cyan"/>
          <w:lang w:eastAsia="en-GB"/>
        </w:rPr>
      </w:pPr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   f_NR_SetSysinfoCombinationToNR_15(nr_Cell1, cs_SIB11_r16</w:t>
      </w:r>
      <w:proofErr w:type="gramStart"/>
      <w:r w:rsidRPr="008330A2">
        <w:rPr>
          <w:rFonts w:ascii="Arial" w:hAnsi="Arial"/>
          <w:bCs/>
          <w:color w:val="000000"/>
          <w:highlight w:val="cyan"/>
          <w:lang w:eastAsia="en-GB"/>
        </w:rPr>
        <w:t>);</w:t>
      </w:r>
      <w:proofErr w:type="gramEnd"/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  </w:t>
      </w:r>
    </w:p>
    <w:p w14:paraId="61FEA233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    </w:t>
      </w:r>
      <w:proofErr w:type="spellStart"/>
      <w:r w:rsidRPr="008330A2">
        <w:rPr>
          <w:rFonts w:ascii="Arial" w:hAnsi="Arial"/>
          <w:bCs/>
          <w:color w:val="000000"/>
          <w:highlight w:val="cyan"/>
          <w:lang w:eastAsia="en-GB"/>
        </w:rPr>
        <w:t>f_NR_SS_</w:t>
      </w:r>
      <w:proofErr w:type="gramStart"/>
      <w:r w:rsidRPr="008330A2">
        <w:rPr>
          <w:rFonts w:ascii="Arial" w:hAnsi="Arial"/>
          <w:bCs/>
          <w:color w:val="000000"/>
          <w:highlight w:val="cyan"/>
          <w:lang w:eastAsia="en-GB"/>
        </w:rPr>
        <w:t>ConfigureSysinfo</w:t>
      </w:r>
      <w:proofErr w:type="spellEnd"/>
      <w:r w:rsidRPr="008330A2">
        <w:rPr>
          <w:rFonts w:ascii="Arial" w:hAnsi="Arial"/>
          <w:bCs/>
          <w:color w:val="000000"/>
          <w:highlight w:val="cyan"/>
          <w:lang w:eastAsia="en-GB"/>
        </w:rPr>
        <w:t>(</w:t>
      </w:r>
      <w:proofErr w:type="gramEnd"/>
      <w:r w:rsidRPr="008330A2">
        <w:rPr>
          <w:rFonts w:ascii="Arial" w:hAnsi="Arial"/>
          <w:bCs/>
          <w:color w:val="000000"/>
          <w:highlight w:val="cyan"/>
          <w:lang w:eastAsia="en-GB"/>
        </w:rPr>
        <w:t xml:space="preserve">nr_Cell1, -, </w:t>
      </w:r>
      <w:proofErr w:type="spellStart"/>
      <w:r w:rsidRPr="008330A2">
        <w:rPr>
          <w:rFonts w:ascii="Arial" w:hAnsi="Arial"/>
          <w:bCs/>
          <w:color w:val="000000"/>
          <w:highlight w:val="cyan"/>
          <w:lang w:eastAsia="en-GB"/>
        </w:rPr>
        <w:t>f_NR_InitialiseBcchToPdschConfig</w:t>
      </w:r>
      <w:proofErr w:type="spellEnd"/>
      <w:r w:rsidRPr="008330A2">
        <w:rPr>
          <w:rFonts w:ascii="Arial" w:hAnsi="Arial"/>
          <w:bCs/>
          <w:color w:val="000000"/>
          <w:highlight w:val="cyan"/>
          <w:lang w:eastAsia="en-GB"/>
        </w:rPr>
        <w:t>(nr_Cell1));</w:t>
      </w:r>
    </w:p>
    <w:p w14:paraId="00A16ED9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</w:p>
    <w:p w14:paraId="4C263906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//@siclog "Step 2"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siclog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@</w:t>
      </w:r>
    </w:p>
    <w:p w14:paraId="71666BE0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//The UE is switched on.</w:t>
      </w:r>
    </w:p>
    <w:p w14:paraId="01456DBC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f_UT_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SwitchOnUE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(</w:t>
      </w:r>
      <w:proofErr w:type="gramEnd"/>
      <w:r w:rsidRPr="008330A2">
        <w:rPr>
          <w:rFonts w:ascii="Arial" w:hAnsi="Arial"/>
          <w:bCs/>
          <w:color w:val="000000"/>
          <w:lang w:eastAsia="en-GB"/>
        </w:rPr>
        <w:t>UT);</w:t>
      </w:r>
    </w:p>
    <w:p w14:paraId="5F8F746D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</w:p>
    <w:p w14:paraId="1D725D1B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//@siclog "Step 3"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siclog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@</w:t>
      </w:r>
    </w:p>
    <w:p w14:paraId="476A9C24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// Does the UE transmit an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RRCSetupRequest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message on NR Cell 1?</w:t>
      </w:r>
    </w:p>
    <w:p w14:paraId="5FF4E7EB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f_NR_RRC_SetupRequest_Def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(nr_Cell1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);</w:t>
      </w:r>
      <w:proofErr w:type="gramEnd"/>
    </w:p>
    <w:p w14:paraId="51721037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f_NR_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PreliminaryPass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(</w:t>
      </w:r>
      <w:proofErr w:type="gramEnd"/>
      <w:r w:rsidRPr="008330A2">
        <w:rPr>
          <w:rFonts w:ascii="Arial" w:hAnsi="Arial"/>
          <w:bCs/>
          <w:color w:val="000000"/>
          <w:lang w:eastAsia="en-GB"/>
        </w:rPr>
        <w:t>__FILE__, __LINE__, "Step 3");</w:t>
      </w:r>
    </w:p>
    <w:p w14:paraId="1FE4F2C3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</w:p>
    <w:p w14:paraId="2D41E215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//@siclog "Step 4"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siclog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>@</w:t>
      </w:r>
    </w:p>
    <w:p w14:paraId="538AFECB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// The SS transmits an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RRCSetup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message on Cell 1.</w:t>
      </w:r>
    </w:p>
    <w:p w14:paraId="165D904F" w14:textId="77777777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r w:rsidRPr="008330A2">
        <w:rPr>
          <w:rFonts w:ascii="Arial" w:hAnsi="Arial"/>
          <w:bCs/>
          <w:color w:val="000000"/>
          <w:lang w:eastAsia="en-GB"/>
        </w:rPr>
        <w:t>f_NR_RRCSetup_Def</w:t>
      </w:r>
      <w:proofErr w:type="spellEnd"/>
      <w:r w:rsidRPr="008330A2">
        <w:rPr>
          <w:rFonts w:ascii="Arial" w:hAnsi="Arial"/>
          <w:bCs/>
          <w:color w:val="000000"/>
          <w:lang w:eastAsia="en-GB"/>
        </w:rPr>
        <w:t xml:space="preserve"> (nr_Cell1</w:t>
      </w:r>
      <w:proofErr w:type="gramStart"/>
      <w:r w:rsidRPr="008330A2">
        <w:rPr>
          <w:rFonts w:ascii="Arial" w:hAnsi="Arial"/>
          <w:bCs/>
          <w:color w:val="000000"/>
          <w:lang w:eastAsia="en-GB"/>
        </w:rPr>
        <w:t>);</w:t>
      </w:r>
      <w:proofErr w:type="gramEnd"/>
    </w:p>
    <w:p w14:paraId="09B97CEA" w14:textId="1E75E305" w:rsidR="008330A2" w:rsidRPr="008330A2" w:rsidRDefault="008330A2" w:rsidP="0083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8330A2">
        <w:rPr>
          <w:rFonts w:ascii="Arial" w:hAnsi="Arial"/>
          <w:bCs/>
          <w:color w:val="000000"/>
          <w:lang w:eastAsia="en-GB"/>
        </w:rPr>
        <w:t xml:space="preserve">    </w:t>
      </w:r>
    </w:p>
    <w:p w14:paraId="2E48AF42" w14:textId="77777777" w:rsidR="00BD258B" w:rsidRDefault="00BD258B" w:rsidP="00BD258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72174204"/>
      <w:bookmarkEnd w:id="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C7D6D">
        <w:rPr>
          <w:rFonts w:cs="Arial"/>
          <w:b/>
          <w:color w:val="000000"/>
          <w:lang w:eastAsia="en-GB"/>
        </w:rPr>
        <w:t xml:space="preserve">enumeration </w:t>
      </w:r>
      <w:proofErr w:type="spellStart"/>
      <w:r w:rsidR="009C7D6D" w:rsidRPr="009C7D6D">
        <w:rPr>
          <w:rFonts w:cs="Arial"/>
          <w:b/>
          <w:color w:val="000000"/>
          <w:lang w:eastAsia="en-GB"/>
        </w:rPr>
        <w:t>NR_SysinfoCombination_Type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D258B" w14:paraId="5C9E5874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4DBF" w14:textId="77777777" w:rsidR="00BD258B" w:rsidRDefault="00CC5A1B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Enum</w:t>
            </w:r>
            <w:r w:rsidR="00BD258B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D258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58E6" w14:textId="77777777" w:rsidR="00BD258B" w:rsidRPr="00CC39F9" w:rsidRDefault="009959C1" w:rsidP="00401E8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59C1">
              <w:rPr>
                <w:noProof/>
              </w:rPr>
              <w:t>NR_SysinfoCombination_Type</w:t>
            </w:r>
          </w:p>
        </w:tc>
      </w:tr>
      <w:tr w:rsidR="00BD258B" w14:paraId="1FC58B55" w14:textId="77777777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3F5E" w14:textId="77777777" w:rsidR="00BD258B" w:rsidRDefault="00BD258B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233" w14:textId="77777777" w:rsidR="00BD258B" w:rsidRPr="009D00B7" w:rsidRDefault="009761A1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BD258B" w14:paraId="13AE223C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F652" w14:textId="77777777" w:rsidR="00BD258B" w:rsidRDefault="00BD258B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BB4" w14:textId="77777777" w:rsidR="00BD258B" w:rsidRPr="006316B2" w:rsidRDefault="008A7AF9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System information combination NR_12</w:t>
            </w:r>
            <w:r w:rsidR="009761A1">
              <w:rPr>
                <w:noProof/>
              </w:rPr>
              <w:t>.</w:t>
            </w:r>
          </w:p>
        </w:tc>
      </w:tr>
      <w:tr w:rsidR="00BD258B" w14:paraId="3DF2FEC1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031C" w14:textId="77777777" w:rsidR="00BD258B" w:rsidRDefault="00BD258B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FC34" w14:textId="77777777" w:rsidR="00BD258B" w:rsidRPr="00CC39F9" w:rsidRDefault="00C57E3D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57E3D">
              <w:rPr>
                <w:rFonts w:ascii="Arial" w:hAnsi="Arial" w:cs="Arial"/>
                <w:lang w:eastAsia="en-GB"/>
              </w:rPr>
              <w:t>Common\NR</w:t>
            </w:r>
            <w:r w:rsidR="00BD258B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1436DC" w:rsidRPr="001436DC">
              <w:rPr>
                <w:rFonts w:ascii="Arial" w:hAnsi="Arial" w:cs="Arial"/>
                <w:lang w:eastAsia="en-GB"/>
              </w:rPr>
              <w:t>NR_Component_Base.ttcn</w:t>
            </w:r>
            <w:proofErr w:type="spellEnd"/>
          </w:p>
        </w:tc>
      </w:tr>
      <w:tr w:rsidR="00BD258B" w14:paraId="604B5001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FDDE" w14:textId="77777777" w:rsidR="00BD258B" w:rsidRDefault="00BD258B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9A0" w14:textId="42E90F1C" w:rsidR="00BD258B" w:rsidRDefault="008958F7" w:rsidP="00401E8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Accepted. </w:t>
            </w:r>
            <w:r w:rsidR="006255E0">
              <w:rPr>
                <w:rFonts w:ascii="Arial" w:hAnsi="Arial"/>
                <w:highlight w:val="cyan"/>
                <w:lang w:eastAsia="zh-CN"/>
              </w:rPr>
              <w:t>See comment 1.2</w:t>
            </w:r>
          </w:p>
        </w:tc>
      </w:tr>
    </w:tbl>
    <w:p w14:paraId="4449313F" w14:textId="77777777" w:rsidR="00BD258B" w:rsidRDefault="00BD258B" w:rsidP="00BD258B">
      <w:pPr>
        <w:spacing w:after="0"/>
        <w:rPr>
          <w:rFonts w:ascii="Arial" w:hAnsi="Arial"/>
          <w:b/>
          <w:lang w:eastAsia="en-GB"/>
        </w:rPr>
      </w:pPr>
    </w:p>
    <w:p w14:paraId="46F31388" w14:textId="77777777" w:rsidR="00BD258B" w:rsidRDefault="00BD258B" w:rsidP="00BD25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258B" w:rsidRPr="00CD057D" w14:paraId="04294B55" w14:textId="77777777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137B" w14:textId="77777777" w:rsidR="00604338" w:rsidRPr="00604338" w:rsidRDefault="00BD258B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04338"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type enumerated </w:t>
            </w:r>
            <w:proofErr w:type="spellStart"/>
            <w:r w:rsidR="00604338" w:rsidRPr="00604338">
              <w:rPr>
                <w:rFonts w:ascii="Courier New" w:hAnsi="Courier New" w:cs="Courier New"/>
                <w:color w:val="000000"/>
                <w:lang w:eastAsia="de-DE"/>
              </w:rPr>
              <w:t>NR_SysinfoCombination_Type</w:t>
            </w:r>
            <w:proofErr w:type="spellEnd"/>
            <w:r w:rsidR="00604338"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="00604338"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="00604338"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/* @status    APPROVED (ENDC, IMS, NR5GC, NR5GC_IRAT, POS) */</w:t>
            </w:r>
          </w:p>
          <w:p w14:paraId="39955609" w14:textId="77777777" w:rsidR="00604338" w:rsidRPr="00604338" w:rsidRDefault="00604338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to 38.508-1 Table 4.4.3.1.2-1</w:t>
            </w:r>
          </w:p>
          <w:p w14:paraId="311276F4" w14:textId="77777777" w:rsidR="00604338" w:rsidRPr="00604338" w:rsidRDefault="00604338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>, NR_1, NR_2, NR_3, NR_4, NR_5, NR_6, NR_7, NR_8, NR_9, NR_10, NR_11</w:t>
            </w:r>
          </w:p>
          <w:p w14:paraId="2C6A46C2" w14:textId="77777777" w:rsidR="00BD258B" w:rsidRPr="00B04335" w:rsidRDefault="00604338" w:rsidP="006043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0433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F3BC0F7" w14:textId="77777777" w:rsidR="00BD258B" w:rsidRPr="00CD057D" w:rsidRDefault="00BD258B" w:rsidP="00BD258B">
      <w:pPr>
        <w:spacing w:after="0"/>
        <w:rPr>
          <w:rFonts w:ascii="Arial" w:hAnsi="Arial"/>
          <w:b/>
          <w:color w:val="000000"/>
          <w:lang w:eastAsia="en-GB"/>
        </w:rPr>
      </w:pPr>
    </w:p>
    <w:p w14:paraId="72668956" w14:textId="77777777" w:rsidR="00BD258B" w:rsidRPr="00CD057D" w:rsidRDefault="00BD258B" w:rsidP="00BD258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258B" w:rsidRPr="00CD057D" w14:paraId="71747C80" w14:textId="77777777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EA1" w14:textId="77777777" w:rsidR="00D611CF" w:rsidRPr="00D611CF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type enumerated </w:t>
            </w:r>
            <w:proofErr w:type="spellStart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>NR_SysinfoCombination_Type</w:t>
            </w:r>
            <w:proofErr w:type="spellEnd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/* @status    APPROVED (ENDC, IMS, NR5GC, NR5GC_IRAT, POS) */</w:t>
            </w:r>
          </w:p>
          <w:p w14:paraId="06656008" w14:textId="77777777" w:rsidR="00D611CF" w:rsidRPr="00D611CF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to 38.508-1 Table 4.4.3.1.2-1</w:t>
            </w:r>
          </w:p>
          <w:p w14:paraId="7A21C8B4" w14:textId="77777777" w:rsidR="00D611CF" w:rsidRPr="00D611CF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>, NR_1, NR_2, NR_3, NR_4, NR_5, NR_6, NR_7, NR_8, NR_9, NR_10, NR_11</w:t>
            </w:r>
            <w:r w:rsidRPr="004371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NR_12</w:t>
            </w: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D1D8B43" w14:textId="77777777" w:rsidR="00BD258B" w:rsidRPr="00CD057D" w:rsidRDefault="00D611CF" w:rsidP="00D61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611CF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CD941BF" w14:textId="77777777" w:rsidR="007A062F" w:rsidRPr="00CD057D" w:rsidRDefault="007A062F" w:rsidP="007A062F">
      <w:pPr>
        <w:spacing w:after="0"/>
        <w:rPr>
          <w:rFonts w:ascii="Arial" w:hAnsi="Arial"/>
          <w:b/>
          <w:color w:val="000000"/>
          <w:lang w:eastAsia="en-GB"/>
        </w:rPr>
      </w:pPr>
    </w:p>
    <w:p w14:paraId="55BC10FB" w14:textId="77777777" w:rsidR="002A230F" w:rsidRDefault="002A230F" w:rsidP="002A230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7217420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0C3E62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="000C3E62" w:rsidRPr="000C3E62">
        <w:rPr>
          <w:rFonts w:cs="Arial"/>
          <w:b/>
          <w:color w:val="000000"/>
          <w:lang w:eastAsia="en-GB"/>
        </w:rPr>
        <w:t>fl_NR_InitSI_SchedulingInfo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A230F" w14:paraId="17270C8B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49CC" w14:textId="77777777" w:rsidR="002A230F" w:rsidRDefault="00992B1A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A230F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A230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DE12" w14:textId="77777777" w:rsidR="002A230F" w:rsidRPr="0078011C" w:rsidRDefault="00BB7330" w:rsidP="00401E8D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78011C">
              <w:rPr>
                <w:rFonts w:cs="Arial"/>
                <w:color w:val="000000"/>
                <w:lang w:eastAsia="en-GB"/>
              </w:rPr>
              <w:t>fl_NR_InitSI_SchedulingInfo</w:t>
            </w:r>
            <w:proofErr w:type="spellEnd"/>
          </w:p>
        </w:tc>
      </w:tr>
      <w:tr w:rsidR="009761A1" w14:paraId="79B5C918" w14:textId="77777777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E638" w14:textId="77777777" w:rsidR="009761A1" w:rsidRDefault="009761A1" w:rsidP="009761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D53F" w14:textId="77777777" w:rsidR="009761A1" w:rsidRPr="009D00B7" w:rsidRDefault="009761A1" w:rsidP="00976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2A230F" w14:paraId="74117575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9D8C" w14:textId="77777777" w:rsidR="002A230F" w:rsidRDefault="002A230F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D934" w14:textId="77777777" w:rsidR="002A230F" w:rsidRPr="006316B2" w:rsidRDefault="007A062F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05D3C">
              <w:rPr>
                <w:noProof/>
              </w:rPr>
              <w:t>NR_12 System information combination to have SIB2 and SIB11 scheduling information</w:t>
            </w:r>
            <w:r>
              <w:rPr>
                <w:noProof/>
              </w:rPr>
              <w:t>.</w:t>
            </w:r>
          </w:p>
        </w:tc>
      </w:tr>
      <w:tr w:rsidR="002A230F" w14:paraId="1EC4B891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F3FA" w14:textId="77777777" w:rsidR="002A230F" w:rsidRDefault="002A230F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9C01" w14:textId="77777777" w:rsidR="002A230F" w:rsidRPr="00CC39F9" w:rsidRDefault="00572F52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57E3D">
              <w:rPr>
                <w:rFonts w:ascii="Arial" w:hAnsi="Arial" w:cs="Arial"/>
                <w:lang w:eastAsia="en-GB"/>
              </w:rPr>
              <w:t>Common\NR</w:t>
            </w:r>
            <w:r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E31179" w:rsidRPr="00E31179">
              <w:rPr>
                <w:rFonts w:ascii="Arial" w:hAnsi="Arial" w:cs="Arial"/>
                <w:lang w:eastAsia="en-GB"/>
              </w:rPr>
              <w:t>NR_CellInfoInit.ttcn</w:t>
            </w:r>
            <w:proofErr w:type="spellEnd"/>
          </w:p>
        </w:tc>
      </w:tr>
      <w:tr w:rsidR="002A230F" w14:paraId="1598EA3A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6338" w14:textId="77777777" w:rsidR="002A230F" w:rsidRDefault="002A230F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5A9" w14:textId="7B4FE3F4" w:rsidR="002A230F" w:rsidRDefault="008958F7" w:rsidP="00401E8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 See comment 1.2</w:t>
            </w:r>
          </w:p>
        </w:tc>
      </w:tr>
    </w:tbl>
    <w:p w14:paraId="265E60C7" w14:textId="77777777" w:rsidR="002A230F" w:rsidRDefault="002A230F" w:rsidP="002A230F">
      <w:pPr>
        <w:spacing w:after="0"/>
        <w:rPr>
          <w:rFonts w:ascii="Arial" w:hAnsi="Arial"/>
          <w:b/>
          <w:lang w:eastAsia="en-GB"/>
        </w:rPr>
      </w:pPr>
    </w:p>
    <w:p w14:paraId="0DB3847E" w14:textId="77777777" w:rsidR="002A230F" w:rsidRDefault="002A230F" w:rsidP="002A23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A230F" w:rsidRPr="00CD057D" w14:paraId="7C5C4DF9" w14:textId="77777777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337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fl_NR_InitSI_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NR_SysinfoCombination_Type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p_NR_SysinfoCombination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927CB8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) return template (omit)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proofErr w:type="gramEnd"/>
          </w:p>
          <w:p w14:paraId="27C79395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7594F8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FE0BFC3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SI_SchedulingInfo.schedulingInfoList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C299B98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SI_SchedulingInfo.si_WindowLength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WindowLength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342E486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45950A" w14:textId="77777777" w:rsidR="00B3184B" w:rsidRDefault="00B3184B" w:rsidP="002050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20502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05022" w:rsidRPr="00205022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073687D" w14:textId="77777777" w:rsidR="00205022" w:rsidRPr="00205022" w:rsidRDefault="00205022" w:rsidP="002050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67C7BAC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NR_10) { //SIB6</w:t>
            </w:r>
          </w:p>
          <w:p w14:paraId="30A13D6B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R5-191450 R5-202525 sic@</w:t>
            </w:r>
          </w:p>
          <w:p w14:paraId="34BDF3BC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= cs_NR_SI_SchedulingInfo_List1(cs_NR_SchedulingInfoDef(tsc_SIB6_Periodicity, {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cs_NR_SIB_TypeInfoDef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(sibType6)}));</w:t>
            </w:r>
          </w:p>
          <w:p w14:paraId="763C402C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cs_NR_SI_SchedulingInfoDef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v_SchedulingInfoList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v_SI_WindowLength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76BFC4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A76558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NR_11) { //SIB7</w:t>
            </w:r>
          </w:p>
          <w:p w14:paraId="3EE7C214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R5-191450 R5-202525 sic@</w:t>
            </w:r>
          </w:p>
          <w:p w14:paraId="5C0D47CA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= cs_NR_SI_SchedulingInfo_List1(cs_NR_SchedulingInfoDef(tsc_SIB7_Periodicity, {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cs_NR_SIB_TypeInfoDef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(sibType7)}));</w:t>
            </w:r>
          </w:p>
          <w:p w14:paraId="0487F803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cs_NR_SI_SchedulingInfoDef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v_SchedulingInfoList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v_SI_WindowLength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424695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C9AA482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</w:p>
          <w:p w14:paraId="33A5FC19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NR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01C52201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B62874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3AA470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1C3334C" w14:textId="77777777" w:rsidR="00B3184B" w:rsidRPr="00B3184B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893E246" w14:textId="77777777" w:rsidR="002A230F" w:rsidRPr="00B04335" w:rsidRDefault="00B3184B" w:rsidP="00B318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7C2852A6" w14:textId="77777777" w:rsidR="002A230F" w:rsidRPr="00CD057D" w:rsidRDefault="002A230F" w:rsidP="002A230F">
      <w:pPr>
        <w:spacing w:after="0"/>
        <w:rPr>
          <w:rFonts w:ascii="Arial" w:hAnsi="Arial"/>
          <w:b/>
          <w:color w:val="000000"/>
          <w:lang w:eastAsia="en-GB"/>
        </w:rPr>
      </w:pPr>
    </w:p>
    <w:p w14:paraId="31F79AA0" w14:textId="77777777" w:rsidR="002A230F" w:rsidRPr="00CD057D" w:rsidRDefault="002A230F" w:rsidP="002A230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A230F" w:rsidRPr="00CD057D" w14:paraId="2E008689" w14:textId="77777777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AA65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fl_NR_InitSI_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NR_SysinfoCombination_Type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p_NR_SysinfoCombination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DC95FE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) return template (omit)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proofErr w:type="gramEnd"/>
          </w:p>
          <w:p w14:paraId="21731F0C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87ADDCF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C9C2EDA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SI_SchedulingInfo.schedulingInfoList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EBE6D8A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SI_SchedulingInfo.si_WindowLength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WindowLength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A7D02DA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E3361E" w14:textId="77777777" w:rsidR="00E176C5" w:rsidRDefault="00E176C5" w:rsidP="00E176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84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205022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F9FFD54" w14:textId="77777777" w:rsidR="00E176C5" w:rsidRDefault="00E176C5" w:rsidP="00E176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7C676F3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NR_10) { //SIB6</w:t>
            </w:r>
          </w:p>
          <w:p w14:paraId="43CE36CC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R5-191450 R5-202525 sic@</w:t>
            </w:r>
          </w:p>
          <w:p w14:paraId="591906E0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= cs_NR_SI_SchedulingInfo_List1(cs_NR_SchedulingInfoDef(tsc_SIB6_Periodicity, {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cs_NR_SIB_TypeInfoDef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(sibType6)}));</w:t>
            </w:r>
          </w:p>
          <w:p w14:paraId="3029A641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cs_NR_SI_SchedulingInfoDef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v_SchedulingInfoList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v_SI_WindowLength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DBCE26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806D09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NR_11) { //SIB7</w:t>
            </w:r>
          </w:p>
          <w:p w14:paraId="60E3B4F4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R5-191450 R5-202525 sic@</w:t>
            </w:r>
          </w:p>
          <w:p w14:paraId="1AA1E7CF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SchedulingInfoList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= cs_NR_SI_SchedulingInfo_List1(cs_NR_SchedulingInfoDef(tsc_SIB7_Periodicity, {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cs_NR_SIB_TypeInfoDef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(sibType7)}));</w:t>
            </w:r>
          </w:p>
          <w:p w14:paraId="5046AAA5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cs_NR_SI_SchedulingInfoDef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v_SchedulingInfoList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v_SI_WindowLength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0D497E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14:paraId="12C9408A" w14:textId="77777777" w:rsidR="001227CA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case(</w:t>
            </w:r>
            <w:proofErr w:type="gram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NR_12) { //SIB11  </w:t>
            </w:r>
          </w:p>
          <w:p w14:paraId="4DBDB8D6" w14:textId="77777777" w:rsidR="00754AB7" w:rsidRPr="003D1B36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 @sic R5-191450 R5-202525 sic@</w:t>
            </w:r>
          </w:p>
          <w:p w14:paraId="0268C742" w14:textId="77777777" w:rsidR="00754AB7" w:rsidRPr="003D1B36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SchedulingInfoList</w:t>
            </w:r>
            <w:proofErr w:type="spell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cs_NR_SI_SchedulingInfo_List1(cs_NR_SchedulingInfoDef(tsc_SIB2_Periodicity, {cs_NR_SIB_TypeInfoDef(sibType2),cs_NR_SIB_TypeInfoDef(sibType11_v1610)}));  </w:t>
            </w:r>
          </w:p>
          <w:p w14:paraId="08B0D678" w14:textId="77777777" w:rsidR="00754AB7" w:rsidRPr="003D1B36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v_SI_</w:t>
            </w:r>
            <w:proofErr w:type="gram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SchedulingInfo</w:t>
            </w:r>
            <w:proofErr w:type="spell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cs_NR_SI_SchedulingInfoDef</w:t>
            </w:r>
            <w:proofErr w:type="spell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v_SchedulingInfoList</w:t>
            </w:r>
            <w:proofErr w:type="spell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v_SI_WindowLength</w:t>
            </w:r>
            <w:proofErr w:type="spellEnd"/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</w:t>
            </w:r>
          </w:p>
          <w:p w14:paraId="03206283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1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0C6FE671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</w:p>
          <w:p w14:paraId="3BE843BD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NR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587B868D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5E5B9EC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1A5F63" w14:textId="77777777" w:rsidR="00754AB7" w:rsidRPr="00754AB7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CA2BD5" w14:textId="77777777" w:rsidR="002A230F" w:rsidRPr="00CD057D" w:rsidRDefault="00754AB7" w:rsidP="00754A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54AB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5360EDB" w14:textId="77777777" w:rsidR="007A062F" w:rsidRPr="00CD057D" w:rsidRDefault="007A062F" w:rsidP="007A062F">
      <w:pPr>
        <w:spacing w:after="0"/>
        <w:rPr>
          <w:rFonts w:ascii="Arial" w:hAnsi="Arial"/>
          <w:b/>
          <w:color w:val="000000"/>
          <w:lang w:eastAsia="en-GB"/>
        </w:rPr>
      </w:pPr>
    </w:p>
    <w:p w14:paraId="65E4E6A3" w14:textId="77777777" w:rsidR="00180E0D" w:rsidRDefault="007A062F" w:rsidP="00180E0D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72174206"/>
      <w:r>
        <w:rPr>
          <w:rFonts w:cs="Arial"/>
          <w:b/>
          <w:color w:val="000000"/>
          <w:lang w:eastAsia="en-GB"/>
        </w:rPr>
        <w:t>Introduction</w:t>
      </w:r>
      <w:r w:rsidR="00AF4D4E">
        <w:rPr>
          <w:rFonts w:cs="Arial"/>
          <w:b/>
          <w:color w:val="000000"/>
          <w:lang w:eastAsia="en-GB"/>
        </w:rPr>
        <w:t xml:space="preserve"> of </w:t>
      </w:r>
      <w:r>
        <w:rPr>
          <w:rFonts w:cs="Arial"/>
          <w:b/>
          <w:color w:val="000000"/>
          <w:lang w:eastAsia="en-GB"/>
        </w:rPr>
        <w:t xml:space="preserve">new function </w:t>
      </w:r>
      <w:r w:rsidR="00AF4D4E" w:rsidRPr="00AF4D4E">
        <w:rPr>
          <w:rFonts w:cs="Arial"/>
          <w:b/>
          <w:color w:val="000000"/>
          <w:lang w:eastAsia="en-GB"/>
        </w:rPr>
        <w:t>f_NR_SetSysinfoCombinationToNR_12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80E0D" w14:paraId="20F6675F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D774" w14:textId="77777777" w:rsidR="00180E0D" w:rsidRDefault="00A6605D" w:rsidP="00401E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180E0D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80E0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479F" w14:textId="77777777" w:rsidR="00180E0D" w:rsidRPr="00CC39F9" w:rsidRDefault="00C8688C" w:rsidP="00401E8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8688C">
              <w:rPr>
                <w:noProof/>
              </w:rPr>
              <w:t>f_NR_SetSysinfoCombinationToNR_12</w:t>
            </w:r>
          </w:p>
        </w:tc>
      </w:tr>
      <w:tr w:rsidR="007A062F" w14:paraId="3193D7F9" w14:textId="77777777" w:rsidTr="00401E8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5B5D" w14:textId="77777777" w:rsidR="007A062F" w:rsidRDefault="007A062F" w:rsidP="007A062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CCF0" w14:textId="77777777" w:rsidR="007A062F" w:rsidRPr="009D00B7" w:rsidRDefault="007A062F" w:rsidP="007A0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change 1.1 above.</w:t>
            </w:r>
          </w:p>
        </w:tc>
      </w:tr>
      <w:tr w:rsidR="00180E0D" w14:paraId="713F4BC2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3B8F" w14:textId="77777777" w:rsidR="00180E0D" w:rsidRDefault="00180E0D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9717" w14:textId="77777777" w:rsidR="00180E0D" w:rsidRPr="006316B2" w:rsidRDefault="007A062F" w:rsidP="00401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f</w:t>
            </w:r>
            <w:r w:rsidR="005E33AF">
              <w:rPr>
                <w:noProof/>
              </w:rPr>
              <w:t xml:space="preserve">unction </w:t>
            </w:r>
            <w:r>
              <w:rPr>
                <w:noProof/>
              </w:rPr>
              <w:t xml:space="preserve">to </w:t>
            </w:r>
            <w:r w:rsidR="005E33AF">
              <w:rPr>
                <w:noProof/>
              </w:rPr>
              <w:t>take care of setting the scheduling information list of SIB1 to contain SIB2 and SIB11</w:t>
            </w:r>
            <w:r w:rsidR="000F0911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0F0911">
              <w:rPr>
                <w:noProof/>
              </w:rPr>
              <w:t>also to set the system information combination as NR_12</w:t>
            </w:r>
            <w:r>
              <w:rPr>
                <w:noProof/>
              </w:rPr>
              <w:t>.</w:t>
            </w:r>
          </w:p>
        </w:tc>
      </w:tr>
      <w:tr w:rsidR="00180E0D" w14:paraId="52BCB244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3BBA" w14:textId="77777777" w:rsidR="00180E0D" w:rsidRDefault="00180E0D" w:rsidP="00401E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17ED" w14:textId="77777777" w:rsidR="00180E0D" w:rsidRPr="00CC39F9" w:rsidRDefault="00180E0D" w:rsidP="00401E8D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96C55">
              <w:rPr>
                <w:rFonts w:ascii="Arial" w:hAnsi="Arial" w:cs="Arial"/>
                <w:lang w:eastAsia="en-GB"/>
              </w:rPr>
              <w:t>Common\NR</w:t>
            </w:r>
            <w:r>
              <w:rPr>
                <w:rFonts w:ascii="Arial" w:hAnsi="Arial" w:cs="Arial"/>
                <w:lang w:eastAsia="en-GB"/>
              </w:rPr>
              <w:t>\</w:t>
            </w:r>
            <w:r>
              <w:t xml:space="preserve"> </w:t>
            </w:r>
            <w:proofErr w:type="spellStart"/>
            <w:r w:rsidRPr="00E31179">
              <w:rPr>
                <w:rFonts w:ascii="Arial" w:hAnsi="Arial" w:cs="Arial"/>
                <w:lang w:eastAsia="en-GB"/>
              </w:rPr>
              <w:t>NR_CellInfoInit.ttcn</w:t>
            </w:r>
            <w:proofErr w:type="spellEnd"/>
          </w:p>
        </w:tc>
      </w:tr>
      <w:tr w:rsidR="00180E0D" w14:paraId="6CA0763D" w14:textId="77777777" w:rsidTr="00401E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CC5F" w14:textId="77777777" w:rsidR="00180E0D" w:rsidRPr="008330A2" w:rsidRDefault="00180E0D" w:rsidP="00401E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330A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10A" w14:textId="4A9E828E" w:rsidR="00180E0D" w:rsidRPr="008330A2" w:rsidRDefault="00AB6870" w:rsidP="00401E8D">
            <w:pPr>
              <w:rPr>
                <w:rFonts w:ascii="Arial" w:hAnsi="Arial"/>
                <w:highlight w:val="cyan"/>
                <w:lang w:eastAsia="zh-CN"/>
              </w:rPr>
            </w:pPr>
            <w:r w:rsidRPr="008330A2">
              <w:rPr>
                <w:rFonts w:ascii="Arial" w:hAnsi="Arial"/>
                <w:highlight w:val="cyan"/>
                <w:lang w:eastAsia="zh-CN"/>
              </w:rPr>
              <w:t>Accepted. See comment 1.2</w:t>
            </w:r>
            <w:r w:rsidR="00FF5FA1" w:rsidRPr="008330A2">
              <w:rPr>
                <w:rFonts w:ascii="Arial" w:hAnsi="Arial"/>
                <w:highlight w:val="cyan"/>
                <w:lang w:eastAsia="zh-CN"/>
              </w:rPr>
              <w:t xml:space="preserve">. For </w:t>
            </w:r>
            <w:proofErr w:type="spellStart"/>
            <w:r w:rsidR="00FF5FA1" w:rsidRPr="008330A2">
              <w:rPr>
                <w:rFonts w:ascii="Arial" w:hAnsi="Arial"/>
                <w:highlight w:val="cyan"/>
                <w:lang w:eastAsia="zh-CN"/>
              </w:rPr>
              <w:t>compleness</w:t>
            </w:r>
            <w:proofErr w:type="spellEnd"/>
            <w:r w:rsidR="00FF5FA1" w:rsidRPr="008330A2">
              <w:rPr>
                <w:rFonts w:ascii="Arial" w:hAnsi="Arial"/>
                <w:highlight w:val="cyan"/>
                <w:lang w:eastAsia="zh-CN"/>
              </w:rPr>
              <w:t xml:space="preserve"> SIB2 and SIB11 shall be initialised. Implemented as per R5-213452</w:t>
            </w:r>
            <w:r w:rsidR="008330A2" w:rsidRPr="008330A2">
              <w:rPr>
                <w:rFonts w:ascii="Arial" w:hAnsi="Arial"/>
                <w:highlight w:val="cyan"/>
                <w:lang w:eastAsia="zh-CN"/>
              </w:rPr>
              <w:t xml:space="preserve"> – see proposed implementation below</w:t>
            </w:r>
          </w:p>
        </w:tc>
      </w:tr>
    </w:tbl>
    <w:p w14:paraId="62E4FADE" w14:textId="77777777" w:rsidR="00180E0D" w:rsidRDefault="00180E0D" w:rsidP="00180E0D">
      <w:pPr>
        <w:spacing w:after="0"/>
        <w:rPr>
          <w:rFonts w:ascii="Arial" w:hAnsi="Arial"/>
          <w:b/>
          <w:lang w:eastAsia="en-GB"/>
        </w:rPr>
      </w:pPr>
    </w:p>
    <w:p w14:paraId="05790878" w14:textId="77777777" w:rsidR="00180E0D" w:rsidRDefault="00A87512" w:rsidP="00180E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function </w:t>
      </w:r>
      <w:r w:rsidR="008C46CA">
        <w:rPr>
          <w:rFonts w:ascii="Arial" w:hAnsi="Arial"/>
          <w:b/>
          <w:lang w:eastAsia="en-GB"/>
        </w:rPr>
        <w:t>Implementation</w:t>
      </w:r>
      <w:r w:rsidR="00180E0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80E0D" w:rsidRPr="00CD057D" w14:paraId="10382747" w14:textId="77777777" w:rsidTr="00401E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3B3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f_NR_SetSysinfoCombinationToNR_12(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219D0508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/@sic R5-202525 sic@</w:t>
            </w:r>
          </w:p>
          <w:p w14:paraId="1FD6D6EE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0025D5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v_SI_</w:t>
            </w:r>
            <w:proofErr w:type="gram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SchedulingInfo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fl_NR_InitSI_SchedulingInfo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(NR_12,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B806C9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E945E1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SiSchedulingInfo(</w:t>
            </w:r>
            <w:proofErr w:type="spellStart"/>
            <w:proofErr w:type="gram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62AA221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SetSysinfoCombination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>, NR_12);</w:t>
            </w:r>
          </w:p>
          <w:p w14:paraId="1C9A9A37" w14:textId="77777777" w:rsidR="00312394" w:rsidRPr="00312394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21AFBBB" w14:textId="77777777" w:rsidR="00180E0D" w:rsidRPr="00B04335" w:rsidRDefault="00312394" w:rsidP="003123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1239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55478976" w14:textId="3FC43C8C" w:rsidR="00EC295E" w:rsidRDefault="00EC295E" w:rsidP="007A062F">
      <w:pPr>
        <w:spacing w:after="0"/>
        <w:rPr>
          <w:rFonts w:ascii="Arial" w:hAnsi="Arial"/>
          <w:b/>
          <w:color w:val="000000"/>
          <w:lang w:eastAsia="en-GB"/>
        </w:rPr>
      </w:pPr>
    </w:p>
    <w:p w14:paraId="66539B27" w14:textId="578C5E17" w:rsidR="007F09C3" w:rsidRDefault="007F09C3" w:rsidP="007A062F">
      <w:pPr>
        <w:spacing w:after="0"/>
        <w:rPr>
          <w:rFonts w:ascii="Arial" w:hAnsi="Arial"/>
          <w:b/>
          <w:color w:val="000000"/>
          <w:lang w:eastAsia="en-GB"/>
        </w:rPr>
      </w:pPr>
      <w:r w:rsidRPr="007F09C3">
        <w:rPr>
          <w:rFonts w:ascii="Arial" w:hAnsi="Arial"/>
          <w:b/>
          <w:color w:val="000000"/>
          <w:highlight w:val="cyan"/>
          <w:lang w:eastAsia="en-GB"/>
        </w:rPr>
        <w:lastRenderedPageBreak/>
        <w:t xml:space="preserve">MCC160 proposed </w:t>
      </w:r>
      <w:proofErr w:type="gramStart"/>
      <w:r w:rsidRPr="007F09C3">
        <w:rPr>
          <w:rFonts w:ascii="Arial" w:hAnsi="Arial"/>
          <w:b/>
          <w:color w:val="000000"/>
          <w:highlight w:val="cyan"/>
          <w:lang w:eastAsia="en-GB"/>
        </w:rPr>
        <w:t>implementation</w:t>
      </w:r>
      <w:proofErr w:type="gramEnd"/>
    </w:p>
    <w:p w14:paraId="5CC1E72D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/*</w:t>
      </w:r>
    </w:p>
    <w:p w14:paraId="15CEA2D9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* @desc      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To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 xml:space="preserve"> modify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sysinfo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combination to NR-15 in a cell</w:t>
      </w:r>
    </w:p>
    <w:p w14:paraId="334A136F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*/</w:t>
      </w:r>
    </w:p>
    <w:p w14:paraId="3BD8506F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function f_NR_SetSysinfoCombinationToNR_15 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 xml:space="preserve">(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NR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_CellId_Type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p_NR_CellId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,</w:t>
      </w:r>
    </w:p>
    <w:p w14:paraId="74927442" w14:textId="6C53C4A2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                                          </w:t>
      </w:r>
      <w:r>
        <w:rPr>
          <w:rFonts w:ascii="Arial" w:hAnsi="Arial"/>
          <w:bCs/>
          <w:color w:val="000000"/>
          <w:lang w:eastAsia="en-GB"/>
        </w:rPr>
        <w:t xml:space="preserve">                                  </w:t>
      </w:r>
      <w:r w:rsidRPr="007F09C3">
        <w:rPr>
          <w:rFonts w:ascii="Arial" w:hAnsi="Arial"/>
          <w:bCs/>
          <w:color w:val="000000"/>
          <w:lang w:eastAsia="en-GB"/>
        </w:rPr>
        <w:t xml:space="preserve"> SIB11_r16       p_SIB11_r16</w:t>
      </w:r>
    </w:p>
    <w:p w14:paraId="31830230" w14:textId="1B49A4C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                                        </w:t>
      </w:r>
      <w:r>
        <w:rPr>
          <w:rFonts w:ascii="Arial" w:hAnsi="Arial"/>
          <w:bCs/>
          <w:color w:val="000000"/>
          <w:lang w:eastAsia="en-GB"/>
        </w:rPr>
        <w:t xml:space="preserve">                                   </w:t>
      </w:r>
      <w:r w:rsidRPr="007F09C3">
        <w:rPr>
          <w:rFonts w:ascii="Arial" w:hAnsi="Arial"/>
          <w:bCs/>
          <w:color w:val="000000"/>
          <w:lang w:eastAsia="en-GB"/>
        </w:rPr>
        <w:t xml:space="preserve"> ) 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runs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 xml:space="preserve"> on NR_BASE_PTC</w:t>
      </w:r>
    </w:p>
    <w:p w14:paraId="09F7A8CF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{ /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/@sic R5-213452 sic@</w:t>
      </w:r>
    </w:p>
    <w:p w14:paraId="7D13B79B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var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FreqBandIndicatorNR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FreqBandIndicatorNR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 xml:space="preserve">=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f_NR_CellInfo_GetBandIndicator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(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p_NR_CellId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);</w:t>
      </w:r>
    </w:p>
    <w:p w14:paraId="7877AE2A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var template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SI_SchedulingInfo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v_SI_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SchedulingInfo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 xml:space="preserve">=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fl_NR_InitSI_SchedulingInfo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(NR_15,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v_FreqBandIndicatorNR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);</w:t>
      </w:r>
    </w:p>
    <w:p w14:paraId="22618103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var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SubcarrierSpacing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SCS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 xml:space="preserve">=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f_NR_CellInfo_GetSSB_SCS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(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p_NR_CellId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);</w:t>
      </w:r>
    </w:p>
    <w:p w14:paraId="119F1E65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var template (value) SIB2 v_SIB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2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= fl_NR_InitSIB2(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v_FreqBandIndicatorNR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,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v_SCS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);</w:t>
      </w:r>
    </w:p>
    <w:p w14:paraId="205DB50D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var template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BCCH_DL_SCH_Message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v_BCCH_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SI1;</w:t>
      </w:r>
      <w:proofErr w:type="gramEnd"/>
    </w:p>
    <w:p w14:paraId="45F77B94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val="fr-FR"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</w:t>
      </w:r>
      <w:proofErr w:type="gramStart"/>
      <w:r w:rsidRPr="007F09C3">
        <w:rPr>
          <w:rFonts w:ascii="Arial" w:hAnsi="Arial"/>
          <w:bCs/>
          <w:color w:val="000000"/>
          <w:lang w:val="fr-FR" w:eastAsia="en-GB"/>
        </w:rPr>
        <w:t>var</w:t>
      </w:r>
      <w:proofErr w:type="gramEnd"/>
      <w:r w:rsidRPr="007F09C3">
        <w:rPr>
          <w:rFonts w:ascii="Arial" w:hAnsi="Arial"/>
          <w:bCs/>
          <w:color w:val="000000"/>
          <w:lang w:val="fr-FR" w:eastAsia="en-GB"/>
        </w:rPr>
        <w:t xml:space="preserve"> </w:t>
      </w:r>
      <w:proofErr w:type="spellStart"/>
      <w:r w:rsidRPr="007F09C3">
        <w:rPr>
          <w:rFonts w:ascii="Arial" w:hAnsi="Arial"/>
          <w:bCs/>
          <w:color w:val="000000"/>
          <w:lang w:val="fr-FR" w:eastAsia="en-GB"/>
        </w:rPr>
        <w:t>template</w:t>
      </w:r>
      <w:proofErr w:type="spellEnd"/>
      <w:r w:rsidRPr="007F09C3">
        <w:rPr>
          <w:rFonts w:ascii="Arial" w:hAnsi="Arial"/>
          <w:bCs/>
          <w:color w:val="000000"/>
          <w:lang w:val="fr-FR" w:eastAsia="en-GB"/>
        </w:rPr>
        <w:t xml:space="preserve"> </w:t>
      </w:r>
      <w:proofErr w:type="spellStart"/>
      <w:r w:rsidRPr="007F09C3">
        <w:rPr>
          <w:rFonts w:ascii="Arial" w:hAnsi="Arial"/>
          <w:bCs/>
          <w:color w:val="000000"/>
          <w:lang w:val="fr-FR" w:eastAsia="en-GB"/>
        </w:rPr>
        <w:t>NR_SI_List_Type</w:t>
      </w:r>
      <w:proofErr w:type="spellEnd"/>
      <w:r w:rsidRPr="007F09C3">
        <w:rPr>
          <w:rFonts w:ascii="Arial" w:hAnsi="Arial"/>
          <w:bCs/>
          <w:color w:val="000000"/>
          <w:lang w:val="fr-FR" w:eastAsia="en-GB"/>
        </w:rPr>
        <w:t xml:space="preserve">  </w:t>
      </w:r>
      <w:proofErr w:type="spellStart"/>
      <w:r w:rsidRPr="007F09C3">
        <w:rPr>
          <w:rFonts w:ascii="Arial" w:hAnsi="Arial"/>
          <w:bCs/>
          <w:color w:val="000000"/>
          <w:lang w:val="fr-FR" w:eastAsia="en-GB"/>
        </w:rPr>
        <w:t>v_SI_List</w:t>
      </w:r>
      <w:proofErr w:type="spellEnd"/>
      <w:r w:rsidRPr="007F09C3">
        <w:rPr>
          <w:rFonts w:ascii="Arial" w:hAnsi="Arial"/>
          <w:bCs/>
          <w:color w:val="000000"/>
          <w:lang w:val="fr-FR" w:eastAsia="en-GB"/>
        </w:rPr>
        <w:t>;</w:t>
      </w:r>
    </w:p>
    <w:p w14:paraId="424CBE06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val="fr-FR" w:eastAsia="en-GB"/>
        </w:rPr>
      </w:pPr>
      <w:r w:rsidRPr="007F09C3">
        <w:rPr>
          <w:rFonts w:ascii="Arial" w:hAnsi="Arial"/>
          <w:bCs/>
          <w:color w:val="000000"/>
          <w:lang w:val="fr-FR" w:eastAsia="en-GB"/>
        </w:rPr>
        <w:t xml:space="preserve">    </w:t>
      </w:r>
    </w:p>
    <w:p w14:paraId="1522BD2E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val="fr-FR" w:eastAsia="en-GB"/>
        </w:rPr>
      </w:pPr>
      <w:r w:rsidRPr="007F09C3">
        <w:rPr>
          <w:rFonts w:ascii="Arial" w:hAnsi="Arial"/>
          <w:bCs/>
          <w:color w:val="000000"/>
          <w:lang w:val="fr-FR" w:eastAsia="en-GB"/>
        </w:rPr>
        <w:t xml:space="preserve">    </w:t>
      </w:r>
      <w:proofErr w:type="gramStart"/>
      <w:r w:rsidRPr="007F09C3">
        <w:rPr>
          <w:rFonts w:ascii="Arial" w:hAnsi="Arial"/>
          <w:bCs/>
          <w:color w:val="000000"/>
          <w:lang w:val="fr-FR" w:eastAsia="en-GB"/>
        </w:rPr>
        <w:t>v</w:t>
      </w:r>
      <w:proofErr w:type="gramEnd"/>
      <w:r w:rsidRPr="007F09C3">
        <w:rPr>
          <w:rFonts w:ascii="Arial" w:hAnsi="Arial"/>
          <w:bCs/>
          <w:color w:val="000000"/>
          <w:lang w:val="fr-FR" w:eastAsia="en-GB"/>
        </w:rPr>
        <w:t>_BCCH_SI1 := cs_NR_BCCH_DL_SCH_SIB(cs_NR_SI(cs_NR_SystemInformation_SIB2_SIB11(v_SIB2, p_SIB11_r16)));</w:t>
      </w:r>
    </w:p>
    <w:p w14:paraId="70C04EBF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val="fr-FR" w:eastAsia="en-GB"/>
        </w:rPr>
      </w:pPr>
      <w:r w:rsidRPr="007F09C3">
        <w:rPr>
          <w:rFonts w:ascii="Arial" w:hAnsi="Arial"/>
          <w:bCs/>
          <w:color w:val="000000"/>
          <w:lang w:val="fr-FR" w:eastAsia="en-GB"/>
        </w:rPr>
        <w:t xml:space="preserve">    </w:t>
      </w:r>
      <w:proofErr w:type="spellStart"/>
      <w:proofErr w:type="gramStart"/>
      <w:r w:rsidRPr="007F09C3">
        <w:rPr>
          <w:rFonts w:ascii="Arial" w:hAnsi="Arial"/>
          <w:bCs/>
          <w:color w:val="000000"/>
          <w:lang w:val="fr-FR" w:eastAsia="en-GB"/>
        </w:rPr>
        <w:t>v</w:t>
      </w:r>
      <w:proofErr w:type="gramEnd"/>
      <w:r w:rsidRPr="007F09C3">
        <w:rPr>
          <w:rFonts w:ascii="Arial" w:hAnsi="Arial"/>
          <w:bCs/>
          <w:color w:val="000000"/>
          <w:lang w:val="fr-FR" w:eastAsia="en-GB"/>
        </w:rPr>
        <w:t>_SI_List</w:t>
      </w:r>
      <w:proofErr w:type="spellEnd"/>
      <w:r w:rsidRPr="007F09C3">
        <w:rPr>
          <w:rFonts w:ascii="Arial" w:hAnsi="Arial"/>
          <w:bCs/>
          <w:color w:val="000000"/>
          <w:lang w:val="fr-FR" w:eastAsia="en-GB"/>
        </w:rPr>
        <w:t xml:space="preserve"> := { v_BCCH_SI1 };</w:t>
      </w:r>
    </w:p>
    <w:p w14:paraId="1C99E8B4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val="fr-FR" w:eastAsia="en-GB"/>
        </w:rPr>
        <w:t xml:space="preserve">    </w:t>
      </w:r>
      <w:r w:rsidRPr="007F09C3">
        <w:rPr>
          <w:rFonts w:ascii="Arial" w:hAnsi="Arial"/>
          <w:bCs/>
          <w:color w:val="000000"/>
          <w:lang w:eastAsia="en-GB"/>
        </w:rPr>
        <w:t>f_NR_CellInfo_SetSIB1_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SiSchedulingInfo(</w:t>
      </w:r>
      <w:proofErr w:type="spellStart"/>
      <w:proofErr w:type="gramEnd"/>
      <w:r w:rsidRPr="007F09C3">
        <w:rPr>
          <w:rFonts w:ascii="Arial" w:hAnsi="Arial"/>
          <w:bCs/>
          <w:color w:val="000000"/>
          <w:lang w:eastAsia="en-GB"/>
        </w:rPr>
        <w:t>p_NR_CellId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,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valueof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(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v_SI_SchedulingInfo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));</w:t>
      </w:r>
    </w:p>
    <w:p w14:paraId="578109D8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f_NR_CellInfo_SetSIs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(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p_NR_CellId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,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valueof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(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v_SI_List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)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);</w:t>
      </w:r>
      <w:proofErr w:type="gramEnd"/>
    </w:p>
    <w:p w14:paraId="0C63961D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f_NR_CellInfo_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SetSysinfoCombination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(</w:t>
      </w:r>
      <w:proofErr w:type="spellStart"/>
      <w:proofErr w:type="gramEnd"/>
      <w:r w:rsidRPr="007F09C3">
        <w:rPr>
          <w:rFonts w:ascii="Arial" w:hAnsi="Arial"/>
          <w:bCs/>
          <w:color w:val="000000"/>
          <w:lang w:eastAsia="en-GB"/>
        </w:rPr>
        <w:t>p_NR_CellId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>, NR_15);</w:t>
      </w:r>
    </w:p>
    <w:p w14:paraId="6AABA355" w14:textId="24347EBD" w:rsid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}</w:t>
      </w:r>
    </w:p>
    <w:p w14:paraId="0CEECD1D" w14:textId="403F8AB5" w:rsid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</w:p>
    <w:p w14:paraId="60B90BEE" w14:textId="360BA2EC" w:rsid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</w:p>
    <w:p w14:paraId="776BF903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template (value)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SystemInformation_IEs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cs_NR_SystemInformation_SIB2_SIB11(template (value) SIB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2  p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_SIB2,</w:t>
      </w:r>
    </w:p>
    <w:p w14:paraId="043CED8B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                                                                        template (value) SIB11_r16 p_SIB11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)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=</w:t>
      </w:r>
    </w:p>
    <w:p w14:paraId="30718DF1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{ </w:t>
      </w:r>
    </w:p>
    <w:p w14:paraId="0F5F22FB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r w:rsidRPr="007F09C3">
        <w:rPr>
          <w:rFonts w:ascii="Arial" w:hAnsi="Arial"/>
          <w:bCs/>
          <w:color w:val="000000"/>
          <w:lang w:eastAsia="en-GB"/>
        </w:rPr>
        <w:t>sib_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TypeAndInfo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= {</w:t>
      </w:r>
    </w:p>
    <w:p w14:paraId="4FCDB526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  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{ sib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2 := p_SIB2 },</w:t>
      </w:r>
    </w:p>
    <w:p w14:paraId="21AB54F7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  </w:t>
      </w:r>
      <w:proofErr w:type="gramStart"/>
      <w:r w:rsidRPr="007F09C3">
        <w:rPr>
          <w:rFonts w:ascii="Arial" w:hAnsi="Arial"/>
          <w:bCs/>
          <w:color w:val="000000"/>
          <w:lang w:eastAsia="en-GB"/>
        </w:rPr>
        <w:t>{ sib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11_v1610 := p_SIB11 }</w:t>
      </w:r>
    </w:p>
    <w:p w14:paraId="44E73942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},</w:t>
      </w:r>
    </w:p>
    <w:p w14:paraId="758C7549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proofErr w:type="gramStart"/>
      <w:r w:rsidRPr="007F09C3">
        <w:rPr>
          <w:rFonts w:ascii="Arial" w:hAnsi="Arial"/>
          <w:bCs/>
          <w:color w:val="000000"/>
          <w:lang w:eastAsia="en-GB"/>
        </w:rPr>
        <w:t>lateNonCriticalExtension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= omit,</w:t>
      </w:r>
    </w:p>
    <w:p w14:paraId="287C6955" w14:textId="77777777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  </w:t>
      </w:r>
      <w:proofErr w:type="spellStart"/>
      <w:proofErr w:type="gramStart"/>
      <w:r w:rsidRPr="007F09C3">
        <w:rPr>
          <w:rFonts w:ascii="Arial" w:hAnsi="Arial"/>
          <w:bCs/>
          <w:color w:val="000000"/>
          <w:lang w:eastAsia="en-GB"/>
        </w:rPr>
        <w:t>nonCriticalExtension</w:t>
      </w:r>
      <w:proofErr w:type="spellEnd"/>
      <w:r w:rsidRPr="007F09C3">
        <w:rPr>
          <w:rFonts w:ascii="Arial" w:hAnsi="Arial"/>
          <w:bCs/>
          <w:color w:val="000000"/>
          <w:lang w:eastAsia="en-GB"/>
        </w:rPr>
        <w:t xml:space="preserve"> :</w:t>
      </w:r>
      <w:proofErr w:type="gramEnd"/>
      <w:r w:rsidRPr="007F09C3">
        <w:rPr>
          <w:rFonts w:ascii="Arial" w:hAnsi="Arial"/>
          <w:bCs/>
          <w:color w:val="000000"/>
          <w:lang w:eastAsia="en-GB"/>
        </w:rPr>
        <w:t>= omit</w:t>
      </w:r>
    </w:p>
    <w:p w14:paraId="7775FC11" w14:textId="47E1A670" w:rsidR="007F09C3" w:rsidRPr="007F09C3" w:rsidRDefault="007F09C3" w:rsidP="007F0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Cs/>
          <w:color w:val="000000"/>
          <w:lang w:eastAsia="en-GB"/>
        </w:rPr>
      </w:pPr>
      <w:r w:rsidRPr="007F09C3">
        <w:rPr>
          <w:rFonts w:ascii="Arial" w:hAnsi="Arial"/>
          <w:bCs/>
          <w:color w:val="000000"/>
          <w:lang w:eastAsia="en-GB"/>
        </w:rPr>
        <w:t xml:space="preserve">  };</w:t>
      </w:r>
    </w:p>
    <w:sectPr w:rsidR="007F09C3" w:rsidRPr="007F09C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9A71" w14:textId="77777777" w:rsidR="003867F1" w:rsidRDefault="003867F1">
      <w:r>
        <w:separator/>
      </w:r>
    </w:p>
  </w:endnote>
  <w:endnote w:type="continuationSeparator" w:id="0">
    <w:p w14:paraId="68101A82" w14:textId="77777777" w:rsidR="003867F1" w:rsidRDefault="0038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A5D7D" w14:textId="77777777" w:rsidR="003867F1" w:rsidRDefault="003867F1">
      <w:r>
        <w:separator/>
      </w:r>
    </w:p>
  </w:footnote>
  <w:footnote w:type="continuationSeparator" w:id="0">
    <w:p w14:paraId="6089DFCA" w14:textId="77777777" w:rsidR="003867F1" w:rsidRDefault="00386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9601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F4C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33A6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80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562C"/>
    <w:rsid w:val="00065DA7"/>
    <w:rsid w:val="00065EC9"/>
    <w:rsid w:val="000749BF"/>
    <w:rsid w:val="00075335"/>
    <w:rsid w:val="00077676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3E62"/>
    <w:rsid w:val="000C6598"/>
    <w:rsid w:val="000D2667"/>
    <w:rsid w:val="000D40AB"/>
    <w:rsid w:val="000D7F82"/>
    <w:rsid w:val="000E0F12"/>
    <w:rsid w:val="000E2533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6237"/>
    <w:rsid w:val="001302CE"/>
    <w:rsid w:val="00130546"/>
    <w:rsid w:val="001373AB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B54"/>
    <w:rsid w:val="00192C46"/>
    <w:rsid w:val="00192CC5"/>
    <w:rsid w:val="00193821"/>
    <w:rsid w:val="00194949"/>
    <w:rsid w:val="00196C85"/>
    <w:rsid w:val="0019779B"/>
    <w:rsid w:val="001A08B3"/>
    <w:rsid w:val="001A0D31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1882"/>
    <w:rsid w:val="00220349"/>
    <w:rsid w:val="00221C5A"/>
    <w:rsid w:val="00225FCF"/>
    <w:rsid w:val="00241A66"/>
    <w:rsid w:val="00241C08"/>
    <w:rsid w:val="00243230"/>
    <w:rsid w:val="00243814"/>
    <w:rsid w:val="00245CA4"/>
    <w:rsid w:val="00247D6B"/>
    <w:rsid w:val="002501D4"/>
    <w:rsid w:val="00253628"/>
    <w:rsid w:val="002564C6"/>
    <w:rsid w:val="0026004D"/>
    <w:rsid w:val="00263668"/>
    <w:rsid w:val="002640DD"/>
    <w:rsid w:val="00275D12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5741"/>
    <w:rsid w:val="002C40E5"/>
    <w:rsid w:val="002C7E01"/>
    <w:rsid w:val="002D2D41"/>
    <w:rsid w:val="002D438B"/>
    <w:rsid w:val="002D5291"/>
    <w:rsid w:val="002D6EA5"/>
    <w:rsid w:val="002D729B"/>
    <w:rsid w:val="002D7511"/>
    <w:rsid w:val="002E008A"/>
    <w:rsid w:val="002E2AA4"/>
    <w:rsid w:val="002F1C4D"/>
    <w:rsid w:val="002F1E92"/>
    <w:rsid w:val="002F25C8"/>
    <w:rsid w:val="002F2D52"/>
    <w:rsid w:val="002F3818"/>
    <w:rsid w:val="002F45F1"/>
    <w:rsid w:val="002F6C25"/>
    <w:rsid w:val="002F7D40"/>
    <w:rsid w:val="003030A7"/>
    <w:rsid w:val="00303E7C"/>
    <w:rsid w:val="00304724"/>
    <w:rsid w:val="00304A2C"/>
    <w:rsid w:val="00305409"/>
    <w:rsid w:val="00306CF8"/>
    <w:rsid w:val="00310217"/>
    <w:rsid w:val="0031061D"/>
    <w:rsid w:val="00310986"/>
    <w:rsid w:val="0031106C"/>
    <w:rsid w:val="00312394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C27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5EB1"/>
    <w:rsid w:val="003867F1"/>
    <w:rsid w:val="00387792"/>
    <w:rsid w:val="003904E3"/>
    <w:rsid w:val="003926A3"/>
    <w:rsid w:val="00393BCA"/>
    <w:rsid w:val="00393CEA"/>
    <w:rsid w:val="003A4B2E"/>
    <w:rsid w:val="003A628A"/>
    <w:rsid w:val="003B28FC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617E"/>
    <w:rsid w:val="003D6BD4"/>
    <w:rsid w:val="003E12A4"/>
    <w:rsid w:val="003E189E"/>
    <w:rsid w:val="003E1A36"/>
    <w:rsid w:val="003E51C2"/>
    <w:rsid w:val="003F232C"/>
    <w:rsid w:val="003F3287"/>
    <w:rsid w:val="003F48B0"/>
    <w:rsid w:val="00401E8D"/>
    <w:rsid w:val="00405D3C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332F"/>
    <w:rsid w:val="004242F1"/>
    <w:rsid w:val="00425A95"/>
    <w:rsid w:val="0043075A"/>
    <w:rsid w:val="0043163D"/>
    <w:rsid w:val="0043208D"/>
    <w:rsid w:val="0043373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6461"/>
    <w:rsid w:val="004B01A5"/>
    <w:rsid w:val="004B0EC7"/>
    <w:rsid w:val="004B2C2D"/>
    <w:rsid w:val="004B2C4F"/>
    <w:rsid w:val="004B3151"/>
    <w:rsid w:val="004B526E"/>
    <w:rsid w:val="004B75B7"/>
    <w:rsid w:val="004D455F"/>
    <w:rsid w:val="004D499C"/>
    <w:rsid w:val="004D4DA9"/>
    <w:rsid w:val="004D4EE2"/>
    <w:rsid w:val="004E297B"/>
    <w:rsid w:val="004E5FD6"/>
    <w:rsid w:val="004F661B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43D"/>
    <w:rsid w:val="0053144A"/>
    <w:rsid w:val="00532891"/>
    <w:rsid w:val="005412F6"/>
    <w:rsid w:val="00542EBB"/>
    <w:rsid w:val="00543A6E"/>
    <w:rsid w:val="00546543"/>
    <w:rsid w:val="00547111"/>
    <w:rsid w:val="00550BE6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72F52"/>
    <w:rsid w:val="0058240F"/>
    <w:rsid w:val="00584A2B"/>
    <w:rsid w:val="00586A52"/>
    <w:rsid w:val="00587F6A"/>
    <w:rsid w:val="00592D74"/>
    <w:rsid w:val="00593E78"/>
    <w:rsid w:val="00596753"/>
    <w:rsid w:val="005A1AB7"/>
    <w:rsid w:val="005A4094"/>
    <w:rsid w:val="005A64E2"/>
    <w:rsid w:val="005B299D"/>
    <w:rsid w:val="005B4127"/>
    <w:rsid w:val="005B5026"/>
    <w:rsid w:val="005B5DAB"/>
    <w:rsid w:val="005C6918"/>
    <w:rsid w:val="005D27CA"/>
    <w:rsid w:val="005D2ABE"/>
    <w:rsid w:val="005E18C6"/>
    <w:rsid w:val="005E2C44"/>
    <w:rsid w:val="005E33AF"/>
    <w:rsid w:val="005E42FB"/>
    <w:rsid w:val="005E7977"/>
    <w:rsid w:val="005F35F7"/>
    <w:rsid w:val="005F3863"/>
    <w:rsid w:val="005F391D"/>
    <w:rsid w:val="005F682D"/>
    <w:rsid w:val="005F740E"/>
    <w:rsid w:val="006006C1"/>
    <w:rsid w:val="00603362"/>
    <w:rsid w:val="00604338"/>
    <w:rsid w:val="0060489C"/>
    <w:rsid w:val="00610384"/>
    <w:rsid w:val="00610C5B"/>
    <w:rsid w:val="006123FF"/>
    <w:rsid w:val="006129B7"/>
    <w:rsid w:val="00613D6B"/>
    <w:rsid w:val="0061563E"/>
    <w:rsid w:val="00617D68"/>
    <w:rsid w:val="00617FEE"/>
    <w:rsid w:val="00620359"/>
    <w:rsid w:val="00620F69"/>
    <w:rsid w:val="00621188"/>
    <w:rsid w:val="006255E0"/>
    <w:rsid w:val="006257ED"/>
    <w:rsid w:val="00625935"/>
    <w:rsid w:val="0062672F"/>
    <w:rsid w:val="006316B2"/>
    <w:rsid w:val="00631F2E"/>
    <w:rsid w:val="00633321"/>
    <w:rsid w:val="00636850"/>
    <w:rsid w:val="00644586"/>
    <w:rsid w:val="00645256"/>
    <w:rsid w:val="00652A36"/>
    <w:rsid w:val="0065349B"/>
    <w:rsid w:val="0065364E"/>
    <w:rsid w:val="006537B5"/>
    <w:rsid w:val="00660232"/>
    <w:rsid w:val="00661BCB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35B8"/>
    <w:rsid w:val="006A5853"/>
    <w:rsid w:val="006A6982"/>
    <w:rsid w:val="006A737E"/>
    <w:rsid w:val="006B00B1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D8B"/>
    <w:rsid w:val="00725F59"/>
    <w:rsid w:val="00726ABB"/>
    <w:rsid w:val="00727E72"/>
    <w:rsid w:val="0073208D"/>
    <w:rsid w:val="0073536A"/>
    <w:rsid w:val="007368FA"/>
    <w:rsid w:val="0073742E"/>
    <w:rsid w:val="0073773F"/>
    <w:rsid w:val="00740DB7"/>
    <w:rsid w:val="00745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1D52"/>
    <w:rsid w:val="00773135"/>
    <w:rsid w:val="007752C4"/>
    <w:rsid w:val="007761E4"/>
    <w:rsid w:val="00776F2F"/>
    <w:rsid w:val="0078011C"/>
    <w:rsid w:val="00780B1F"/>
    <w:rsid w:val="00781D62"/>
    <w:rsid w:val="00786E9B"/>
    <w:rsid w:val="00792342"/>
    <w:rsid w:val="00796CD3"/>
    <w:rsid w:val="007977A8"/>
    <w:rsid w:val="007A062F"/>
    <w:rsid w:val="007A31E4"/>
    <w:rsid w:val="007A3E93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D0F94"/>
    <w:rsid w:val="007D214E"/>
    <w:rsid w:val="007D332D"/>
    <w:rsid w:val="007D610E"/>
    <w:rsid w:val="007D6A07"/>
    <w:rsid w:val="007D6DB1"/>
    <w:rsid w:val="007D7566"/>
    <w:rsid w:val="007E06ED"/>
    <w:rsid w:val="007E136E"/>
    <w:rsid w:val="007E4DBA"/>
    <w:rsid w:val="007F0389"/>
    <w:rsid w:val="007F09C3"/>
    <w:rsid w:val="007F1418"/>
    <w:rsid w:val="007F3701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20D2F"/>
    <w:rsid w:val="00822264"/>
    <w:rsid w:val="00822428"/>
    <w:rsid w:val="00824395"/>
    <w:rsid w:val="00824C2C"/>
    <w:rsid w:val="00825391"/>
    <w:rsid w:val="00826FF0"/>
    <w:rsid w:val="008279FA"/>
    <w:rsid w:val="008330A2"/>
    <w:rsid w:val="00835587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77E68"/>
    <w:rsid w:val="008813F7"/>
    <w:rsid w:val="00882871"/>
    <w:rsid w:val="00883A39"/>
    <w:rsid w:val="008863B9"/>
    <w:rsid w:val="0089088C"/>
    <w:rsid w:val="00890D5A"/>
    <w:rsid w:val="00891883"/>
    <w:rsid w:val="008958F7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953"/>
    <w:rsid w:val="008C46CA"/>
    <w:rsid w:val="008C5819"/>
    <w:rsid w:val="008C75E5"/>
    <w:rsid w:val="008C7701"/>
    <w:rsid w:val="008D4141"/>
    <w:rsid w:val="008D459E"/>
    <w:rsid w:val="008D5371"/>
    <w:rsid w:val="008D55F2"/>
    <w:rsid w:val="008D6522"/>
    <w:rsid w:val="008D70C6"/>
    <w:rsid w:val="008E4EDC"/>
    <w:rsid w:val="008E6B1F"/>
    <w:rsid w:val="008F31D5"/>
    <w:rsid w:val="008F38DF"/>
    <w:rsid w:val="008F5AAD"/>
    <w:rsid w:val="008F686C"/>
    <w:rsid w:val="00901400"/>
    <w:rsid w:val="00904EBA"/>
    <w:rsid w:val="00906869"/>
    <w:rsid w:val="00907B05"/>
    <w:rsid w:val="00910D07"/>
    <w:rsid w:val="00911A56"/>
    <w:rsid w:val="0091261A"/>
    <w:rsid w:val="00913E0B"/>
    <w:rsid w:val="009148DE"/>
    <w:rsid w:val="00916386"/>
    <w:rsid w:val="0093283F"/>
    <w:rsid w:val="00936A1B"/>
    <w:rsid w:val="009418D9"/>
    <w:rsid w:val="00941E30"/>
    <w:rsid w:val="0094370A"/>
    <w:rsid w:val="00943918"/>
    <w:rsid w:val="00943B96"/>
    <w:rsid w:val="00946424"/>
    <w:rsid w:val="0094698C"/>
    <w:rsid w:val="009478EE"/>
    <w:rsid w:val="0095139C"/>
    <w:rsid w:val="00952420"/>
    <w:rsid w:val="0095347E"/>
    <w:rsid w:val="00954EDC"/>
    <w:rsid w:val="00956250"/>
    <w:rsid w:val="00956A50"/>
    <w:rsid w:val="0096292E"/>
    <w:rsid w:val="00963EB0"/>
    <w:rsid w:val="00965E63"/>
    <w:rsid w:val="00972462"/>
    <w:rsid w:val="00972845"/>
    <w:rsid w:val="00973015"/>
    <w:rsid w:val="0097303B"/>
    <w:rsid w:val="00973766"/>
    <w:rsid w:val="009761A1"/>
    <w:rsid w:val="009777D9"/>
    <w:rsid w:val="009861B0"/>
    <w:rsid w:val="00986821"/>
    <w:rsid w:val="0099058A"/>
    <w:rsid w:val="00991B88"/>
    <w:rsid w:val="00992B1A"/>
    <w:rsid w:val="009959C1"/>
    <w:rsid w:val="009A07BF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5146"/>
    <w:rsid w:val="009C7D6D"/>
    <w:rsid w:val="009D00B7"/>
    <w:rsid w:val="009D476E"/>
    <w:rsid w:val="009D7147"/>
    <w:rsid w:val="009E24B9"/>
    <w:rsid w:val="009E24DE"/>
    <w:rsid w:val="009E3029"/>
    <w:rsid w:val="009E3297"/>
    <w:rsid w:val="009E383F"/>
    <w:rsid w:val="009E46D4"/>
    <w:rsid w:val="009E5880"/>
    <w:rsid w:val="009E5C01"/>
    <w:rsid w:val="009E72CF"/>
    <w:rsid w:val="009F002F"/>
    <w:rsid w:val="009F01D3"/>
    <w:rsid w:val="009F1050"/>
    <w:rsid w:val="009F1B26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230E4"/>
    <w:rsid w:val="00A246B6"/>
    <w:rsid w:val="00A30856"/>
    <w:rsid w:val="00A34424"/>
    <w:rsid w:val="00A34876"/>
    <w:rsid w:val="00A34A32"/>
    <w:rsid w:val="00A37D39"/>
    <w:rsid w:val="00A40634"/>
    <w:rsid w:val="00A41A40"/>
    <w:rsid w:val="00A47E70"/>
    <w:rsid w:val="00A50CF0"/>
    <w:rsid w:val="00A51317"/>
    <w:rsid w:val="00A52F6F"/>
    <w:rsid w:val="00A52F72"/>
    <w:rsid w:val="00A5359F"/>
    <w:rsid w:val="00A54BBA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9EB"/>
    <w:rsid w:val="00AB01DF"/>
    <w:rsid w:val="00AB0D3A"/>
    <w:rsid w:val="00AB4631"/>
    <w:rsid w:val="00AB6870"/>
    <w:rsid w:val="00AB6981"/>
    <w:rsid w:val="00AC5820"/>
    <w:rsid w:val="00AC7DC1"/>
    <w:rsid w:val="00AD1ADD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7EEB"/>
    <w:rsid w:val="00B444C0"/>
    <w:rsid w:val="00B45BFC"/>
    <w:rsid w:val="00B508D2"/>
    <w:rsid w:val="00B50A2B"/>
    <w:rsid w:val="00B50F92"/>
    <w:rsid w:val="00B51BA6"/>
    <w:rsid w:val="00B52828"/>
    <w:rsid w:val="00B5725C"/>
    <w:rsid w:val="00B64906"/>
    <w:rsid w:val="00B67B97"/>
    <w:rsid w:val="00B7315D"/>
    <w:rsid w:val="00B75E77"/>
    <w:rsid w:val="00B76799"/>
    <w:rsid w:val="00B76E16"/>
    <w:rsid w:val="00B801F2"/>
    <w:rsid w:val="00B841A5"/>
    <w:rsid w:val="00B84F41"/>
    <w:rsid w:val="00B85917"/>
    <w:rsid w:val="00B86222"/>
    <w:rsid w:val="00B87E14"/>
    <w:rsid w:val="00B918AC"/>
    <w:rsid w:val="00B91C30"/>
    <w:rsid w:val="00B9335B"/>
    <w:rsid w:val="00B968C8"/>
    <w:rsid w:val="00B97F8E"/>
    <w:rsid w:val="00BA048E"/>
    <w:rsid w:val="00BA2CD7"/>
    <w:rsid w:val="00BA3EC5"/>
    <w:rsid w:val="00BA5195"/>
    <w:rsid w:val="00BA51D9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3C46"/>
    <w:rsid w:val="00C23CD0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1264"/>
    <w:rsid w:val="00C628B1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B85"/>
    <w:rsid w:val="00C74F54"/>
    <w:rsid w:val="00C852CF"/>
    <w:rsid w:val="00C856F4"/>
    <w:rsid w:val="00C8688C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08E"/>
    <w:rsid w:val="00D00537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4C26"/>
    <w:rsid w:val="00D4517A"/>
    <w:rsid w:val="00D452FE"/>
    <w:rsid w:val="00D462E4"/>
    <w:rsid w:val="00D4758D"/>
    <w:rsid w:val="00D50255"/>
    <w:rsid w:val="00D52BD7"/>
    <w:rsid w:val="00D55C11"/>
    <w:rsid w:val="00D611CF"/>
    <w:rsid w:val="00D63444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95799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1F79"/>
    <w:rsid w:val="00DC331E"/>
    <w:rsid w:val="00DC76E9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1965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4898"/>
    <w:rsid w:val="00E3616B"/>
    <w:rsid w:val="00E37029"/>
    <w:rsid w:val="00E414C0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367A"/>
    <w:rsid w:val="00E9504A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07CCA"/>
    <w:rsid w:val="00F11469"/>
    <w:rsid w:val="00F1259E"/>
    <w:rsid w:val="00F13304"/>
    <w:rsid w:val="00F169B7"/>
    <w:rsid w:val="00F173A4"/>
    <w:rsid w:val="00F17E5C"/>
    <w:rsid w:val="00F25D98"/>
    <w:rsid w:val="00F300FB"/>
    <w:rsid w:val="00F31986"/>
    <w:rsid w:val="00F334DD"/>
    <w:rsid w:val="00F367DF"/>
    <w:rsid w:val="00F378BB"/>
    <w:rsid w:val="00F40F3A"/>
    <w:rsid w:val="00F510C9"/>
    <w:rsid w:val="00F54B30"/>
    <w:rsid w:val="00F54CA6"/>
    <w:rsid w:val="00F637A3"/>
    <w:rsid w:val="00F6560C"/>
    <w:rsid w:val="00F65E51"/>
    <w:rsid w:val="00F661E0"/>
    <w:rsid w:val="00F72A69"/>
    <w:rsid w:val="00F73479"/>
    <w:rsid w:val="00F75DFD"/>
    <w:rsid w:val="00F76881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C28"/>
    <w:rsid w:val="00FA485A"/>
    <w:rsid w:val="00FA561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E14DD"/>
    <w:rsid w:val="00FE3236"/>
    <w:rsid w:val="00FF1628"/>
    <w:rsid w:val="00FF41D4"/>
    <w:rsid w:val="00FF5019"/>
    <w:rsid w:val="00FF5074"/>
    <w:rsid w:val="00FF5DC3"/>
    <w:rsid w:val="00F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0773C"/>
  <w15:docId w15:val="{2215467A-69D3-4E3F-8045-68758BDF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62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EBFCD-B0C2-4428-8FD2-C0442323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9</Pages>
  <Words>2407</Words>
  <Characters>13726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1899-12-31T23:00:00Z</cp:lastPrinted>
  <dcterms:created xsi:type="dcterms:W3CDTF">2021-06-03T05:34:00Z</dcterms:created>
  <dcterms:modified xsi:type="dcterms:W3CDTF">2021-06-03T06:33:00Z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