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1625C9E8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proofErr w:type="gramStart"/>
      <w:r w:rsidR="00F2511A" w:rsidRPr="00F2511A">
        <w:rPr>
          <w:rFonts w:cs="Arial"/>
          <w:b/>
          <w:bCs/>
          <w:i/>
          <w:iCs/>
          <w:sz w:val="26"/>
          <w:szCs w:val="26"/>
        </w:rPr>
        <w:t>R5s210499</w:t>
      </w:r>
      <w:proofErr w:type="gramEnd"/>
    </w:p>
    <w:p w14:paraId="5D6FC58C" w14:textId="307A0302" w:rsidR="001A09A3" w:rsidRDefault="00814331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040A34FB" w:rsidR="001E41F3" w:rsidRPr="00410371" w:rsidRDefault="008143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A5F2B" w:rsidRPr="00410371">
                <w:rPr>
                  <w:b/>
                  <w:noProof/>
                  <w:sz w:val="28"/>
                </w:rPr>
                <w:t>3</w:t>
              </w:r>
              <w:r w:rsidR="00F2511A">
                <w:rPr>
                  <w:b/>
                  <w:noProof/>
                  <w:sz w:val="28"/>
                </w:rPr>
                <w:t>4</w:t>
              </w:r>
              <w:r w:rsidR="00DA5F2B" w:rsidRPr="00410371">
                <w:rPr>
                  <w:b/>
                  <w:noProof/>
                  <w:sz w:val="28"/>
                </w:rPr>
                <w:t>.</w:t>
              </w:r>
              <w:r w:rsidR="00F2511A">
                <w:rPr>
                  <w:b/>
                  <w:noProof/>
                  <w:sz w:val="28"/>
                </w:rPr>
                <w:t>2</w:t>
              </w:r>
              <w:r w:rsidR="00DA5F2B" w:rsidRPr="00410371">
                <w:rPr>
                  <w:b/>
                  <w:noProof/>
                  <w:sz w:val="28"/>
                </w:rPr>
                <w:t>2</w:t>
              </w:r>
              <w:r w:rsidR="00F2511A">
                <w:rPr>
                  <w:b/>
                  <w:noProof/>
                  <w:sz w:val="28"/>
                </w:rPr>
                <w:t>9</w:t>
              </w:r>
              <w:r w:rsidR="00DA5F2B" w:rsidRPr="00410371">
                <w:rPr>
                  <w:b/>
                  <w:noProof/>
                  <w:sz w:val="28"/>
                </w:rPr>
                <w:t>-3</w:t>
              </w:r>
            </w:fldSimple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2B7573A7" w:rsidR="001E41F3" w:rsidRPr="00DA5F2B" w:rsidRDefault="001141C8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1141C8">
              <w:rPr>
                <w:b/>
                <w:bCs/>
                <w:noProof/>
                <w:sz w:val="28"/>
                <w:szCs w:val="28"/>
              </w:rPr>
              <w:t>0699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736977F0" w:rsidR="001E41F3" w:rsidRPr="00EB295A" w:rsidRDefault="00EB295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EB295A">
              <w:rPr>
                <w:b/>
                <w:bCs/>
                <w:sz w:val="28"/>
                <w:szCs w:val="28"/>
              </w:rPr>
              <w:t>16.</w:t>
            </w:r>
            <w:r w:rsidR="00F2511A">
              <w:rPr>
                <w:b/>
                <w:bCs/>
                <w:sz w:val="28"/>
                <w:szCs w:val="28"/>
              </w:rPr>
              <w:t>1</w:t>
            </w:r>
            <w:r w:rsidRPr="00EB295A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3952C82C" w:rsidR="001E41F3" w:rsidRDefault="006B48BC">
            <w:pPr>
              <w:pStyle w:val="CRCoverPage"/>
              <w:spacing w:after="0"/>
              <w:ind w:left="100"/>
              <w:rPr>
                <w:noProof/>
              </w:rPr>
            </w:pPr>
            <w:r w:rsidRPr="006B48BC">
              <w:rPr>
                <w:noProof/>
                <w:lang w:eastAsia="zh-CN"/>
              </w:rPr>
              <w:t>Addition of IMS 5GS call control test case 7.29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60C28928" w:rsidR="001E41F3" w:rsidRDefault="00C350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s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1ADB025C" w:rsidR="00235975" w:rsidRDefault="00DC62D3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ANRITSU LTD, ROHDE &amp; SCHWARZ, Keysight</w:t>
            </w:r>
          </w:p>
        </w:tc>
      </w:tr>
      <w:tr w:rsidR="00235975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560CD3A2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76450E1C" w:rsidR="00235975" w:rsidRDefault="00814331" w:rsidP="002359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35975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235975" w:rsidRDefault="00235975" w:rsidP="002359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235975" w:rsidRDefault="00235975" w:rsidP="002359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24093FE1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068AF">
              <w:t>1</w:t>
            </w:r>
            <w:r>
              <w:t>-</w:t>
            </w:r>
            <w:r w:rsidR="00C068AF">
              <w:t>0</w:t>
            </w:r>
            <w:r w:rsidR="006A7E95">
              <w:t>4</w:t>
            </w:r>
            <w:r>
              <w:t>-</w:t>
            </w:r>
            <w:r w:rsidR="00800565">
              <w:t>21</w:t>
            </w:r>
          </w:p>
        </w:tc>
      </w:tr>
      <w:tr w:rsidR="00235975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262544B3" w:rsidR="00235975" w:rsidRPr="00C068AF" w:rsidRDefault="00C068AF" w:rsidP="00235975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C068AF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235975" w:rsidRDefault="00235975" w:rsidP="002359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235975" w:rsidRDefault="00235975" w:rsidP="002359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5E12CB3A" w:rsidR="00235975" w:rsidRDefault="00814331" w:rsidP="002359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35975">
                <w:rPr>
                  <w:noProof/>
                </w:rPr>
                <w:t>Rel-1</w:t>
              </w:r>
            </w:fldSimple>
            <w:r w:rsidR="00EB295A">
              <w:rPr>
                <w:noProof/>
              </w:rPr>
              <w:t>6</w:t>
            </w:r>
          </w:p>
        </w:tc>
      </w:tr>
      <w:tr w:rsidR="00235975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235975" w:rsidRDefault="00235975" w:rsidP="002359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235975" w:rsidRDefault="00235975" w:rsidP="002359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235975" w:rsidRPr="007C2097" w:rsidRDefault="00235975" w:rsidP="002359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35975" w14:paraId="4417AB16" w14:textId="77777777" w:rsidTr="00547111">
        <w:tc>
          <w:tcPr>
            <w:tcW w:w="1843" w:type="dxa"/>
          </w:tcPr>
          <w:p w14:paraId="48F18469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F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C068AF" w:rsidRDefault="00C068AF" w:rsidP="00C068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3FF0FEFC" w:rsidR="00C068AF" w:rsidRDefault="00C068AF" w:rsidP="00C068AF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</w:rPr>
              <w:t xml:space="preserve">To add </w:t>
            </w:r>
            <w:r w:rsidRPr="00725415">
              <w:rPr>
                <w:rFonts w:cs="Arial"/>
                <w:szCs w:val="18"/>
              </w:rPr>
              <w:t xml:space="preserve">NR TC </w:t>
            </w:r>
            <w:r w:rsidR="008949CD">
              <w:rPr>
                <w:rFonts w:cs="Arial"/>
                <w:szCs w:val="18"/>
              </w:rPr>
              <w:t>7.29</w:t>
            </w:r>
            <w:r w:rsidR="00F966B7">
              <w:rPr>
                <w:lang w:val="en-US" w:eastAsia="en-GB"/>
              </w:rPr>
              <w:t xml:space="preserve"> </w:t>
            </w:r>
            <w:r w:rsidR="008949CD" w:rsidRPr="008949CD">
              <w:rPr>
                <w:lang w:val="en-US" w:eastAsia="en-GB"/>
              </w:rPr>
              <w:t>Session Timer / MO Call / Remote end does not support Session Timer / 5GS</w:t>
            </w:r>
          </w:p>
        </w:tc>
      </w:tr>
      <w:tr w:rsidR="00C068AF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C068AF" w:rsidRDefault="00C068AF" w:rsidP="00C068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C068AF" w:rsidRDefault="00C068AF" w:rsidP="00C068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F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C068AF" w:rsidRDefault="00C068AF" w:rsidP="00C068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0EFEA6D8" w:rsidR="00C068AF" w:rsidRDefault="00C068AF" w:rsidP="00C068AF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</w:rPr>
              <w:t xml:space="preserve">This document lists all changes applied to 5GS IMS test case </w:t>
            </w:r>
            <w:r w:rsidR="008949CD">
              <w:rPr>
                <w:rFonts w:cs="Arial"/>
                <w:noProof/>
              </w:rPr>
              <w:t>7.29</w:t>
            </w:r>
            <w:r w:rsidRPr="00725415">
              <w:rPr>
                <w:rFonts w:cs="Arial"/>
                <w:noProof/>
              </w:rPr>
              <w:t xml:space="preserve"> required for approval. See detailed change description for further information</w:t>
            </w:r>
          </w:p>
        </w:tc>
      </w:tr>
      <w:tr w:rsidR="00C068AF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C068AF" w:rsidRDefault="00C068AF" w:rsidP="00C068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C068AF" w:rsidRDefault="00C068AF" w:rsidP="00C068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F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C068AF" w:rsidRDefault="00C068AF" w:rsidP="00C068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6B49F80E" w:rsidR="00C068AF" w:rsidRDefault="00C068AF" w:rsidP="00C068AF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EA45BE" w14:paraId="669F3506" w14:textId="77777777" w:rsidTr="00547111">
        <w:tc>
          <w:tcPr>
            <w:tcW w:w="2694" w:type="dxa"/>
            <w:gridSpan w:val="2"/>
          </w:tcPr>
          <w:p w14:paraId="3DFD20CF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349CCE69" w:rsidR="00EA45BE" w:rsidRDefault="006B48BC" w:rsidP="00EA4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7.29.NR5GC</w:t>
            </w:r>
          </w:p>
        </w:tc>
      </w:tr>
      <w:tr w:rsidR="00EA45BE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EA45BE" w:rsidRDefault="00EA45BE" w:rsidP="00EA4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45BE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27F9786A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288D4D75" w:rsidR="00EA45BE" w:rsidRDefault="00A34937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EA45BE" w:rsidRDefault="00EA45BE" w:rsidP="00EA4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43C2BEC5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34937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EA45BE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3B11E016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37CE805D" w:rsidR="00EA45BE" w:rsidRDefault="006E352D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1190157F" w:rsidR="00EA45BE" w:rsidRDefault="00EA45BE" w:rsidP="00EA4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  <w:r w:rsidR="006E6C23">
              <w:rPr>
                <w:noProof/>
              </w:rPr>
              <w:t xml:space="preserve"> 38.523-1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45BE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45BE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</w:p>
        </w:tc>
      </w:tr>
      <w:tr w:rsidR="00EA45BE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57783EE6" w:rsidR="00EA45BE" w:rsidRDefault="00EA45BE" w:rsidP="00EA45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45BE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EA45BE" w:rsidRPr="008863B9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EA45BE" w:rsidRPr="008863B9" w:rsidRDefault="00EA45BE" w:rsidP="00EA45B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45BE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EA45BE" w:rsidRDefault="00EA45BE" w:rsidP="00EA45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70081456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0684C83E" w14:textId="7DB5E7D5" w:rsidR="00A227D3" w:rsidRDefault="003A2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227D3" w:rsidRPr="00195C9A">
        <w:rPr>
          <w:rFonts w:cs="Arial"/>
          <w:iCs/>
        </w:rPr>
        <w:t>Table of Contents</w:t>
      </w:r>
      <w:r w:rsidR="00A227D3">
        <w:tab/>
      </w:r>
      <w:r w:rsidR="00A227D3">
        <w:fldChar w:fldCharType="begin"/>
      </w:r>
      <w:r w:rsidR="00A227D3">
        <w:instrText xml:space="preserve"> PAGEREF _Toc70081456 \h </w:instrText>
      </w:r>
      <w:r w:rsidR="00A227D3">
        <w:fldChar w:fldCharType="separate"/>
      </w:r>
      <w:r w:rsidR="00A227D3">
        <w:t>2</w:t>
      </w:r>
      <w:r w:rsidR="00A227D3">
        <w:fldChar w:fldCharType="end"/>
      </w:r>
    </w:p>
    <w:p w14:paraId="2F02B4C3" w14:textId="52592B94" w:rsidR="00A227D3" w:rsidRDefault="00A227D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195C9A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195C9A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_Toc70081457 \h </w:instrText>
      </w:r>
      <w:r>
        <w:fldChar w:fldCharType="separate"/>
      </w:r>
      <w:r>
        <w:t>3</w:t>
      </w:r>
      <w:r>
        <w:fldChar w:fldCharType="end"/>
      </w:r>
    </w:p>
    <w:p w14:paraId="15DD6633" w14:textId="04A04943" w:rsidR="00A227D3" w:rsidRDefault="00A227D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95C9A">
        <w:rPr>
          <w:b/>
          <w:bCs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5C9A">
        <w:rPr>
          <w:bCs/>
        </w:rPr>
        <w:t>Verification Test Summary</w:t>
      </w:r>
      <w:r>
        <w:tab/>
      </w:r>
      <w:r>
        <w:fldChar w:fldCharType="begin"/>
      </w:r>
      <w:r>
        <w:instrText xml:space="preserve"> PAGEREF _Toc70081458 \h </w:instrText>
      </w:r>
      <w:r>
        <w:fldChar w:fldCharType="separate"/>
      </w:r>
      <w:r>
        <w:t>3</w:t>
      </w:r>
      <w:r>
        <w:fldChar w:fldCharType="end"/>
      </w:r>
    </w:p>
    <w:p w14:paraId="69A65F55" w14:textId="5C996F5D" w:rsidR="00A227D3" w:rsidRDefault="00A227D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195C9A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195C9A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_Toc70081459 \h </w:instrText>
      </w:r>
      <w:r>
        <w:fldChar w:fldCharType="separate"/>
      </w:r>
      <w:r>
        <w:t>3</w:t>
      </w:r>
      <w:r>
        <w:fldChar w:fldCharType="end"/>
      </w:r>
    </w:p>
    <w:p w14:paraId="2EA4318C" w14:textId="4493A66B" w:rsidR="00A227D3" w:rsidRDefault="00A227D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2.1 Change 1</w:t>
      </w:r>
      <w:r>
        <w:tab/>
      </w:r>
      <w:r>
        <w:fldChar w:fldCharType="begin"/>
      </w:r>
      <w:r>
        <w:instrText xml:space="preserve"> PAGEREF _Toc70081460 \h </w:instrText>
      </w:r>
      <w:r>
        <w:fldChar w:fldCharType="separate"/>
      </w:r>
      <w:r>
        <w:t>3</w:t>
      </w:r>
      <w:r>
        <w:fldChar w:fldCharType="end"/>
      </w:r>
    </w:p>
    <w:p w14:paraId="6C0D9063" w14:textId="7FF83454" w:rsidR="00A227D3" w:rsidRDefault="00A227D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195C9A">
        <w:rPr>
          <w:b/>
        </w:rP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195C9A">
        <w:rPr>
          <w:b/>
        </w:rPr>
        <w:t>Branches Executed</w:t>
      </w:r>
      <w:r>
        <w:tab/>
      </w:r>
      <w:r>
        <w:fldChar w:fldCharType="begin"/>
      </w:r>
      <w:r>
        <w:instrText xml:space="preserve"> PAGEREF _Toc70081461 \h </w:instrText>
      </w:r>
      <w:r>
        <w:fldChar w:fldCharType="separate"/>
      </w:r>
      <w:r>
        <w:t>4</w:t>
      </w:r>
      <w:r>
        <w:fldChar w:fldCharType="end"/>
      </w:r>
    </w:p>
    <w:p w14:paraId="5F691F92" w14:textId="3BCB985F" w:rsidR="00A227D3" w:rsidRDefault="00A227D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195C9A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195C9A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_Toc70081462 \h </w:instrText>
      </w:r>
      <w:r>
        <w:fldChar w:fldCharType="separate"/>
      </w:r>
      <w:r>
        <w:t>4</w:t>
      </w:r>
      <w:r>
        <w:fldChar w:fldCharType="end"/>
      </w:r>
    </w:p>
    <w:p w14:paraId="5EED1CBF" w14:textId="64F453CE" w:rsidR="00A227D3" w:rsidRDefault="00A227D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95C9A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5C9A">
        <w:rPr>
          <w:rFonts w:cs="Arial"/>
          <w:b/>
        </w:rPr>
        <w:t>Qualcomm SM8350 + SDX60</w:t>
      </w:r>
      <w:r>
        <w:tab/>
      </w:r>
      <w:r>
        <w:fldChar w:fldCharType="begin"/>
      </w:r>
      <w:r>
        <w:instrText xml:space="preserve"> PAGEREF _Toc70081463 \h </w:instrText>
      </w:r>
      <w:r>
        <w:fldChar w:fldCharType="separate"/>
      </w:r>
      <w:r>
        <w:t>4</w:t>
      </w:r>
      <w:r>
        <w:fldChar w:fldCharType="end"/>
      </w:r>
    </w:p>
    <w:p w14:paraId="4974BD21" w14:textId="4AF4D8FF" w:rsidR="00A227D3" w:rsidRDefault="00A227D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195C9A">
        <w:rPr>
          <w:rFonts w:cs="Arial"/>
        </w:rP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195C9A">
        <w:rPr>
          <w:rFonts w:cs="Arial"/>
        </w:rPr>
        <w:t>References</w:t>
      </w:r>
      <w:r>
        <w:tab/>
      </w:r>
      <w:r>
        <w:fldChar w:fldCharType="begin"/>
      </w:r>
      <w:r>
        <w:instrText xml:space="preserve"> PAGEREF _Toc70081464 \h </w:instrText>
      </w:r>
      <w:r>
        <w:fldChar w:fldCharType="separate"/>
      </w:r>
      <w:r>
        <w:t>5</w:t>
      </w:r>
      <w:r>
        <w:fldChar w:fldCharType="end"/>
      </w:r>
    </w:p>
    <w:p w14:paraId="2E4D4796" w14:textId="1E886A7D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F8E9779" w14:textId="77777777" w:rsidR="00F76AA1" w:rsidRDefault="00F76AA1" w:rsidP="00F76AA1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6458179"/>
      <w:bookmarkStart w:id="4" w:name="_Toc70081457"/>
      <w:r>
        <w:rPr>
          <w:b/>
          <w:lang w:eastAsia="ja-JP"/>
        </w:rPr>
        <w:lastRenderedPageBreak/>
        <w:t>Overview</w:t>
      </w:r>
      <w:bookmarkEnd w:id="2"/>
      <w:bookmarkEnd w:id="3"/>
      <w:bookmarkEnd w:id="4"/>
    </w:p>
    <w:p w14:paraId="4C55F032" w14:textId="66FF53F4" w:rsidR="00F76AA1" w:rsidRPr="00444BD2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444BD2">
        <w:rPr>
          <w:rFonts w:cs="Arial"/>
        </w:rPr>
        <w:t xml:space="preserve">This document lists all the </w:t>
      </w:r>
      <w:proofErr w:type="spellStart"/>
      <w:r w:rsidRPr="00444BD2">
        <w:rPr>
          <w:rFonts w:cs="Arial"/>
        </w:rPr>
        <w:t>essencial</w:t>
      </w:r>
      <w:proofErr w:type="spellEnd"/>
      <w:r w:rsidRPr="00444BD2">
        <w:rPr>
          <w:rFonts w:cs="Arial"/>
        </w:rPr>
        <w:t xml:space="preserve"> changes needed to correct problems in the TTCN implementation of test case </w:t>
      </w:r>
      <w:r w:rsidR="008949CD">
        <w:rPr>
          <w:rFonts w:cs="Arial"/>
        </w:rPr>
        <w:t>7.29</w:t>
      </w:r>
      <w:r w:rsidRPr="00444BD2">
        <w:rPr>
          <w:rFonts w:cs="Arial"/>
        </w:rPr>
        <w:t xml:space="preserve"> which is part of the IMS NR5GC test suite.</w:t>
      </w:r>
    </w:p>
    <w:p w14:paraId="17EC9618" w14:textId="77777777" w:rsidR="00F76AA1" w:rsidRPr="00444BD2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444BD2">
        <w:rPr>
          <w:rFonts w:cs="Arial"/>
        </w:rPr>
        <w:t>With these changes applied the test case can be demonstrated to run with one or more UEs (see section 4). Execution log files are provided as evidence.</w:t>
      </w:r>
    </w:p>
    <w:p w14:paraId="6A46C7B8" w14:textId="70D7FE33" w:rsidR="00F76AA1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hyperlink r:id="rId13" w:history="1">
        <w:r w:rsidR="001375B5" w:rsidRPr="002570A4">
          <w:rPr>
            <w:rStyle w:val="Hyperlink"/>
            <w:rFonts w:cs="Arial"/>
            <w:lang w:eastAsia="ja-JP"/>
          </w:rPr>
          <w:t>Narendra.Kalahasti@anritsu.com</w:t>
        </w:r>
      </w:hyperlink>
    </w:p>
    <w:p w14:paraId="1FFF155B" w14:textId="77777777" w:rsidR="001375B5" w:rsidRDefault="001375B5" w:rsidP="001375B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spacing w:after="0"/>
        <w:rPr>
          <w:rFonts w:cs="Arial"/>
          <w:lang w:eastAsia="ja-JP"/>
        </w:rPr>
      </w:pPr>
      <w:bookmarkStart w:id="5" w:name="_Hlk70081424"/>
      <w:r>
        <w:rPr>
          <w:rFonts w:cs="Arial"/>
          <w:lang w:eastAsia="ja-JP"/>
        </w:rPr>
        <w:tab/>
      </w:r>
      <w:r w:rsidRPr="00BA0B5D">
        <w:rPr>
          <w:rFonts w:cs="Arial"/>
          <w:lang w:eastAsia="ja-JP"/>
        </w:rPr>
        <w:t>Hans Rohnert</w:t>
      </w:r>
    </w:p>
    <w:p w14:paraId="17E30087" w14:textId="77777777" w:rsidR="001375B5" w:rsidRDefault="001375B5" w:rsidP="001375B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spacing w:after="0"/>
        <w:rPr>
          <w:lang w:val="en-US"/>
        </w:rPr>
      </w:pPr>
      <w:r>
        <w:rPr>
          <w:lang w:val="en-US"/>
        </w:rPr>
        <w:tab/>
      </w:r>
      <w:hyperlink r:id="rId14" w:history="1">
        <w:r w:rsidRPr="002E426E">
          <w:rPr>
            <w:rStyle w:val="Hyperlink"/>
            <w:lang w:val="en-US"/>
          </w:rPr>
          <w:t>Hans.Rohnert@rohde-schwarz.com</w:t>
        </w:r>
      </w:hyperlink>
    </w:p>
    <w:p w14:paraId="7A9804EB" w14:textId="77777777" w:rsidR="001375B5" w:rsidRDefault="001375B5" w:rsidP="001375B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spacing w:after="0"/>
        <w:rPr>
          <w:lang w:val="en-US"/>
        </w:rPr>
      </w:pPr>
    </w:p>
    <w:p w14:paraId="3501AF52" w14:textId="77777777" w:rsidR="001375B5" w:rsidRDefault="001375B5" w:rsidP="001375B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spacing w:after="0"/>
        <w:rPr>
          <w:lang w:val="en-US"/>
        </w:rPr>
      </w:pPr>
      <w:r>
        <w:rPr>
          <w:lang w:val="en-US"/>
        </w:rPr>
        <w:tab/>
        <w:t>Mohit Kanchan</w:t>
      </w:r>
    </w:p>
    <w:p w14:paraId="1CAFB1AF" w14:textId="77777777" w:rsidR="001375B5" w:rsidRDefault="001375B5" w:rsidP="001375B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spacing w:after="0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hyperlink r:id="rId15" w:history="1">
        <w:r w:rsidRPr="002E426E">
          <w:rPr>
            <w:rStyle w:val="Hyperlink"/>
            <w:rFonts w:cs="Arial"/>
            <w:lang w:eastAsia="ja-JP"/>
          </w:rPr>
          <w:t>mohit.kanchan@keysight.com</w:t>
        </w:r>
      </w:hyperlink>
    </w:p>
    <w:bookmarkEnd w:id="5"/>
    <w:p w14:paraId="14DA9126" w14:textId="77777777" w:rsidR="001375B5" w:rsidRPr="002843CD" w:rsidRDefault="001375B5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</w:p>
    <w:p w14:paraId="3868D61B" w14:textId="77777777" w:rsidR="00F76AA1" w:rsidRPr="0071797A" w:rsidRDefault="00F76AA1" w:rsidP="00F76AA1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Cs/>
        </w:rPr>
      </w:pPr>
      <w:bookmarkStart w:id="6" w:name="_Toc51622099"/>
      <w:bookmarkStart w:id="7" w:name="_Toc55479332"/>
      <w:bookmarkStart w:id="8" w:name="_Toc60751530"/>
      <w:bookmarkStart w:id="9" w:name="_Toc60757075"/>
      <w:bookmarkStart w:id="10" w:name="_Toc70081458"/>
      <w:r w:rsidRPr="0071797A">
        <w:rPr>
          <w:bCs/>
        </w:rPr>
        <w:t>Verification Test Summary</w:t>
      </w:r>
      <w:bookmarkEnd w:id="6"/>
      <w:bookmarkEnd w:id="7"/>
      <w:bookmarkEnd w:id="8"/>
      <w:bookmarkEnd w:id="9"/>
      <w:bookmarkEnd w:id="10"/>
      <w:r w:rsidRPr="0071797A">
        <w:rPr>
          <w:bCs/>
        </w:rPr>
        <w:t xml:space="preserve"> </w:t>
      </w:r>
    </w:p>
    <w:p w14:paraId="28EA91BE" w14:textId="20B5A904" w:rsidR="00F76AA1" w:rsidRPr="004F69EA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8949CD">
        <w:rPr>
          <w:lang w:eastAsia="ja-JP"/>
        </w:rPr>
        <w:t>7.29</w:t>
      </w:r>
    </w:p>
    <w:p w14:paraId="49E5E7E3" w14:textId="56B6E8FC" w:rsidR="00F76AA1" w:rsidRPr="004F69EA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Pr="000C44E5">
        <w:rPr>
          <w:rFonts w:eastAsia="SimSun"/>
        </w:rPr>
        <w:t>iwd-TTCN3-B2020-09_D2</w:t>
      </w:r>
      <w:r w:rsidR="00C5019A">
        <w:rPr>
          <w:rFonts w:eastAsia="SimSun"/>
        </w:rPr>
        <w:t>1</w:t>
      </w:r>
      <w:r w:rsidRPr="000C44E5">
        <w:rPr>
          <w:rFonts w:eastAsia="SimSun"/>
        </w:rPr>
        <w:t>wk</w:t>
      </w:r>
      <w:r w:rsidR="00C5019A">
        <w:rPr>
          <w:rFonts w:eastAsia="SimSun"/>
        </w:rPr>
        <w:t>12</w:t>
      </w:r>
    </w:p>
    <w:p w14:paraId="13FDBC58" w14:textId="626C7201" w:rsidR="00F76AA1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11" w:name="_Hlk37919671"/>
      <w:r w:rsidRPr="000C44E5">
        <w:rPr>
          <w:lang w:eastAsia="ja-JP"/>
        </w:rPr>
        <w:t>Anritsu Protocol Conformance Test System ME7834NR</w:t>
      </w:r>
    </w:p>
    <w:p w14:paraId="755E89F8" w14:textId="03A75EF4" w:rsidR="00A92ADA" w:rsidRPr="00A92ADA" w:rsidRDefault="00A92ADA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</w:pPr>
      <w:bookmarkStart w:id="12" w:name="_Hlk70081411"/>
      <w:r>
        <w:rPr>
          <w:lang w:eastAsia="ja-JP"/>
        </w:rPr>
        <w:tab/>
      </w:r>
      <w:r w:rsidRPr="00A92ADA">
        <w:t>Keysight 5G Protocol Conformance Toolset</w:t>
      </w:r>
    </w:p>
    <w:p w14:paraId="46F26313" w14:textId="0A364737" w:rsidR="00A92ADA" w:rsidRPr="00A92ADA" w:rsidRDefault="00A92ADA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A92ADA">
        <w:tab/>
      </w:r>
      <w:r w:rsidRPr="00A92ADA">
        <w:rPr>
          <w:lang w:val="en-US"/>
        </w:rPr>
        <w:t>Rohde &amp; Schwarz 5G Protocol Conformance Test platform</w:t>
      </w:r>
    </w:p>
    <w:bookmarkEnd w:id="11"/>
    <w:bookmarkEnd w:id="12"/>
    <w:p w14:paraId="082F3D63" w14:textId="15B309B9" w:rsidR="00F76AA1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>
        <w:rPr>
          <w:b/>
          <w:lang w:eastAsia="ja-JP"/>
        </w:rPr>
        <w:tab/>
      </w:r>
      <w:r w:rsidR="00A92ADA" w:rsidRPr="002135F6">
        <w:rPr>
          <w:b/>
          <w:lang w:eastAsia="ja-JP"/>
        </w:rPr>
        <w:t xml:space="preserve">Qualcomm SM8350 + </w:t>
      </w:r>
      <w:proofErr w:type="gramStart"/>
      <w:r w:rsidR="00A92ADA" w:rsidRPr="002135F6">
        <w:rPr>
          <w:b/>
          <w:lang w:eastAsia="ja-JP"/>
        </w:rPr>
        <w:t>SDX60</w:t>
      </w:r>
      <w:proofErr w:type="gramEnd"/>
    </w:p>
    <w:p w14:paraId="1752A209" w14:textId="77777777" w:rsidR="00F76AA1" w:rsidRPr="004F69EA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581EE70B" w14:textId="77777777" w:rsidR="00F76AA1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</w:p>
    <w:p w14:paraId="56AE8DA0" w14:textId="77777777" w:rsidR="003A22C0" w:rsidRDefault="003A22C0" w:rsidP="003A22C0"/>
    <w:p w14:paraId="017C246C" w14:textId="2C2B1629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3" w:name="_Toc122434488"/>
      <w:bookmarkStart w:id="14" w:name="_Toc295288959"/>
      <w:bookmarkStart w:id="15" w:name="_Toc70081459"/>
      <w:r w:rsidRPr="00854C55">
        <w:rPr>
          <w:b/>
        </w:rPr>
        <w:t xml:space="preserve">Corrections </w:t>
      </w:r>
      <w:proofErr w:type="gramStart"/>
      <w:r w:rsidRPr="00854C55">
        <w:rPr>
          <w:b/>
        </w:rPr>
        <w:t>required</w:t>
      </w:r>
      <w:bookmarkEnd w:id="13"/>
      <w:bookmarkEnd w:id="14"/>
      <w:bookmarkEnd w:id="15"/>
      <w:proofErr w:type="gramEnd"/>
    </w:p>
    <w:p w14:paraId="75ECF0B9" w14:textId="626A7C7C" w:rsidR="0047094B" w:rsidRDefault="00323186" w:rsidP="00323186">
      <w:pPr>
        <w:pStyle w:val="Heading2"/>
      </w:pPr>
      <w:bookmarkStart w:id="16" w:name="_Toc70081460"/>
      <w:bookmarkStart w:id="17" w:name="OLE_LINK12"/>
      <w:bookmarkStart w:id="18" w:name="OLE_LINK13"/>
      <w:bookmarkStart w:id="19" w:name="OLE_LINK2"/>
      <w:bookmarkStart w:id="20" w:name="OLE_LINK3"/>
      <w:bookmarkStart w:id="21" w:name="OLE_LINK10"/>
      <w:bookmarkStart w:id="22" w:name="OLE_LINK11"/>
      <w:r>
        <w:t>2.1 Change 1</w:t>
      </w:r>
      <w:bookmarkEnd w:id="16"/>
    </w:p>
    <w:p w14:paraId="618351A4" w14:textId="77777777" w:rsidR="00323186" w:rsidRDefault="00323186" w:rsidP="0047094B">
      <w:pPr>
        <w:spacing w:after="0"/>
        <w:rPr>
          <w:rFonts w:cs="Arial"/>
          <w:b/>
          <w:sz w:val="28"/>
          <w:szCs w:val="28"/>
        </w:rPr>
      </w:pP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235975" w14:paraId="7007FED8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7"/>
          <w:bookmarkEnd w:id="18"/>
          <w:bookmarkEnd w:id="19"/>
          <w:bookmarkEnd w:id="20"/>
          <w:bookmarkEnd w:id="21"/>
          <w:bookmarkEnd w:id="22"/>
          <w:p w14:paraId="5110C573" w14:textId="64F320F0" w:rsidR="00235975" w:rsidRDefault="00737739" w:rsidP="005939F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Testcase</w:t>
            </w:r>
            <w:r w:rsidR="0023597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AEDD" w14:textId="302FFDB8" w:rsidR="00235975" w:rsidRPr="00054302" w:rsidRDefault="00737739" w:rsidP="005939F7">
            <w:pPr>
              <w:rPr>
                <w:rFonts w:ascii="Arial" w:hAnsi="Arial" w:cs="Arial"/>
                <w:color w:val="000000"/>
                <w:lang w:eastAsia="zh-CN"/>
              </w:rPr>
            </w:pPr>
            <w:r w:rsidRPr="00310218">
              <w:rPr>
                <w:rFonts w:ascii="Arial" w:hAnsi="Arial" w:cs="Arial"/>
                <w:lang w:eastAsia="de-DE"/>
              </w:rPr>
              <w:t>TC_7_2</w:t>
            </w:r>
            <w:r w:rsidR="0066499D">
              <w:rPr>
                <w:rFonts w:ascii="Arial" w:hAnsi="Arial" w:cs="Arial"/>
                <w:lang w:eastAsia="de-DE"/>
              </w:rPr>
              <w:t>9</w:t>
            </w:r>
            <w:r w:rsidRPr="00310218">
              <w:rPr>
                <w:rFonts w:ascii="Arial" w:hAnsi="Arial" w:cs="Arial"/>
                <w:lang w:eastAsia="de-DE"/>
              </w:rPr>
              <w:t>_NR5GC</w:t>
            </w:r>
          </w:p>
        </w:tc>
      </w:tr>
      <w:tr w:rsidR="00737739" w14:paraId="4DA8523A" w14:textId="77777777" w:rsidTr="005939F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84E6" w14:textId="77777777" w:rsidR="00737739" w:rsidRDefault="00737739" w:rsidP="0073773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F6312" w14:textId="6E40B098" w:rsidR="00737739" w:rsidRPr="00A32F63" w:rsidRDefault="00737739" w:rsidP="00737739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Guard timer for this test is too short. Only the steps 2</w:t>
            </w:r>
            <w:r w:rsidR="00F41819">
              <w:rPr>
                <w:rFonts w:cs="Arial"/>
                <w:color w:val="000000"/>
                <w:lang w:eastAsia="zh-CN"/>
              </w:rPr>
              <w:t>1</w:t>
            </w:r>
            <w:r>
              <w:rPr>
                <w:rFonts w:cs="Arial"/>
                <w:color w:val="000000"/>
                <w:lang w:eastAsia="zh-CN"/>
              </w:rPr>
              <w:t xml:space="preserve"> and 2</w:t>
            </w:r>
            <w:r w:rsidR="00F41819">
              <w:rPr>
                <w:rFonts w:cs="Arial"/>
                <w:color w:val="000000"/>
                <w:lang w:eastAsia="zh-CN"/>
              </w:rPr>
              <w:t>3</w:t>
            </w:r>
            <w:r>
              <w:rPr>
                <w:rFonts w:cs="Arial"/>
                <w:color w:val="000000"/>
                <w:lang w:eastAsia="zh-CN"/>
              </w:rPr>
              <w:t xml:space="preserve"> take 900s </w:t>
            </w:r>
            <w:r w:rsidR="00F41819">
              <w:rPr>
                <w:rFonts w:cs="Arial"/>
                <w:color w:val="000000"/>
                <w:lang w:eastAsia="zh-CN"/>
              </w:rPr>
              <w:t>each</w:t>
            </w:r>
            <w:r>
              <w:rPr>
                <w:rFonts w:cs="Arial"/>
                <w:color w:val="000000"/>
                <w:lang w:eastAsia="zh-CN"/>
              </w:rPr>
              <w:t xml:space="preserve">. </w:t>
            </w:r>
            <w:proofErr w:type="gramStart"/>
            <w:r>
              <w:rPr>
                <w:rFonts w:cs="Arial"/>
                <w:color w:val="000000"/>
                <w:lang w:eastAsia="zh-CN"/>
              </w:rPr>
              <w:t>Therefore</w:t>
            </w:r>
            <w:proofErr w:type="gramEnd"/>
            <w:r>
              <w:rPr>
                <w:rFonts w:cs="Arial"/>
                <w:color w:val="000000"/>
                <w:lang w:eastAsia="zh-CN"/>
              </w:rPr>
              <w:t xml:space="preserve"> we propose to increase guard timer to </w:t>
            </w:r>
            <w:r w:rsidR="00F41819">
              <w:rPr>
                <w:rFonts w:cs="Arial"/>
                <w:color w:val="000000"/>
                <w:lang w:eastAsia="zh-CN"/>
              </w:rPr>
              <w:t>25</w:t>
            </w:r>
            <w:r>
              <w:rPr>
                <w:rFonts w:cs="Arial"/>
                <w:color w:val="000000"/>
                <w:lang w:eastAsia="zh-CN"/>
              </w:rPr>
              <w:t xml:space="preserve">00s. </w:t>
            </w:r>
          </w:p>
        </w:tc>
      </w:tr>
      <w:tr w:rsidR="00737739" w14:paraId="62810F7A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46BF" w14:textId="77777777" w:rsidR="00737739" w:rsidRDefault="00737739" w:rsidP="0073773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09379" w14:textId="77777777" w:rsidR="00737739" w:rsidRDefault="00737739" w:rsidP="00737739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  <w:p w14:paraId="0E11F8C3" w14:textId="09C0A917" w:rsidR="00737739" w:rsidRPr="00C91E2F" w:rsidRDefault="00737739" w:rsidP="00737739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Changed guard timer to </w:t>
            </w:r>
            <w:r w:rsidR="00F41819">
              <w:rPr>
                <w:rFonts w:cs="Arial"/>
                <w:lang w:eastAsia="zh-CN"/>
              </w:rPr>
              <w:t>25</w:t>
            </w:r>
            <w:r>
              <w:rPr>
                <w:rFonts w:cs="Arial"/>
                <w:lang w:eastAsia="zh-CN"/>
              </w:rPr>
              <w:t>00s</w:t>
            </w:r>
          </w:p>
        </w:tc>
      </w:tr>
      <w:tr w:rsidR="00737739" w14:paraId="543F4765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BB5D5" w14:textId="77777777" w:rsidR="00737739" w:rsidRDefault="00737739" w:rsidP="0073773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5F2E" w14:textId="3A900726" w:rsidR="00737739" w:rsidRPr="00C91E2F" w:rsidRDefault="00737739" w:rsidP="00737739">
            <w:pPr>
              <w:spacing w:after="0"/>
              <w:rPr>
                <w:rFonts w:ascii="Arial" w:hAnsi="Arial" w:cs="Arial"/>
                <w:lang w:eastAsia="en-GB"/>
              </w:rPr>
            </w:pPr>
            <w:r w:rsidRPr="00C14BEF">
              <w:rPr>
                <w:rFonts w:ascii="Arial" w:hAnsi="Arial" w:cs="Arial"/>
                <w:lang w:eastAsia="en-GB"/>
              </w:rPr>
              <w:t>IMS_Testsuite_NR5GC.ttcn</w:t>
            </w:r>
          </w:p>
        </w:tc>
      </w:tr>
      <w:tr w:rsidR="00737739" w14:paraId="0B171B2C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C5CF" w14:textId="77777777" w:rsidR="00737739" w:rsidRPr="00EE1104" w:rsidRDefault="00737739" w:rsidP="00737739">
            <w:pPr>
              <w:spacing w:before="40" w:after="40"/>
              <w:rPr>
                <w:rFonts w:ascii="Arial" w:hAnsi="Arial"/>
                <w:b/>
              </w:rPr>
            </w:pPr>
            <w:r w:rsidRPr="00EE110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610D" w14:textId="63D90119" w:rsidR="00737739" w:rsidRPr="00EE1104" w:rsidRDefault="00D8754F" w:rsidP="00737739">
            <w:pPr>
              <w:rPr>
                <w:rFonts w:ascii="Arial" w:hAnsi="Arial"/>
                <w:lang w:eastAsia="zh-CN"/>
              </w:rPr>
            </w:pPr>
            <w:r w:rsidRPr="00D8754F"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107A2CBF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</w:p>
    <w:p w14:paraId="3A1352FC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35975" w14:paraId="71866185" w14:textId="77777777" w:rsidTr="005939F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FAD92" w14:textId="0BD87888" w:rsidR="00370379" w:rsidRPr="00370379" w:rsidRDefault="00AC699E" w:rsidP="003703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12350">
              <w:rPr>
                <w:rFonts w:ascii="Arial" w:hAnsi="Arial" w:cs="Arial"/>
                <w:lang w:eastAsia="de-DE"/>
              </w:rPr>
              <w:t xml:space="preserve">  </w:t>
            </w:r>
            <w:r w:rsidR="00310218" w:rsidRPr="00310218">
              <w:rPr>
                <w:rFonts w:ascii="Arial" w:hAnsi="Arial" w:cs="Arial"/>
                <w:lang w:eastAsia="de-DE"/>
              </w:rPr>
              <w:t xml:space="preserve">  </w:t>
            </w:r>
            <w:r w:rsidR="00370379" w:rsidRPr="00370379">
              <w:rPr>
                <w:rFonts w:ascii="Arial" w:hAnsi="Arial" w:cs="Arial"/>
                <w:lang w:eastAsia="de-DE"/>
              </w:rPr>
              <w:t xml:space="preserve">  testcase TC_</w:t>
            </w:r>
            <w:r w:rsidR="008949CD">
              <w:rPr>
                <w:rFonts w:ascii="Arial" w:hAnsi="Arial" w:cs="Arial"/>
                <w:lang w:eastAsia="de-DE"/>
              </w:rPr>
              <w:t>7_29</w:t>
            </w:r>
            <w:r w:rsidR="00370379" w:rsidRPr="00370379">
              <w:rPr>
                <w:rFonts w:ascii="Arial" w:hAnsi="Arial" w:cs="Arial"/>
                <w:lang w:eastAsia="de-DE"/>
              </w:rPr>
              <w:t>_NR5GC() runs on MTC_IMS system SYSTEM_IMS {</w:t>
            </w:r>
          </w:p>
          <w:p w14:paraId="2192B85F" w14:textId="77777777" w:rsidR="00370379" w:rsidRPr="00370379" w:rsidRDefault="00370379" w:rsidP="003703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70379">
              <w:rPr>
                <w:rFonts w:ascii="Arial" w:hAnsi="Arial" w:cs="Arial"/>
                <w:lang w:eastAsia="de-DE"/>
              </w:rPr>
              <w:t xml:space="preserve">    // @purpose</w:t>
            </w:r>
          </w:p>
          <w:p w14:paraId="14B7D195" w14:textId="77777777" w:rsidR="00370379" w:rsidRPr="00370379" w:rsidRDefault="00370379" w:rsidP="003703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70379">
              <w:rPr>
                <w:rFonts w:ascii="Arial" w:hAnsi="Arial" w:cs="Arial"/>
                <w:lang w:eastAsia="de-DE"/>
              </w:rPr>
              <w:t xml:space="preserve">    //   Session Timer / MO Call / UE </w:t>
            </w:r>
            <w:proofErr w:type="gramStart"/>
            <w:r w:rsidRPr="00370379">
              <w:rPr>
                <w:rFonts w:ascii="Arial" w:hAnsi="Arial" w:cs="Arial"/>
                <w:lang w:eastAsia="de-DE"/>
              </w:rPr>
              <w:t>is able to</w:t>
            </w:r>
            <w:proofErr w:type="gramEnd"/>
            <w:r w:rsidRPr="00370379">
              <w:rPr>
                <w:rFonts w:ascii="Arial" w:hAnsi="Arial" w:cs="Arial"/>
                <w:lang w:eastAsia="de-DE"/>
              </w:rPr>
              <w:t xml:space="preserve"> refresh the session / 5GS</w:t>
            </w:r>
          </w:p>
          <w:p w14:paraId="6AEFF607" w14:textId="77777777" w:rsidR="00370379" w:rsidRPr="00370379" w:rsidRDefault="00370379" w:rsidP="003703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70379">
              <w:rPr>
                <w:rFonts w:ascii="Arial" w:hAnsi="Arial" w:cs="Arial"/>
                <w:lang w:eastAsia="de-DE"/>
              </w:rPr>
              <w:t xml:space="preserve">    var IMS_PTC          v_IMS1       := </w:t>
            </w:r>
            <w:proofErr w:type="gramStart"/>
            <w:r w:rsidRPr="00370379">
              <w:rPr>
                <w:rFonts w:ascii="Arial" w:hAnsi="Arial" w:cs="Arial"/>
                <w:lang w:eastAsia="de-DE"/>
              </w:rPr>
              <w:t>null;</w:t>
            </w:r>
            <w:proofErr w:type="gramEnd"/>
          </w:p>
          <w:p w14:paraId="12BE4D87" w14:textId="77777777" w:rsidR="00370379" w:rsidRPr="00370379" w:rsidRDefault="00370379" w:rsidP="003703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70379">
              <w:rPr>
                <w:rFonts w:ascii="Arial" w:hAnsi="Arial" w:cs="Arial"/>
                <w:lang w:eastAsia="de-DE"/>
              </w:rPr>
              <w:t xml:space="preserve">    var IMS_PTC          v_IMS2       := </w:t>
            </w:r>
            <w:proofErr w:type="gramStart"/>
            <w:r w:rsidRPr="00370379">
              <w:rPr>
                <w:rFonts w:ascii="Arial" w:hAnsi="Arial" w:cs="Arial"/>
                <w:lang w:eastAsia="de-DE"/>
              </w:rPr>
              <w:t>null;</w:t>
            </w:r>
            <w:proofErr w:type="gramEnd"/>
          </w:p>
          <w:p w14:paraId="29B0E592" w14:textId="77777777" w:rsidR="00370379" w:rsidRPr="00370379" w:rsidRDefault="00370379" w:rsidP="003703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70379">
              <w:rPr>
                <w:rFonts w:ascii="Arial" w:hAnsi="Arial" w:cs="Arial"/>
                <w:lang w:eastAsia="de-DE"/>
              </w:rPr>
              <w:t xml:space="preserve">  </w:t>
            </w:r>
          </w:p>
          <w:p w14:paraId="0263EE5B" w14:textId="3A4BD02F" w:rsidR="00370379" w:rsidRPr="00370379" w:rsidRDefault="00370379" w:rsidP="003703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70379">
              <w:rPr>
                <w:rFonts w:ascii="Arial" w:hAnsi="Arial" w:cs="Arial"/>
                <w:lang w:eastAsia="de-DE"/>
              </w:rPr>
              <w:t xml:space="preserve">    timer </w:t>
            </w:r>
            <w:proofErr w:type="spellStart"/>
            <w:r w:rsidRPr="00370379">
              <w:rPr>
                <w:rFonts w:ascii="Arial" w:hAnsi="Arial" w:cs="Arial"/>
                <w:lang w:eastAsia="de-DE"/>
              </w:rPr>
              <w:t>t_GuardTimer</w:t>
            </w:r>
            <w:proofErr w:type="spellEnd"/>
            <w:r w:rsidRPr="00370379">
              <w:rPr>
                <w:rFonts w:ascii="Arial" w:hAnsi="Arial" w:cs="Arial"/>
                <w:lang w:eastAsia="de-DE"/>
              </w:rPr>
              <w:t xml:space="preserve"> := i</w:t>
            </w:r>
            <w:r w:rsidRPr="00370379">
              <w:rPr>
                <w:rFonts w:ascii="Arial" w:hAnsi="Arial" w:cs="Arial"/>
                <w:highlight w:val="yellow"/>
                <w:lang w:eastAsia="de-DE"/>
              </w:rPr>
              <w:t>nt2float(</w:t>
            </w:r>
            <w:r>
              <w:rPr>
                <w:rFonts w:ascii="Arial" w:hAnsi="Arial" w:cs="Arial"/>
                <w:highlight w:val="yellow"/>
                <w:lang w:eastAsia="de-DE"/>
              </w:rPr>
              <w:t>3</w:t>
            </w:r>
            <w:r w:rsidRPr="00370379">
              <w:rPr>
                <w:rFonts w:ascii="Arial" w:hAnsi="Arial" w:cs="Arial"/>
                <w:highlight w:val="yellow"/>
                <w:lang w:eastAsia="de-DE"/>
              </w:rPr>
              <w:t>00</w:t>
            </w:r>
            <w:proofErr w:type="gramStart"/>
            <w:r w:rsidRPr="00370379">
              <w:rPr>
                <w:rFonts w:ascii="Arial" w:hAnsi="Arial" w:cs="Arial"/>
                <w:highlight w:val="yellow"/>
                <w:lang w:eastAsia="de-DE"/>
              </w:rPr>
              <w:t>);</w:t>
            </w:r>
            <w:proofErr w:type="gramEnd"/>
          </w:p>
          <w:p w14:paraId="4EBBC424" w14:textId="77777777" w:rsidR="00370379" w:rsidRPr="00370379" w:rsidRDefault="00370379" w:rsidP="003703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70379">
              <w:rPr>
                <w:rFonts w:ascii="Arial" w:hAnsi="Arial" w:cs="Arial"/>
                <w:lang w:eastAsia="de-DE"/>
              </w:rPr>
              <w:t xml:space="preserve">  </w:t>
            </w:r>
          </w:p>
          <w:p w14:paraId="146083EE" w14:textId="77777777" w:rsidR="00370379" w:rsidRPr="00370379" w:rsidRDefault="00370379" w:rsidP="003703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70379">
              <w:rPr>
                <w:rFonts w:ascii="Arial" w:hAnsi="Arial" w:cs="Arial"/>
                <w:lang w:eastAsia="de-DE"/>
              </w:rPr>
              <w:t xml:space="preserve">    v_IMS1 := </w:t>
            </w:r>
            <w:proofErr w:type="spellStart"/>
            <w:r w:rsidRPr="00370379">
              <w:rPr>
                <w:rFonts w:ascii="Arial" w:hAnsi="Arial" w:cs="Arial"/>
                <w:lang w:eastAsia="de-DE"/>
              </w:rPr>
              <w:t>IMS_PTC.create</w:t>
            </w:r>
            <w:proofErr w:type="spellEnd"/>
            <w:r w:rsidRPr="00370379">
              <w:rPr>
                <w:rFonts w:ascii="Arial" w:hAnsi="Arial" w:cs="Arial"/>
                <w:lang w:eastAsia="de-DE"/>
              </w:rPr>
              <w:t xml:space="preserve">("IMS1") </w:t>
            </w:r>
            <w:proofErr w:type="gramStart"/>
            <w:r w:rsidRPr="00370379">
              <w:rPr>
                <w:rFonts w:ascii="Arial" w:hAnsi="Arial" w:cs="Arial"/>
                <w:lang w:eastAsia="de-DE"/>
              </w:rPr>
              <w:t>alive;</w:t>
            </w:r>
            <w:proofErr w:type="gramEnd"/>
          </w:p>
          <w:p w14:paraId="55B20CB0" w14:textId="77777777" w:rsidR="00370379" w:rsidRPr="00370379" w:rsidRDefault="00370379" w:rsidP="003703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70379">
              <w:rPr>
                <w:rFonts w:ascii="Arial" w:hAnsi="Arial" w:cs="Arial"/>
                <w:lang w:eastAsia="de-DE"/>
              </w:rPr>
              <w:lastRenderedPageBreak/>
              <w:t xml:space="preserve">  </w:t>
            </w:r>
          </w:p>
          <w:p w14:paraId="2A9DA3DD" w14:textId="77777777" w:rsidR="00370379" w:rsidRPr="00370379" w:rsidRDefault="00370379" w:rsidP="003703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70379">
              <w:rPr>
                <w:rFonts w:ascii="Arial" w:hAnsi="Arial" w:cs="Arial"/>
                <w:lang w:eastAsia="de-DE"/>
              </w:rPr>
              <w:t xml:space="preserve">    f_MTC_IMS_CreateMapAndConnectPTCs_NR5GC(system, v_IMS1, v_IMS2</w:t>
            </w:r>
            <w:proofErr w:type="gramStart"/>
            <w:r w:rsidRPr="00370379">
              <w:rPr>
                <w:rFonts w:ascii="Arial" w:hAnsi="Arial" w:cs="Arial"/>
                <w:lang w:eastAsia="de-DE"/>
              </w:rPr>
              <w:t>);</w:t>
            </w:r>
            <w:proofErr w:type="gramEnd"/>
          </w:p>
          <w:p w14:paraId="7CA42CA6" w14:textId="77777777" w:rsidR="00370379" w:rsidRPr="00370379" w:rsidRDefault="00370379" w:rsidP="003703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70379">
              <w:rPr>
                <w:rFonts w:ascii="Arial" w:hAnsi="Arial" w:cs="Arial"/>
                <w:lang w:eastAsia="de-DE"/>
              </w:rPr>
              <w:t xml:space="preserve">  </w:t>
            </w:r>
          </w:p>
          <w:p w14:paraId="4151D491" w14:textId="0828C434" w:rsidR="00370379" w:rsidRPr="00370379" w:rsidRDefault="00370379" w:rsidP="003703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70379">
              <w:rPr>
                <w:rFonts w:ascii="Arial" w:hAnsi="Arial" w:cs="Arial"/>
                <w:lang w:eastAsia="de-DE"/>
              </w:rPr>
              <w:t xml:space="preserve">    v_IMS1.start(f_TC_</w:t>
            </w:r>
            <w:r w:rsidR="008949CD">
              <w:rPr>
                <w:rFonts w:ascii="Arial" w:hAnsi="Arial" w:cs="Arial"/>
                <w:lang w:eastAsia="de-DE"/>
              </w:rPr>
              <w:t>7_29</w:t>
            </w:r>
            <w:r w:rsidRPr="00370379">
              <w:rPr>
                <w:rFonts w:ascii="Arial" w:hAnsi="Arial" w:cs="Arial"/>
                <w:lang w:eastAsia="de-DE"/>
              </w:rPr>
              <w:t>_NR5GC_IMS1()</w:t>
            </w:r>
            <w:proofErr w:type="gramStart"/>
            <w:r w:rsidRPr="00370379">
              <w:rPr>
                <w:rFonts w:ascii="Arial" w:hAnsi="Arial" w:cs="Arial"/>
                <w:lang w:eastAsia="de-DE"/>
              </w:rPr>
              <w:t>);</w:t>
            </w:r>
            <w:proofErr w:type="gramEnd"/>
          </w:p>
          <w:p w14:paraId="7B5486AE" w14:textId="77777777" w:rsidR="00370379" w:rsidRPr="00370379" w:rsidRDefault="00370379" w:rsidP="003703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70379">
              <w:rPr>
                <w:rFonts w:ascii="Arial" w:hAnsi="Arial" w:cs="Arial"/>
                <w:lang w:eastAsia="de-DE"/>
              </w:rPr>
              <w:t xml:space="preserve">  </w:t>
            </w:r>
          </w:p>
          <w:p w14:paraId="74BFB067" w14:textId="77777777" w:rsidR="00370379" w:rsidRPr="00370379" w:rsidRDefault="00370379" w:rsidP="003703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70379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370379">
              <w:rPr>
                <w:rFonts w:ascii="Arial" w:hAnsi="Arial" w:cs="Arial"/>
                <w:lang w:eastAsia="de-DE"/>
              </w:rPr>
              <w:t>t_GuardTimer.</w:t>
            </w:r>
            <w:proofErr w:type="gramStart"/>
            <w:r w:rsidRPr="00370379">
              <w:rPr>
                <w:rFonts w:ascii="Arial" w:hAnsi="Arial" w:cs="Arial"/>
                <w:lang w:eastAsia="de-DE"/>
              </w:rPr>
              <w:t>start</w:t>
            </w:r>
            <w:proofErr w:type="spellEnd"/>
            <w:r w:rsidRPr="00370379">
              <w:rPr>
                <w:rFonts w:ascii="Arial" w:hAnsi="Arial" w:cs="Arial"/>
                <w:lang w:eastAsia="de-DE"/>
              </w:rPr>
              <w:t>;</w:t>
            </w:r>
            <w:proofErr w:type="gramEnd"/>
          </w:p>
          <w:p w14:paraId="78DF4E89" w14:textId="77777777" w:rsidR="00370379" w:rsidRPr="00370379" w:rsidRDefault="00370379" w:rsidP="003703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70379">
              <w:rPr>
                <w:rFonts w:ascii="Arial" w:hAnsi="Arial" w:cs="Arial"/>
                <w:lang w:eastAsia="de-DE"/>
              </w:rPr>
              <w:t xml:space="preserve">  </w:t>
            </w:r>
          </w:p>
          <w:p w14:paraId="29D4C5FF" w14:textId="77777777" w:rsidR="00370379" w:rsidRPr="00370379" w:rsidRDefault="00370379" w:rsidP="003703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70379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370379">
              <w:rPr>
                <w:rFonts w:ascii="Arial" w:hAnsi="Arial" w:cs="Arial"/>
                <w:lang w:eastAsia="de-DE"/>
              </w:rPr>
              <w:t>f_MTC_MainLoop_IMS</w:t>
            </w:r>
            <w:proofErr w:type="spellEnd"/>
            <w:r w:rsidRPr="00370379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370379">
              <w:rPr>
                <w:rFonts w:ascii="Arial" w:hAnsi="Arial" w:cs="Arial"/>
                <w:lang w:eastAsia="de-DE"/>
              </w:rPr>
              <w:t>t_GuardTimer</w:t>
            </w:r>
            <w:proofErr w:type="spellEnd"/>
            <w:proofErr w:type="gramStart"/>
            <w:r w:rsidRPr="00370379">
              <w:rPr>
                <w:rFonts w:ascii="Arial" w:hAnsi="Arial" w:cs="Arial"/>
                <w:lang w:eastAsia="de-DE"/>
              </w:rPr>
              <w:t>);</w:t>
            </w:r>
            <w:proofErr w:type="gramEnd"/>
          </w:p>
          <w:p w14:paraId="4205BF3D" w14:textId="62BC9496" w:rsidR="008B7086" w:rsidRPr="008B7086" w:rsidRDefault="00370379" w:rsidP="003703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70379">
              <w:rPr>
                <w:rFonts w:ascii="Arial" w:hAnsi="Arial" w:cs="Arial"/>
                <w:lang w:eastAsia="de-DE"/>
              </w:rPr>
              <w:t xml:space="preserve">  }</w:t>
            </w:r>
            <w:r w:rsidR="009E614F" w:rsidRPr="009E614F">
              <w:rPr>
                <w:rFonts w:ascii="Arial" w:hAnsi="Arial" w:cs="Arial"/>
                <w:lang w:eastAsia="de-DE"/>
              </w:rPr>
              <w:t xml:space="preserve">  </w:t>
            </w:r>
          </w:p>
        </w:tc>
      </w:tr>
    </w:tbl>
    <w:p w14:paraId="4B582DC4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bookmarkStart w:id="23" w:name="OLE_LINK5"/>
      <w:bookmarkStart w:id="24" w:name="OLE_LINK4"/>
    </w:p>
    <w:p w14:paraId="10E09B30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35975" w14:paraId="09474253" w14:textId="77777777" w:rsidTr="00BB3A4E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23"/>
          <w:bookmarkEnd w:id="24"/>
          <w:p w14:paraId="2A89E8F3" w14:textId="39A30A10" w:rsidR="00370379" w:rsidRPr="00370379" w:rsidRDefault="00370379" w:rsidP="003703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70379">
              <w:rPr>
                <w:rFonts w:ascii="Arial" w:hAnsi="Arial" w:cs="Arial"/>
                <w:lang w:eastAsia="de-DE"/>
              </w:rPr>
              <w:t xml:space="preserve">  testcase TC_</w:t>
            </w:r>
            <w:r w:rsidR="008949CD">
              <w:rPr>
                <w:rFonts w:ascii="Arial" w:hAnsi="Arial" w:cs="Arial"/>
                <w:lang w:eastAsia="de-DE"/>
              </w:rPr>
              <w:t>7_29</w:t>
            </w:r>
            <w:r w:rsidRPr="00370379">
              <w:rPr>
                <w:rFonts w:ascii="Arial" w:hAnsi="Arial" w:cs="Arial"/>
                <w:lang w:eastAsia="de-DE"/>
              </w:rPr>
              <w:t>_NR5GC() runs on MTC_IMS system SYSTEM_IMS {</w:t>
            </w:r>
          </w:p>
          <w:p w14:paraId="07BA7B7C" w14:textId="77777777" w:rsidR="00370379" w:rsidRPr="00370379" w:rsidRDefault="00370379" w:rsidP="003703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70379">
              <w:rPr>
                <w:rFonts w:ascii="Arial" w:hAnsi="Arial" w:cs="Arial"/>
                <w:lang w:eastAsia="de-DE"/>
              </w:rPr>
              <w:t xml:space="preserve">    // @purpose</w:t>
            </w:r>
          </w:p>
          <w:p w14:paraId="18200949" w14:textId="77777777" w:rsidR="00370379" w:rsidRPr="00370379" w:rsidRDefault="00370379" w:rsidP="003703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70379">
              <w:rPr>
                <w:rFonts w:ascii="Arial" w:hAnsi="Arial" w:cs="Arial"/>
                <w:lang w:eastAsia="de-DE"/>
              </w:rPr>
              <w:t xml:space="preserve">    //   Session Timer / MO Call / UE </w:t>
            </w:r>
            <w:proofErr w:type="gramStart"/>
            <w:r w:rsidRPr="00370379">
              <w:rPr>
                <w:rFonts w:ascii="Arial" w:hAnsi="Arial" w:cs="Arial"/>
                <w:lang w:eastAsia="de-DE"/>
              </w:rPr>
              <w:t>is able to</w:t>
            </w:r>
            <w:proofErr w:type="gramEnd"/>
            <w:r w:rsidRPr="00370379">
              <w:rPr>
                <w:rFonts w:ascii="Arial" w:hAnsi="Arial" w:cs="Arial"/>
                <w:lang w:eastAsia="de-DE"/>
              </w:rPr>
              <w:t xml:space="preserve"> refresh the session / 5GS</w:t>
            </w:r>
          </w:p>
          <w:p w14:paraId="2010E2B4" w14:textId="77777777" w:rsidR="00370379" w:rsidRPr="00370379" w:rsidRDefault="00370379" w:rsidP="003703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70379">
              <w:rPr>
                <w:rFonts w:ascii="Arial" w:hAnsi="Arial" w:cs="Arial"/>
                <w:lang w:eastAsia="de-DE"/>
              </w:rPr>
              <w:t xml:space="preserve">    var IMS_PTC          v_IMS1       := </w:t>
            </w:r>
            <w:proofErr w:type="gramStart"/>
            <w:r w:rsidRPr="00370379">
              <w:rPr>
                <w:rFonts w:ascii="Arial" w:hAnsi="Arial" w:cs="Arial"/>
                <w:lang w:eastAsia="de-DE"/>
              </w:rPr>
              <w:t>null;</w:t>
            </w:r>
            <w:proofErr w:type="gramEnd"/>
          </w:p>
          <w:p w14:paraId="42D5DB2C" w14:textId="77777777" w:rsidR="00370379" w:rsidRPr="00370379" w:rsidRDefault="00370379" w:rsidP="003703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70379">
              <w:rPr>
                <w:rFonts w:ascii="Arial" w:hAnsi="Arial" w:cs="Arial"/>
                <w:lang w:eastAsia="de-DE"/>
              </w:rPr>
              <w:t xml:space="preserve">    var IMS_PTC          v_IMS2       := </w:t>
            </w:r>
            <w:proofErr w:type="gramStart"/>
            <w:r w:rsidRPr="00370379">
              <w:rPr>
                <w:rFonts w:ascii="Arial" w:hAnsi="Arial" w:cs="Arial"/>
                <w:lang w:eastAsia="de-DE"/>
              </w:rPr>
              <w:t>null;</w:t>
            </w:r>
            <w:proofErr w:type="gramEnd"/>
          </w:p>
          <w:p w14:paraId="21460146" w14:textId="77777777" w:rsidR="00370379" w:rsidRPr="00370379" w:rsidRDefault="00370379" w:rsidP="003703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70379">
              <w:rPr>
                <w:rFonts w:ascii="Arial" w:hAnsi="Arial" w:cs="Arial"/>
                <w:lang w:eastAsia="de-DE"/>
              </w:rPr>
              <w:t xml:space="preserve">  </w:t>
            </w:r>
          </w:p>
          <w:p w14:paraId="15ABAF8D" w14:textId="77777777" w:rsidR="00370379" w:rsidRPr="00370379" w:rsidRDefault="00370379" w:rsidP="003703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70379">
              <w:rPr>
                <w:rFonts w:ascii="Arial" w:hAnsi="Arial" w:cs="Arial"/>
                <w:lang w:eastAsia="de-DE"/>
              </w:rPr>
              <w:t xml:space="preserve">    timer </w:t>
            </w:r>
            <w:proofErr w:type="spellStart"/>
            <w:r w:rsidRPr="00370379">
              <w:rPr>
                <w:rFonts w:ascii="Arial" w:hAnsi="Arial" w:cs="Arial"/>
                <w:lang w:eastAsia="de-DE"/>
              </w:rPr>
              <w:t>t_GuardTimer</w:t>
            </w:r>
            <w:proofErr w:type="spellEnd"/>
            <w:r w:rsidRPr="00370379">
              <w:rPr>
                <w:rFonts w:ascii="Arial" w:hAnsi="Arial" w:cs="Arial"/>
                <w:lang w:eastAsia="de-DE"/>
              </w:rPr>
              <w:t xml:space="preserve"> := </w:t>
            </w:r>
            <w:r w:rsidRPr="00370379">
              <w:rPr>
                <w:rFonts w:ascii="Arial" w:hAnsi="Arial" w:cs="Arial"/>
                <w:highlight w:val="yellow"/>
                <w:lang w:eastAsia="de-DE"/>
              </w:rPr>
              <w:t>int2float(2500</w:t>
            </w:r>
            <w:proofErr w:type="gramStart"/>
            <w:r w:rsidRPr="00370379">
              <w:rPr>
                <w:rFonts w:ascii="Arial" w:hAnsi="Arial" w:cs="Arial"/>
                <w:highlight w:val="yellow"/>
                <w:lang w:eastAsia="de-DE"/>
              </w:rPr>
              <w:t>);</w:t>
            </w:r>
            <w:proofErr w:type="gramEnd"/>
          </w:p>
          <w:p w14:paraId="767A74E2" w14:textId="77777777" w:rsidR="00370379" w:rsidRPr="00370379" w:rsidRDefault="00370379" w:rsidP="003703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70379">
              <w:rPr>
                <w:rFonts w:ascii="Arial" w:hAnsi="Arial" w:cs="Arial"/>
                <w:lang w:eastAsia="de-DE"/>
              </w:rPr>
              <w:t xml:space="preserve">  </w:t>
            </w:r>
          </w:p>
          <w:p w14:paraId="52E2F8F0" w14:textId="77777777" w:rsidR="00370379" w:rsidRPr="00370379" w:rsidRDefault="00370379" w:rsidP="003703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70379">
              <w:rPr>
                <w:rFonts w:ascii="Arial" w:hAnsi="Arial" w:cs="Arial"/>
                <w:lang w:eastAsia="de-DE"/>
              </w:rPr>
              <w:t xml:space="preserve">    v_IMS1 := </w:t>
            </w:r>
            <w:proofErr w:type="spellStart"/>
            <w:r w:rsidRPr="00370379">
              <w:rPr>
                <w:rFonts w:ascii="Arial" w:hAnsi="Arial" w:cs="Arial"/>
                <w:lang w:eastAsia="de-DE"/>
              </w:rPr>
              <w:t>IMS_PTC.create</w:t>
            </w:r>
            <w:proofErr w:type="spellEnd"/>
            <w:r w:rsidRPr="00370379">
              <w:rPr>
                <w:rFonts w:ascii="Arial" w:hAnsi="Arial" w:cs="Arial"/>
                <w:lang w:eastAsia="de-DE"/>
              </w:rPr>
              <w:t xml:space="preserve">("IMS1") </w:t>
            </w:r>
            <w:proofErr w:type="gramStart"/>
            <w:r w:rsidRPr="00370379">
              <w:rPr>
                <w:rFonts w:ascii="Arial" w:hAnsi="Arial" w:cs="Arial"/>
                <w:lang w:eastAsia="de-DE"/>
              </w:rPr>
              <w:t>alive;</w:t>
            </w:r>
            <w:proofErr w:type="gramEnd"/>
          </w:p>
          <w:p w14:paraId="6874EC52" w14:textId="77777777" w:rsidR="00370379" w:rsidRPr="00370379" w:rsidRDefault="00370379" w:rsidP="003703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70379">
              <w:rPr>
                <w:rFonts w:ascii="Arial" w:hAnsi="Arial" w:cs="Arial"/>
                <w:lang w:eastAsia="de-DE"/>
              </w:rPr>
              <w:t xml:space="preserve">  </w:t>
            </w:r>
          </w:p>
          <w:p w14:paraId="689AFD86" w14:textId="77777777" w:rsidR="00370379" w:rsidRPr="00370379" w:rsidRDefault="00370379" w:rsidP="003703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70379">
              <w:rPr>
                <w:rFonts w:ascii="Arial" w:hAnsi="Arial" w:cs="Arial"/>
                <w:lang w:eastAsia="de-DE"/>
              </w:rPr>
              <w:t xml:space="preserve">    f_MTC_IMS_CreateMapAndConnectPTCs_NR5GC(system, v_IMS1, v_IMS2</w:t>
            </w:r>
            <w:proofErr w:type="gramStart"/>
            <w:r w:rsidRPr="00370379">
              <w:rPr>
                <w:rFonts w:ascii="Arial" w:hAnsi="Arial" w:cs="Arial"/>
                <w:lang w:eastAsia="de-DE"/>
              </w:rPr>
              <w:t>);</w:t>
            </w:r>
            <w:proofErr w:type="gramEnd"/>
          </w:p>
          <w:p w14:paraId="1CFCE190" w14:textId="77777777" w:rsidR="00370379" w:rsidRPr="00370379" w:rsidRDefault="00370379" w:rsidP="003703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70379">
              <w:rPr>
                <w:rFonts w:ascii="Arial" w:hAnsi="Arial" w:cs="Arial"/>
                <w:lang w:eastAsia="de-DE"/>
              </w:rPr>
              <w:t xml:space="preserve">  </w:t>
            </w:r>
          </w:p>
          <w:p w14:paraId="2C6609A9" w14:textId="45CDF39A" w:rsidR="00370379" w:rsidRPr="00370379" w:rsidRDefault="00370379" w:rsidP="003703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70379">
              <w:rPr>
                <w:rFonts w:ascii="Arial" w:hAnsi="Arial" w:cs="Arial"/>
                <w:lang w:eastAsia="de-DE"/>
              </w:rPr>
              <w:t xml:space="preserve">    v_IMS1.start(f_TC_</w:t>
            </w:r>
            <w:r w:rsidR="008949CD">
              <w:rPr>
                <w:rFonts w:ascii="Arial" w:hAnsi="Arial" w:cs="Arial"/>
                <w:lang w:eastAsia="de-DE"/>
              </w:rPr>
              <w:t>7_29</w:t>
            </w:r>
            <w:r w:rsidRPr="00370379">
              <w:rPr>
                <w:rFonts w:ascii="Arial" w:hAnsi="Arial" w:cs="Arial"/>
                <w:lang w:eastAsia="de-DE"/>
              </w:rPr>
              <w:t>_NR5GC_IMS1()</w:t>
            </w:r>
            <w:proofErr w:type="gramStart"/>
            <w:r w:rsidRPr="00370379">
              <w:rPr>
                <w:rFonts w:ascii="Arial" w:hAnsi="Arial" w:cs="Arial"/>
                <w:lang w:eastAsia="de-DE"/>
              </w:rPr>
              <w:t>);</w:t>
            </w:r>
            <w:proofErr w:type="gramEnd"/>
          </w:p>
          <w:p w14:paraId="618D62A6" w14:textId="77777777" w:rsidR="00370379" w:rsidRPr="00370379" w:rsidRDefault="00370379" w:rsidP="003703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70379">
              <w:rPr>
                <w:rFonts w:ascii="Arial" w:hAnsi="Arial" w:cs="Arial"/>
                <w:lang w:eastAsia="de-DE"/>
              </w:rPr>
              <w:t xml:space="preserve">  </w:t>
            </w:r>
          </w:p>
          <w:p w14:paraId="080E545F" w14:textId="77777777" w:rsidR="00370379" w:rsidRPr="00370379" w:rsidRDefault="00370379" w:rsidP="003703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70379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370379">
              <w:rPr>
                <w:rFonts w:ascii="Arial" w:hAnsi="Arial" w:cs="Arial"/>
                <w:lang w:eastAsia="de-DE"/>
              </w:rPr>
              <w:t>t_GuardTimer.</w:t>
            </w:r>
            <w:proofErr w:type="gramStart"/>
            <w:r w:rsidRPr="00370379">
              <w:rPr>
                <w:rFonts w:ascii="Arial" w:hAnsi="Arial" w:cs="Arial"/>
                <w:lang w:eastAsia="de-DE"/>
              </w:rPr>
              <w:t>start</w:t>
            </w:r>
            <w:proofErr w:type="spellEnd"/>
            <w:r w:rsidRPr="00370379">
              <w:rPr>
                <w:rFonts w:ascii="Arial" w:hAnsi="Arial" w:cs="Arial"/>
                <w:lang w:eastAsia="de-DE"/>
              </w:rPr>
              <w:t>;</w:t>
            </w:r>
            <w:proofErr w:type="gramEnd"/>
          </w:p>
          <w:p w14:paraId="28C780BA" w14:textId="77777777" w:rsidR="00370379" w:rsidRPr="00370379" w:rsidRDefault="00370379" w:rsidP="003703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70379">
              <w:rPr>
                <w:rFonts w:ascii="Arial" w:hAnsi="Arial" w:cs="Arial"/>
                <w:lang w:eastAsia="de-DE"/>
              </w:rPr>
              <w:t xml:space="preserve">  </w:t>
            </w:r>
          </w:p>
          <w:p w14:paraId="08A22C9A" w14:textId="77777777" w:rsidR="00370379" w:rsidRPr="00370379" w:rsidRDefault="00370379" w:rsidP="003703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70379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370379">
              <w:rPr>
                <w:rFonts w:ascii="Arial" w:hAnsi="Arial" w:cs="Arial"/>
                <w:lang w:eastAsia="de-DE"/>
              </w:rPr>
              <w:t>f_MTC_MainLoop_IMS</w:t>
            </w:r>
            <w:proofErr w:type="spellEnd"/>
            <w:r w:rsidRPr="00370379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370379">
              <w:rPr>
                <w:rFonts w:ascii="Arial" w:hAnsi="Arial" w:cs="Arial"/>
                <w:lang w:eastAsia="de-DE"/>
              </w:rPr>
              <w:t>t_GuardTimer</w:t>
            </w:r>
            <w:proofErr w:type="spellEnd"/>
            <w:proofErr w:type="gramStart"/>
            <w:r w:rsidRPr="00370379">
              <w:rPr>
                <w:rFonts w:ascii="Arial" w:hAnsi="Arial" w:cs="Arial"/>
                <w:lang w:eastAsia="de-DE"/>
              </w:rPr>
              <w:t>);</w:t>
            </w:r>
            <w:proofErr w:type="gramEnd"/>
          </w:p>
          <w:p w14:paraId="4D63D09F" w14:textId="5095B8EE" w:rsidR="00F47884" w:rsidRPr="00CA4CF2" w:rsidRDefault="00370379" w:rsidP="003703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  <w:r w:rsidRPr="00370379">
              <w:rPr>
                <w:rFonts w:ascii="Arial" w:hAnsi="Arial" w:cs="Arial"/>
                <w:lang w:eastAsia="de-DE"/>
              </w:rPr>
              <w:t xml:space="preserve">  }</w:t>
            </w:r>
          </w:p>
        </w:tc>
      </w:tr>
    </w:tbl>
    <w:p w14:paraId="1D0C9DBD" w14:textId="07D2DF9B" w:rsidR="00BB3A4E" w:rsidRDefault="00BB3A4E" w:rsidP="00BB3A4E">
      <w:pPr>
        <w:rPr>
          <w:rFonts w:ascii="Arial" w:hAnsi="Arial" w:cs="Arial"/>
          <w:noProof/>
        </w:rPr>
      </w:pPr>
    </w:p>
    <w:p w14:paraId="6786D658" w14:textId="77777777" w:rsidR="00323186" w:rsidRDefault="00323186" w:rsidP="00BB3A4E">
      <w:pPr>
        <w:rPr>
          <w:rFonts w:ascii="Arial" w:hAnsi="Arial" w:cs="Arial"/>
          <w:noProof/>
        </w:rPr>
      </w:pPr>
    </w:p>
    <w:p w14:paraId="19A15192" w14:textId="77777777" w:rsidR="00323186" w:rsidRPr="00A96923" w:rsidRDefault="00323186" w:rsidP="00BB3A4E">
      <w:pPr>
        <w:rPr>
          <w:rFonts w:ascii="Arial" w:hAnsi="Arial" w:cs="Arial"/>
          <w:noProof/>
        </w:rPr>
      </w:pPr>
    </w:p>
    <w:p w14:paraId="080C1B47" w14:textId="77777777" w:rsidR="00BB3A4E" w:rsidRPr="00DE7BF5" w:rsidRDefault="00BB3A4E" w:rsidP="00BB3A4E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5" w:name="_Toc58491298"/>
      <w:bookmarkStart w:id="26" w:name="_Toc60751532"/>
      <w:bookmarkStart w:id="27" w:name="_Toc60757078"/>
      <w:bookmarkStart w:id="28" w:name="_Toc70081461"/>
      <w:r w:rsidRPr="00DE7BF5">
        <w:rPr>
          <w:b/>
        </w:rPr>
        <w:t>Branches Executed</w:t>
      </w:r>
      <w:bookmarkEnd w:id="25"/>
      <w:bookmarkEnd w:id="26"/>
      <w:bookmarkEnd w:id="27"/>
      <w:bookmarkEnd w:id="28"/>
    </w:p>
    <w:p w14:paraId="441C1DD0" w14:textId="77777777" w:rsidR="000A26C1" w:rsidRPr="000A26C1" w:rsidRDefault="000A26C1" w:rsidP="000A26C1">
      <w:pPr>
        <w:pStyle w:val="ListParagraph"/>
        <w:ind w:left="432"/>
        <w:rPr>
          <w:rFonts w:cs="Arial"/>
          <w:b/>
        </w:rPr>
      </w:pPr>
      <w:r w:rsidRPr="000A26C1">
        <w:rPr>
          <w:rFonts w:cs="Arial"/>
        </w:rPr>
        <w:t xml:space="preserve">The test case was executed on NR band n3 on Anritsu, n41 on Keysight and n41 on </w:t>
      </w:r>
      <w:proofErr w:type="spellStart"/>
      <w:r w:rsidRPr="000A26C1">
        <w:rPr>
          <w:rFonts w:cs="Arial"/>
        </w:rPr>
        <w:t>RnS</w:t>
      </w:r>
      <w:proofErr w:type="spellEnd"/>
      <w:r w:rsidRPr="000A26C1">
        <w:rPr>
          <w:rFonts w:cs="Arial"/>
        </w:rPr>
        <w:t>.</w:t>
      </w:r>
    </w:p>
    <w:p w14:paraId="35538520" w14:textId="0295120B" w:rsidR="001E41F3" w:rsidRDefault="001E41F3">
      <w:pPr>
        <w:rPr>
          <w:noProof/>
        </w:rPr>
      </w:pPr>
    </w:p>
    <w:p w14:paraId="7BC5BEC6" w14:textId="77777777" w:rsidR="00444BD2" w:rsidRPr="00854C55" w:rsidRDefault="00444BD2" w:rsidP="00444BD2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29" w:name="_Toc122434494"/>
      <w:bookmarkStart w:id="30" w:name="_Toc295288971"/>
      <w:bookmarkStart w:id="31" w:name="_Toc325725666"/>
      <w:bookmarkStart w:id="32" w:name="_Toc51622108"/>
      <w:bookmarkStart w:id="33" w:name="_Toc56072723"/>
      <w:bookmarkStart w:id="34" w:name="_Toc70081462"/>
      <w:r w:rsidRPr="00854C55">
        <w:rPr>
          <w:rFonts w:cs="Arial"/>
          <w:b/>
        </w:rPr>
        <w:t>Execution Log Files</w:t>
      </w:r>
      <w:bookmarkEnd w:id="29"/>
      <w:bookmarkEnd w:id="30"/>
      <w:bookmarkEnd w:id="31"/>
      <w:bookmarkEnd w:id="32"/>
      <w:bookmarkEnd w:id="33"/>
      <w:bookmarkEnd w:id="34"/>
      <w:r>
        <w:rPr>
          <w:rFonts w:cs="Arial"/>
          <w:b/>
        </w:rPr>
        <w:t xml:space="preserve"> </w:t>
      </w:r>
    </w:p>
    <w:p w14:paraId="727C52A1" w14:textId="77777777" w:rsidR="00170442" w:rsidRPr="00AB3F52" w:rsidRDefault="00170442" w:rsidP="00170442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35" w:name="_Toc70081463"/>
      <w:r w:rsidRPr="002135F6">
        <w:rPr>
          <w:rFonts w:cs="Arial"/>
          <w:b/>
        </w:rPr>
        <w:t>Qualcomm SM8350 + SDX60</w:t>
      </w:r>
      <w:bookmarkEnd w:id="35"/>
    </w:p>
    <w:p w14:paraId="267ACFCB" w14:textId="77777777" w:rsidR="00170442" w:rsidRPr="002135F6" w:rsidRDefault="00170442" w:rsidP="00170442">
      <w:pPr>
        <w:rPr>
          <w:rFonts w:cs="Arial"/>
        </w:rPr>
      </w:pPr>
      <w:r>
        <w:rPr>
          <w:rFonts w:cs="Arial"/>
        </w:rPr>
        <w:t>The</w:t>
      </w:r>
      <w:r w:rsidRPr="00AB3F52">
        <w:t xml:space="preserve"> </w:t>
      </w:r>
      <w:r>
        <w:t>Qualcomm SM8350+SDX60</w:t>
      </w:r>
      <w:r>
        <w:rPr>
          <w:rFonts w:cs="Arial"/>
        </w:rPr>
        <w:t xml:space="preserve"> IMS UE passed this test case on</w:t>
      </w:r>
      <w:r w:rsidRPr="00AB3F52">
        <w:t xml:space="preserve"> </w:t>
      </w:r>
      <w:r w:rsidRPr="00314726">
        <w:rPr>
          <w:rFonts w:cs="Arial"/>
        </w:rPr>
        <w:t>Anritsu Protocol Conformance Test System ME7834NR</w:t>
      </w:r>
      <w:r>
        <w:rPr>
          <w:rFonts w:cs="Arial"/>
        </w:rPr>
        <w:t xml:space="preserve">. The </w:t>
      </w:r>
      <w:r w:rsidRPr="002135F6">
        <w:rPr>
          <w:rFonts w:cs="Arial"/>
        </w:rPr>
        <w:t>documentation below is enclosed as evidence of the successful test case run [1]:</w:t>
      </w:r>
    </w:p>
    <w:p w14:paraId="50826866" w14:textId="77777777" w:rsidR="00170442" w:rsidRPr="002135F6" w:rsidRDefault="00170442" w:rsidP="00170442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2135F6">
        <w:rPr>
          <w:rFonts w:cs="Arial"/>
          <w:b/>
        </w:rPr>
        <w:t>Test case execution log file:</w:t>
      </w:r>
    </w:p>
    <w:p w14:paraId="35EC0019" w14:textId="74900EFA" w:rsidR="00170442" w:rsidRPr="002135F6" w:rsidRDefault="00170442" w:rsidP="00170442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2135F6">
        <w:rPr>
          <w:rFonts w:cs="Arial"/>
        </w:rPr>
        <w:t>Anritsu/TC_</w:t>
      </w:r>
      <w:r>
        <w:rPr>
          <w:rFonts w:cs="Arial"/>
        </w:rPr>
        <w:t>7_29</w:t>
      </w:r>
      <w:r w:rsidRPr="002135F6">
        <w:rPr>
          <w:rFonts w:cs="Arial"/>
        </w:rPr>
        <w:t>_LOG.xml</w:t>
      </w:r>
    </w:p>
    <w:p w14:paraId="39CCA044" w14:textId="5BD7A00D" w:rsidR="00170442" w:rsidRPr="002135F6" w:rsidRDefault="00170442" w:rsidP="00170442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2135F6">
        <w:rPr>
          <w:rFonts w:cs="Arial"/>
        </w:rPr>
        <w:t>Keysight/TC_</w:t>
      </w:r>
      <w:r>
        <w:rPr>
          <w:rFonts w:cs="Arial"/>
        </w:rPr>
        <w:t>7_29</w:t>
      </w:r>
      <w:r w:rsidRPr="002135F6">
        <w:rPr>
          <w:rFonts w:cs="Arial"/>
        </w:rPr>
        <w:t>_LOG_Part1.html, Keysight/TC_</w:t>
      </w:r>
      <w:r>
        <w:rPr>
          <w:rFonts w:cs="Arial"/>
        </w:rPr>
        <w:t>7_29</w:t>
      </w:r>
      <w:r w:rsidRPr="002135F6">
        <w:rPr>
          <w:rFonts w:cs="Arial"/>
        </w:rPr>
        <w:t>_LOG_Part2.html, Keysight/TC_</w:t>
      </w:r>
      <w:r>
        <w:rPr>
          <w:rFonts w:cs="Arial"/>
        </w:rPr>
        <w:t>7_29</w:t>
      </w:r>
      <w:r w:rsidRPr="002135F6">
        <w:rPr>
          <w:rFonts w:cs="Arial"/>
        </w:rPr>
        <w:t>_LOG_Part2.html</w:t>
      </w:r>
    </w:p>
    <w:p w14:paraId="7A2D1ABB" w14:textId="4F904970" w:rsidR="00170442" w:rsidRPr="002135F6" w:rsidRDefault="00170442" w:rsidP="00170442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2135F6">
        <w:rPr>
          <w:rFonts w:cs="Arial"/>
        </w:rPr>
        <w:t>RNS/ TC_</w:t>
      </w:r>
      <w:r>
        <w:rPr>
          <w:rFonts w:cs="Arial"/>
        </w:rPr>
        <w:t>7_29</w:t>
      </w:r>
      <w:r w:rsidRPr="002135F6">
        <w:rPr>
          <w:rFonts w:cs="Arial"/>
        </w:rPr>
        <w:t>_LOG.log</w:t>
      </w:r>
    </w:p>
    <w:p w14:paraId="2F676375" w14:textId="77777777" w:rsidR="00170442" w:rsidRPr="002135F6" w:rsidRDefault="00170442" w:rsidP="00170442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2135F6">
        <w:rPr>
          <w:rFonts w:cs="Arial"/>
          <w:b/>
        </w:rPr>
        <w:t>PICS/PIXIT parameter file:</w:t>
      </w:r>
    </w:p>
    <w:p w14:paraId="2C5F4C28" w14:textId="6D58E804" w:rsidR="00170442" w:rsidRPr="002135F6" w:rsidRDefault="00170442" w:rsidP="00170442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2135F6">
        <w:rPr>
          <w:rFonts w:cs="Arial"/>
        </w:rPr>
        <w:t>Anritsu/ TC_</w:t>
      </w:r>
      <w:r>
        <w:rPr>
          <w:rFonts w:cs="Arial"/>
        </w:rPr>
        <w:t>7_29</w:t>
      </w:r>
      <w:r w:rsidRPr="002135F6">
        <w:rPr>
          <w:rFonts w:cs="Arial"/>
        </w:rPr>
        <w:t>_PIXIT.txt</w:t>
      </w:r>
      <w:r w:rsidRPr="002135F6">
        <w:rPr>
          <w:rFonts w:cs="Arial"/>
          <w:color w:val="FF0000"/>
        </w:rPr>
        <w:br/>
      </w:r>
      <w:r w:rsidRPr="002135F6">
        <w:rPr>
          <w:rFonts w:cs="Arial"/>
        </w:rPr>
        <w:t>Keysight/ TC_</w:t>
      </w:r>
      <w:r>
        <w:rPr>
          <w:rFonts w:cs="Arial"/>
        </w:rPr>
        <w:t>7_29</w:t>
      </w:r>
      <w:r w:rsidRPr="002135F6">
        <w:rPr>
          <w:rFonts w:cs="Arial"/>
        </w:rPr>
        <w:t>_PIXIT.xml</w:t>
      </w:r>
    </w:p>
    <w:p w14:paraId="5EF96D66" w14:textId="0A94F3C3" w:rsidR="00170442" w:rsidRPr="00AB3F52" w:rsidRDefault="00170442" w:rsidP="00170442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2135F6">
        <w:rPr>
          <w:rFonts w:cs="Arial"/>
        </w:rPr>
        <w:lastRenderedPageBreak/>
        <w:t>RNS/ TC_</w:t>
      </w:r>
      <w:r>
        <w:rPr>
          <w:rFonts w:cs="Arial"/>
        </w:rPr>
        <w:t>7_29</w:t>
      </w:r>
      <w:r w:rsidRPr="002135F6">
        <w:rPr>
          <w:rFonts w:cs="Arial"/>
        </w:rPr>
        <w:t>_LOG.log</w:t>
      </w:r>
    </w:p>
    <w:p w14:paraId="193EE3C5" w14:textId="77777777" w:rsidR="00444BD2" w:rsidRPr="000A26C1" w:rsidRDefault="00444BD2" w:rsidP="00444BD2">
      <w:pPr>
        <w:pStyle w:val="Heading1"/>
        <w:numPr>
          <w:ilvl w:val="0"/>
          <w:numId w:val="5"/>
        </w:numPr>
        <w:autoSpaceDN w:val="0"/>
        <w:rPr>
          <w:rFonts w:cs="Arial"/>
        </w:rPr>
      </w:pPr>
      <w:bookmarkStart w:id="36" w:name="_Toc122434496"/>
      <w:bookmarkStart w:id="37" w:name="_Toc295288973"/>
      <w:bookmarkStart w:id="38" w:name="_Toc325725668"/>
      <w:bookmarkStart w:id="39" w:name="_Toc51622110"/>
      <w:bookmarkStart w:id="40" w:name="_Toc56072725"/>
      <w:bookmarkStart w:id="41" w:name="_Toc70081464"/>
      <w:r w:rsidRPr="000A26C1">
        <w:rPr>
          <w:rFonts w:cs="Arial"/>
        </w:rPr>
        <w:t>References</w:t>
      </w:r>
      <w:bookmarkEnd w:id="36"/>
      <w:bookmarkEnd w:id="37"/>
      <w:bookmarkEnd w:id="38"/>
      <w:bookmarkEnd w:id="39"/>
      <w:bookmarkEnd w:id="40"/>
      <w:bookmarkEnd w:id="41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444BD2" w14:paraId="60A69436" w14:textId="77777777" w:rsidTr="008D0727">
        <w:tc>
          <w:tcPr>
            <w:tcW w:w="709" w:type="dxa"/>
            <w:hideMark/>
          </w:tcPr>
          <w:p w14:paraId="1CB4B19E" w14:textId="77777777" w:rsidR="00444BD2" w:rsidRPr="000A26C1" w:rsidRDefault="00444BD2" w:rsidP="008D0727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0A26C1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5B0EC4F3" w14:textId="32A2889B" w:rsidR="00444BD2" w:rsidRPr="005959BD" w:rsidRDefault="00444BD2" w:rsidP="008D0727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/>
              </w:rPr>
            </w:pPr>
            <w:r w:rsidRPr="000A26C1">
              <w:rPr>
                <w:rFonts w:ascii="Arial" w:hAnsi="Arial"/>
                <w:b/>
              </w:rPr>
              <w:t>R5s2</w:t>
            </w:r>
            <w:r w:rsidR="00170442" w:rsidRPr="000A26C1">
              <w:rPr>
                <w:rFonts w:ascii="Arial" w:hAnsi="Arial"/>
                <w:b/>
              </w:rPr>
              <w:t>10</w:t>
            </w:r>
            <w:r w:rsidR="001375B5">
              <w:rPr>
                <w:rFonts w:ascii="Arial" w:hAnsi="Arial"/>
                <w:b/>
              </w:rPr>
              <w:t>500</w:t>
            </w:r>
            <w:r>
              <w:rPr>
                <w:rFonts w:ascii="Arial" w:hAnsi="Arial"/>
              </w:rPr>
              <w:t xml:space="preserve">   </w:t>
            </w:r>
          </w:p>
        </w:tc>
      </w:tr>
    </w:tbl>
    <w:p w14:paraId="0D55ED18" w14:textId="77777777" w:rsidR="00444BD2" w:rsidRDefault="00444BD2">
      <w:pPr>
        <w:rPr>
          <w:noProof/>
        </w:rPr>
      </w:pPr>
    </w:p>
    <w:sectPr w:rsidR="00444BD2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482CD6" w14:textId="77777777" w:rsidR="00A5246A" w:rsidRDefault="00A5246A">
      <w:r>
        <w:separator/>
      </w:r>
    </w:p>
  </w:endnote>
  <w:endnote w:type="continuationSeparator" w:id="0">
    <w:p w14:paraId="0388BBCC" w14:textId="77777777" w:rsidR="00A5246A" w:rsidRDefault="00A524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923D8E" w14:textId="77777777" w:rsidR="00A5246A" w:rsidRDefault="00A5246A">
      <w:r>
        <w:separator/>
      </w:r>
    </w:p>
  </w:footnote>
  <w:footnote w:type="continuationSeparator" w:id="0">
    <w:p w14:paraId="3652119B" w14:textId="77777777" w:rsidR="00A5246A" w:rsidRDefault="00A524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8E222F"/>
    <w:multiLevelType w:val="hybridMultilevel"/>
    <w:tmpl w:val="37622B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52FF4014"/>
    <w:multiLevelType w:val="hybridMultilevel"/>
    <w:tmpl w:val="A5DC7E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A9"/>
    <w:rsid w:val="00022E4A"/>
    <w:rsid w:val="00026028"/>
    <w:rsid w:val="00036C00"/>
    <w:rsid w:val="00042C19"/>
    <w:rsid w:val="00054302"/>
    <w:rsid w:val="0006347E"/>
    <w:rsid w:val="00094B38"/>
    <w:rsid w:val="000A26C1"/>
    <w:rsid w:val="000A6394"/>
    <w:rsid w:val="000B7FED"/>
    <w:rsid w:val="000C038A"/>
    <w:rsid w:val="000C6598"/>
    <w:rsid w:val="000C774B"/>
    <w:rsid w:val="000D44B3"/>
    <w:rsid w:val="000D6C25"/>
    <w:rsid w:val="00111C37"/>
    <w:rsid w:val="001141C8"/>
    <w:rsid w:val="001301B9"/>
    <w:rsid w:val="0013177A"/>
    <w:rsid w:val="00134C93"/>
    <w:rsid w:val="001357DC"/>
    <w:rsid w:val="001375B5"/>
    <w:rsid w:val="00145D43"/>
    <w:rsid w:val="00156413"/>
    <w:rsid w:val="00170442"/>
    <w:rsid w:val="00192C46"/>
    <w:rsid w:val="001A08B3"/>
    <w:rsid w:val="001A09A3"/>
    <w:rsid w:val="001A433F"/>
    <w:rsid w:val="001A7B60"/>
    <w:rsid w:val="001B52F0"/>
    <w:rsid w:val="001B7A65"/>
    <w:rsid w:val="001C7E3E"/>
    <w:rsid w:val="001E41F3"/>
    <w:rsid w:val="001F6FCC"/>
    <w:rsid w:val="002118AB"/>
    <w:rsid w:val="00212350"/>
    <w:rsid w:val="002160BA"/>
    <w:rsid w:val="0022210B"/>
    <w:rsid w:val="00223F49"/>
    <w:rsid w:val="00235975"/>
    <w:rsid w:val="00253FEE"/>
    <w:rsid w:val="0025709B"/>
    <w:rsid w:val="0026004D"/>
    <w:rsid w:val="002640DD"/>
    <w:rsid w:val="002670A4"/>
    <w:rsid w:val="00275D12"/>
    <w:rsid w:val="00281600"/>
    <w:rsid w:val="002847A3"/>
    <w:rsid w:val="00284FEB"/>
    <w:rsid w:val="002860C4"/>
    <w:rsid w:val="002B1EDD"/>
    <w:rsid w:val="002B2F55"/>
    <w:rsid w:val="002B5741"/>
    <w:rsid w:val="002D362B"/>
    <w:rsid w:val="002E472E"/>
    <w:rsid w:val="00305409"/>
    <w:rsid w:val="00310218"/>
    <w:rsid w:val="00317F09"/>
    <w:rsid w:val="00323186"/>
    <w:rsid w:val="00336908"/>
    <w:rsid w:val="00344BA6"/>
    <w:rsid w:val="00344D50"/>
    <w:rsid w:val="00355C21"/>
    <w:rsid w:val="003609EF"/>
    <w:rsid w:val="0036231A"/>
    <w:rsid w:val="00370379"/>
    <w:rsid w:val="00374DD4"/>
    <w:rsid w:val="00380ED5"/>
    <w:rsid w:val="00397826"/>
    <w:rsid w:val="003A22C0"/>
    <w:rsid w:val="003A3CA7"/>
    <w:rsid w:val="003B4E22"/>
    <w:rsid w:val="003C6CFC"/>
    <w:rsid w:val="003D0726"/>
    <w:rsid w:val="003E1A36"/>
    <w:rsid w:val="003E6E1E"/>
    <w:rsid w:val="003F3535"/>
    <w:rsid w:val="00410371"/>
    <w:rsid w:val="004128E6"/>
    <w:rsid w:val="004242F1"/>
    <w:rsid w:val="0042485C"/>
    <w:rsid w:val="0043131B"/>
    <w:rsid w:val="00440885"/>
    <w:rsid w:val="00444BD2"/>
    <w:rsid w:val="00456C7A"/>
    <w:rsid w:val="00463A50"/>
    <w:rsid w:val="0047094B"/>
    <w:rsid w:val="00477785"/>
    <w:rsid w:val="00480D25"/>
    <w:rsid w:val="0048432F"/>
    <w:rsid w:val="004A224E"/>
    <w:rsid w:val="004B75B7"/>
    <w:rsid w:val="004D511C"/>
    <w:rsid w:val="004D5AF7"/>
    <w:rsid w:val="004E3D5A"/>
    <w:rsid w:val="00512666"/>
    <w:rsid w:val="0051580D"/>
    <w:rsid w:val="00516F0C"/>
    <w:rsid w:val="00547111"/>
    <w:rsid w:val="00562F49"/>
    <w:rsid w:val="005705B8"/>
    <w:rsid w:val="005746E7"/>
    <w:rsid w:val="00592D74"/>
    <w:rsid w:val="00593F28"/>
    <w:rsid w:val="005D5A8F"/>
    <w:rsid w:val="005E2C44"/>
    <w:rsid w:val="005E4EC0"/>
    <w:rsid w:val="005E5CCE"/>
    <w:rsid w:val="005F4436"/>
    <w:rsid w:val="006175F5"/>
    <w:rsid w:val="00621188"/>
    <w:rsid w:val="006257ED"/>
    <w:rsid w:val="00631981"/>
    <w:rsid w:val="00646A71"/>
    <w:rsid w:val="00650001"/>
    <w:rsid w:val="0066499D"/>
    <w:rsid w:val="00665C47"/>
    <w:rsid w:val="00695808"/>
    <w:rsid w:val="00697AA1"/>
    <w:rsid w:val="006A7E95"/>
    <w:rsid w:val="006B0FCF"/>
    <w:rsid w:val="006B3C17"/>
    <w:rsid w:val="006B46FB"/>
    <w:rsid w:val="006B48BC"/>
    <w:rsid w:val="006D1D69"/>
    <w:rsid w:val="006D3308"/>
    <w:rsid w:val="006E21FB"/>
    <w:rsid w:val="006E352D"/>
    <w:rsid w:val="006E6C23"/>
    <w:rsid w:val="007032C7"/>
    <w:rsid w:val="007107DB"/>
    <w:rsid w:val="007255FD"/>
    <w:rsid w:val="00731679"/>
    <w:rsid w:val="00737739"/>
    <w:rsid w:val="00745BF0"/>
    <w:rsid w:val="00746CCD"/>
    <w:rsid w:val="00760916"/>
    <w:rsid w:val="007617D9"/>
    <w:rsid w:val="00792342"/>
    <w:rsid w:val="007977A8"/>
    <w:rsid w:val="007B512A"/>
    <w:rsid w:val="007B6F59"/>
    <w:rsid w:val="007C2097"/>
    <w:rsid w:val="007C3286"/>
    <w:rsid w:val="007D6A07"/>
    <w:rsid w:val="007F7259"/>
    <w:rsid w:val="00800565"/>
    <w:rsid w:val="008040A8"/>
    <w:rsid w:val="00806399"/>
    <w:rsid w:val="00814331"/>
    <w:rsid w:val="008279FA"/>
    <w:rsid w:val="00841DA2"/>
    <w:rsid w:val="00842BC6"/>
    <w:rsid w:val="00851EF6"/>
    <w:rsid w:val="008535B7"/>
    <w:rsid w:val="008626E7"/>
    <w:rsid w:val="00870EE7"/>
    <w:rsid w:val="008863B9"/>
    <w:rsid w:val="008949CD"/>
    <w:rsid w:val="00895527"/>
    <w:rsid w:val="008A45A6"/>
    <w:rsid w:val="008B7086"/>
    <w:rsid w:val="008E58DC"/>
    <w:rsid w:val="008F3789"/>
    <w:rsid w:val="008F686C"/>
    <w:rsid w:val="009008B1"/>
    <w:rsid w:val="009148DE"/>
    <w:rsid w:val="00937A5E"/>
    <w:rsid w:val="00941E30"/>
    <w:rsid w:val="009777D9"/>
    <w:rsid w:val="00991B88"/>
    <w:rsid w:val="009A5753"/>
    <w:rsid w:val="009A579D"/>
    <w:rsid w:val="009B0C3B"/>
    <w:rsid w:val="009C3ADF"/>
    <w:rsid w:val="009E173C"/>
    <w:rsid w:val="009E3297"/>
    <w:rsid w:val="009E3609"/>
    <w:rsid w:val="009E4470"/>
    <w:rsid w:val="009E58D9"/>
    <w:rsid w:val="009E614F"/>
    <w:rsid w:val="009F734F"/>
    <w:rsid w:val="00A1055C"/>
    <w:rsid w:val="00A15C2C"/>
    <w:rsid w:val="00A227D3"/>
    <w:rsid w:val="00A246B6"/>
    <w:rsid w:val="00A27E1B"/>
    <w:rsid w:val="00A32F63"/>
    <w:rsid w:val="00A34937"/>
    <w:rsid w:val="00A47E70"/>
    <w:rsid w:val="00A50CF0"/>
    <w:rsid w:val="00A5246A"/>
    <w:rsid w:val="00A56C44"/>
    <w:rsid w:val="00A7671C"/>
    <w:rsid w:val="00A80A8A"/>
    <w:rsid w:val="00A92ADA"/>
    <w:rsid w:val="00A93437"/>
    <w:rsid w:val="00A974E5"/>
    <w:rsid w:val="00AA2CBC"/>
    <w:rsid w:val="00AB3A67"/>
    <w:rsid w:val="00AC5820"/>
    <w:rsid w:val="00AC699E"/>
    <w:rsid w:val="00AD1CD8"/>
    <w:rsid w:val="00AF38CD"/>
    <w:rsid w:val="00B15AC8"/>
    <w:rsid w:val="00B258BB"/>
    <w:rsid w:val="00B51C00"/>
    <w:rsid w:val="00B67B97"/>
    <w:rsid w:val="00B81764"/>
    <w:rsid w:val="00B968C8"/>
    <w:rsid w:val="00B970BA"/>
    <w:rsid w:val="00BA32E8"/>
    <w:rsid w:val="00BA3EC5"/>
    <w:rsid w:val="00BA51D9"/>
    <w:rsid w:val="00BB3A4E"/>
    <w:rsid w:val="00BB5DFC"/>
    <w:rsid w:val="00BB6F9B"/>
    <w:rsid w:val="00BD279D"/>
    <w:rsid w:val="00BD6BB8"/>
    <w:rsid w:val="00C068AF"/>
    <w:rsid w:val="00C32A09"/>
    <w:rsid w:val="00C350C5"/>
    <w:rsid w:val="00C462F9"/>
    <w:rsid w:val="00C46B54"/>
    <w:rsid w:val="00C5019A"/>
    <w:rsid w:val="00C66BA2"/>
    <w:rsid w:val="00C95985"/>
    <w:rsid w:val="00CA3B19"/>
    <w:rsid w:val="00CB6EB9"/>
    <w:rsid w:val="00CC5026"/>
    <w:rsid w:val="00CC68D0"/>
    <w:rsid w:val="00CC7075"/>
    <w:rsid w:val="00CE547C"/>
    <w:rsid w:val="00CE7739"/>
    <w:rsid w:val="00CF18A2"/>
    <w:rsid w:val="00D03794"/>
    <w:rsid w:val="00D03F9A"/>
    <w:rsid w:val="00D06D51"/>
    <w:rsid w:val="00D163C2"/>
    <w:rsid w:val="00D2466A"/>
    <w:rsid w:val="00D24991"/>
    <w:rsid w:val="00D36668"/>
    <w:rsid w:val="00D50255"/>
    <w:rsid w:val="00D55B66"/>
    <w:rsid w:val="00D57640"/>
    <w:rsid w:val="00D652BA"/>
    <w:rsid w:val="00D66520"/>
    <w:rsid w:val="00D72BEA"/>
    <w:rsid w:val="00D8754F"/>
    <w:rsid w:val="00D96A7C"/>
    <w:rsid w:val="00D96B61"/>
    <w:rsid w:val="00DA5F2B"/>
    <w:rsid w:val="00DA78D3"/>
    <w:rsid w:val="00DC62D3"/>
    <w:rsid w:val="00DE34CF"/>
    <w:rsid w:val="00DE7626"/>
    <w:rsid w:val="00DF0263"/>
    <w:rsid w:val="00DF72C2"/>
    <w:rsid w:val="00E057DF"/>
    <w:rsid w:val="00E13F3D"/>
    <w:rsid w:val="00E252E0"/>
    <w:rsid w:val="00E259B2"/>
    <w:rsid w:val="00E34898"/>
    <w:rsid w:val="00E35A66"/>
    <w:rsid w:val="00E47D64"/>
    <w:rsid w:val="00E57BE7"/>
    <w:rsid w:val="00E6157C"/>
    <w:rsid w:val="00E70032"/>
    <w:rsid w:val="00E8004F"/>
    <w:rsid w:val="00E8160D"/>
    <w:rsid w:val="00E92797"/>
    <w:rsid w:val="00E97965"/>
    <w:rsid w:val="00EA388B"/>
    <w:rsid w:val="00EA45BE"/>
    <w:rsid w:val="00EA77D6"/>
    <w:rsid w:val="00EB09B7"/>
    <w:rsid w:val="00EB295A"/>
    <w:rsid w:val="00EC201F"/>
    <w:rsid w:val="00EE7D7C"/>
    <w:rsid w:val="00F2511A"/>
    <w:rsid w:val="00F25263"/>
    <w:rsid w:val="00F25D98"/>
    <w:rsid w:val="00F300FB"/>
    <w:rsid w:val="00F41819"/>
    <w:rsid w:val="00F47884"/>
    <w:rsid w:val="00F71591"/>
    <w:rsid w:val="00F76AA1"/>
    <w:rsid w:val="00F82F38"/>
    <w:rsid w:val="00F966B7"/>
    <w:rsid w:val="00FB5E70"/>
    <w:rsid w:val="00FB6386"/>
    <w:rsid w:val="00FC79FD"/>
    <w:rsid w:val="00FD08D3"/>
    <w:rsid w:val="00FF1F7A"/>
    <w:rsid w:val="00FF3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444BD2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1375B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09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7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8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mohit.kanchan@keysight.com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mailto:Hans.Rohnert@rohde-schwarz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FF87F7-DF00-44B2-8C5E-F8F351586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886</Words>
  <Characters>4879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5754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Carlos A N</cp:lastModifiedBy>
  <cp:revision>2</cp:revision>
  <cp:lastPrinted>1900-01-01T00:00:00Z</cp:lastPrinted>
  <dcterms:created xsi:type="dcterms:W3CDTF">2021-04-29T17:12:00Z</dcterms:created>
  <dcterms:modified xsi:type="dcterms:W3CDTF">2021-04-29T17:12:00Z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