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2BF52" w14:textId="77777777" w:rsidR="00233ACA" w:rsidRDefault="00233ACA" w:rsidP="00233A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R5s210482</w:t>
        </w:r>
      </w:fldSimple>
    </w:p>
    <w:p w14:paraId="76726B47" w14:textId="77777777" w:rsidR="00233ACA" w:rsidRDefault="00233ACA" w:rsidP="00233AC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3ACA" w14:paraId="3FDF2444" w14:textId="77777777" w:rsidTr="000237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A6F5E" w14:textId="77777777" w:rsidR="00233ACA" w:rsidRDefault="00233ACA" w:rsidP="000237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33ACA" w14:paraId="1F925759" w14:textId="77777777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7F2A9A" w14:textId="77777777" w:rsidR="00233ACA" w:rsidRDefault="00233ACA" w:rsidP="000237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33ACA" w14:paraId="1217BCD6" w14:textId="77777777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2DBF7B" w14:textId="77777777" w:rsidR="00233ACA" w:rsidRDefault="00233ACA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ACA" w14:paraId="410E2737" w14:textId="77777777" w:rsidTr="00023740">
        <w:tc>
          <w:tcPr>
            <w:tcW w:w="142" w:type="dxa"/>
            <w:tcBorders>
              <w:left w:val="single" w:sz="4" w:space="0" w:color="auto"/>
            </w:tcBorders>
          </w:tcPr>
          <w:p w14:paraId="33B4077A" w14:textId="77777777" w:rsidR="00233ACA" w:rsidRDefault="00233ACA" w:rsidP="000237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8FB3D5" w14:textId="77777777" w:rsidR="00233ACA" w:rsidRPr="00410371" w:rsidRDefault="00233ACA" w:rsidP="000237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4FF2A40E" w14:textId="77777777" w:rsidR="00233ACA" w:rsidRDefault="00233ACA" w:rsidP="000237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8C9756" w14:textId="77777777" w:rsidR="00233ACA" w:rsidRPr="00410371" w:rsidRDefault="00233ACA" w:rsidP="0002374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4603</w:t>
              </w:r>
            </w:fldSimple>
          </w:p>
        </w:tc>
        <w:tc>
          <w:tcPr>
            <w:tcW w:w="709" w:type="dxa"/>
          </w:tcPr>
          <w:p w14:paraId="6E968772" w14:textId="77777777" w:rsidR="00233ACA" w:rsidRDefault="00233ACA" w:rsidP="000237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D70C03" w14:textId="77777777" w:rsidR="00233ACA" w:rsidRPr="00410371" w:rsidRDefault="00233ACA" w:rsidP="000237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7F4A2A3" w14:textId="77777777" w:rsidR="00233ACA" w:rsidRDefault="00233ACA" w:rsidP="000237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100F00" w14:textId="77777777" w:rsidR="00233ACA" w:rsidRPr="00410371" w:rsidRDefault="00233ACA" w:rsidP="000237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1C26ED" w14:textId="77777777" w:rsidR="00233ACA" w:rsidRDefault="00233ACA" w:rsidP="00023740">
            <w:pPr>
              <w:pStyle w:val="CRCoverPage"/>
              <w:spacing w:after="0"/>
              <w:rPr>
                <w:noProof/>
              </w:rPr>
            </w:pPr>
          </w:p>
        </w:tc>
      </w:tr>
      <w:tr w:rsidR="00233ACA" w14:paraId="35212D33" w14:textId="77777777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35001" w14:textId="77777777" w:rsidR="00233ACA" w:rsidRDefault="00233ACA" w:rsidP="00023740">
            <w:pPr>
              <w:pStyle w:val="CRCoverPage"/>
              <w:spacing w:after="0"/>
              <w:rPr>
                <w:noProof/>
              </w:rPr>
            </w:pPr>
          </w:p>
        </w:tc>
      </w:tr>
      <w:tr w:rsidR="00233ACA" w14:paraId="44FEBD63" w14:textId="77777777" w:rsidTr="000237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CFDA83" w14:textId="77777777" w:rsidR="00233ACA" w:rsidRPr="00F25D98" w:rsidRDefault="00233ACA" w:rsidP="000237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33ACA" w14:paraId="537D08F4" w14:textId="77777777" w:rsidTr="00023740">
        <w:tc>
          <w:tcPr>
            <w:tcW w:w="9641" w:type="dxa"/>
            <w:gridSpan w:val="9"/>
          </w:tcPr>
          <w:p w14:paraId="7BB46B15" w14:textId="77777777" w:rsidR="00233ACA" w:rsidRDefault="00233ACA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CD4A16" w14:textId="77777777" w:rsidR="00233ACA" w:rsidRDefault="00233ACA" w:rsidP="00233A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3ACA" w14:paraId="10FC8EFA" w14:textId="77777777" w:rsidTr="00023740">
        <w:tc>
          <w:tcPr>
            <w:tcW w:w="2835" w:type="dxa"/>
          </w:tcPr>
          <w:p w14:paraId="24A018D8" w14:textId="77777777" w:rsidR="00233ACA" w:rsidRDefault="00233ACA" w:rsidP="000237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E5CAD8" w14:textId="77777777" w:rsidR="00233ACA" w:rsidRDefault="00233ACA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A3990A" w14:textId="77777777" w:rsidR="00233ACA" w:rsidRDefault="00233ACA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32BC92" w14:textId="77777777" w:rsidR="00233ACA" w:rsidRDefault="00233ACA" w:rsidP="000237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8FFC3" w14:textId="77777777" w:rsidR="00233ACA" w:rsidRDefault="00233ACA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F8A3B1" w14:textId="77777777" w:rsidR="00233ACA" w:rsidRDefault="00233ACA" w:rsidP="000237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ACC4EC" w14:textId="77777777" w:rsidR="00233ACA" w:rsidRDefault="00233ACA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0B62E2" w14:textId="77777777" w:rsidR="00233ACA" w:rsidRDefault="00233ACA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DD4714" w14:textId="77777777" w:rsidR="00233ACA" w:rsidRDefault="00233ACA" w:rsidP="000237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05D5F3" w14:textId="77777777" w:rsidR="00233ACA" w:rsidRDefault="00233ACA" w:rsidP="00233A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3ACA" w14:paraId="6F822EF2" w14:textId="77777777" w:rsidTr="00023740">
        <w:tc>
          <w:tcPr>
            <w:tcW w:w="9640" w:type="dxa"/>
            <w:gridSpan w:val="11"/>
          </w:tcPr>
          <w:p w14:paraId="2EEDAFE8" w14:textId="77777777" w:rsidR="00233ACA" w:rsidRDefault="00233ACA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ACA" w14:paraId="4B033345" w14:textId="77777777" w:rsidTr="000237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4FE7AE" w14:textId="77777777" w:rsidR="00233ACA" w:rsidRDefault="00233ACA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780276" w14:textId="77777777" w:rsidR="00233ACA" w:rsidRDefault="00233ACA" w:rsidP="000237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fl_UTRAN_InitializeSIB11</w:t>
              </w:r>
            </w:fldSimple>
          </w:p>
        </w:tc>
      </w:tr>
      <w:tr w:rsidR="00233ACA" w14:paraId="2921675E" w14:textId="77777777" w:rsidTr="00023740">
        <w:tc>
          <w:tcPr>
            <w:tcW w:w="1843" w:type="dxa"/>
            <w:tcBorders>
              <w:left w:val="single" w:sz="4" w:space="0" w:color="auto"/>
            </w:tcBorders>
          </w:tcPr>
          <w:p w14:paraId="54D2C611" w14:textId="77777777" w:rsidR="00233ACA" w:rsidRDefault="00233ACA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055883" w14:textId="77777777" w:rsidR="00233ACA" w:rsidRDefault="00233ACA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ACA" w14:paraId="7EADFC1A" w14:textId="77777777" w:rsidTr="00023740">
        <w:tc>
          <w:tcPr>
            <w:tcW w:w="1843" w:type="dxa"/>
            <w:tcBorders>
              <w:left w:val="single" w:sz="4" w:space="0" w:color="auto"/>
            </w:tcBorders>
          </w:tcPr>
          <w:p w14:paraId="01874975" w14:textId="77777777" w:rsidR="00233ACA" w:rsidRDefault="00233ACA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19CBD8" w14:textId="77777777" w:rsidR="00233ACA" w:rsidRDefault="00233ACA" w:rsidP="000237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33ACA" w14:paraId="7E11FE55" w14:textId="77777777" w:rsidTr="00023740">
        <w:tc>
          <w:tcPr>
            <w:tcW w:w="1843" w:type="dxa"/>
            <w:tcBorders>
              <w:left w:val="single" w:sz="4" w:space="0" w:color="auto"/>
            </w:tcBorders>
          </w:tcPr>
          <w:p w14:paraId="73AD668E" w14:textId="77777777" w:rsidR="00233ACA" w:rsidRDefault="00233ACA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445231" w14:textId="77777777" w:rsidR="00233ACA" w:rsidRDefault="00233ACA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33ACA" w14:paraId="680C4CD8" w14:textId="77777777" w:rsidTr="00023740">
        <w:tc>
          <w:tcPr>
            <w:tcW w:w="1843" w:type="dxa"/>
            <w:tcBorders>
              <w:left w:val="single" w:sz="4" w:space="0" w:color="auto"/>
            </w:tcBorders>
          </w:tcPr>
          <w:p w14:paraId="13570F99" w14:textId="77777777" w:rsidR="00233ACA" w:rsidRDefault="00233ACA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E18DB" w14:textId="77777777" w:rsidR="00233ACA" w:rsidRDefault="00233ACA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ACA" w14:paraId="1A63AECB" w14:textId="77777777" w:rsidTr="00023740">
        <w:tc>
          <w:tcPr>
            <w:tcW w:w="1843" w:type="dxa"/>
            <w:tcBorders>
              <w:left w:val="single" w:sz="4" w:space="0" w:color="auto"/>
            </w:tcBorders>
          </w:tcPr>
          <w:p w14:paraId="3AECD8A7" w14:textId="77777777" w:rsidR="00233ACA" w:rsidRDefault="00233ACA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4064DF" w14:textId="77777777" w:rsidR="00233ACA" w:rsidRDefault="00233ACA" w:rsidP="000237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06A8F8F" w14:textId="77777777" w:rsidR="00233ACA" w:rsidRDefault="00233ACA" w:rsidP="000237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1244E7" w14:textId="77777777" w:rsidR="00233ACA" w:rsidRDefault="00233ACA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EA3799" w14:textId="77777777" w:rsidR="00233ACA" w:rsidRDefault="00233ACA" w:rsidP="000237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2021-04-20</w:t>
              </w:r>
            </w:fldSimple>
          </w:p>
        </w:tc>
      </w:tr>
      <w:tr w:rsidR="00233ACA" w14:paraId="6F26E4D2" w14:textId="77777777" w:rsidTr="00023740">
        <w:tc>
          <w:tcPr>
            <w:tcW w:w="1843" w:type="dxa"/>
            <w:tcBorders>
              <w:left w:val="single" w:sz="4" w:space="0" w:color="auto"/>
            </w:tcBorders>
          </w:tcPr>
          <w:p w14:paraId="7D355CC9" w14:textId="77777777" w:rsidR="00233ACA" w:rsidRDefault="00233ACA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59052" w14:textId="77777777" w:rsidR="00233ACA" w:rsidRDefault="00233ACA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EE52A9" w14:textId="77777777" w:rsidR="00233ACA" w:rsidRDefault="00233ACA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E5F211" w14:textId="77777777" w:rsidR="00233ACA" w:rsidRDefault="00233ACA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844A64" w14:textId="77777777" w:rsidR="00233ACA" w:rsidRDefault="00233ACA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ACA" w14:paraId="49EB6AC7" w14:textId="77777777" w:rsidTr="000237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254E4A" w14:textId="77777777" w:rsidR="00233ACA" w:rsidRDefault="00233ACA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394C6B" w14:textId="77777777" w:rsidR="00233ACA" w:rsidRDefault="00233ACA" w:rsidP="000237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356F0D" w14:textId="77777777" w:rsidR="00233ACA" w:rsidRDefault="00233ACA" w:rsidP="000237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218D1" w14:textId="77777777" w:rsidR="00233ACA" w:rsidRDefault="00233ACA" w:rsidP="000237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AEF49F" w14:textId="77777777" w:rsidR="00233ACA" w:rsidRDefault="00233ACA" w:rsidP="000237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233ACA" w14:paraId="33076937" w14:textId="77777777" w:rsidTr="000237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6C2729" w14:textId="77777777" w:rsidR="00233ACA" w:rsidRDefault="00233ACA" w:rsidP="000237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274C0D" w14:textId="77777777" w:rsidR="00233ACA" w:rsidRDefault="00233ACA" w:rsidP="000237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9D67BC" w14:textId="77777777" w:rsidR="00233ACA" w:rsidRDefault="00233ACA" w:rsidP="000237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A18F68" w14:textId="77777777" w:rsidR="00233ACA" w:rsidRPr="007C2097" w:rsidRDefault="00233ACA" w:rsidP="000237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3ACA" w14:paraId="79A6F28C" w14:textId="77777777" w:rsidTr="00023740">
        <w:tc>
          <w:tcPr>
            <w:tcW w:w="1843" w:type="dxa"/>
          </w:tcPr>
          <w:p w14:paraId="3E5C340E" w14:textId="77777777" w:rsidR="00233ACA" w:rsidRDefault="00233ACA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45C517" w14:textId="77777777" w:rsidR="00233ACA" w:rsidRDefault="00233ACA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ACA" w14:paraId="4980A58E" w14:textId="77777777" w:rsidTr="000237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B3D3FB" w14:textId="77777777" w:rsidR="00233ACA" w:rsidRDefault="00233ACA" w:rsidP="00233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8060B" w14:textId="77777777" w:rsidR="00233ACA" w:rsidRDefault="00233ACA" w:rsidP="00233ACA">
            <w:pPr>
              <w:rPr>
                <w:rFonts w:ascii="Arial" w:hAnsi="Arial" w:cs="Arial"/>
                <w:lang w:val="en-US"/>
              </w:rPr>
            </w:pPr>
            <w:r w:rsidRPr="00423341">
              <w:rPr>
                <w:rFonts w:ascii="Arial" w:hAnsi="Arial" w:cs="Arial"/>
                <w:lang w:val="en-US"/>
              </w:rPr>
              <w:t xml:space="preserve">The function fl_UTRAN_InitializeSIB11returns 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UTRAN_CellInfoList_Type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 xml:space="preserve">, which is at present a fixed length of 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tsc_UTRAN_NumberOfCells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>, which is set to value 8.</w:t>
            </w:r>
          </w:p>
          <w:p w14:paraId="676CC73C" w14:textId="77777777" w:rsidR="00233ACA" w:rsidRPr="00423341" w:rsidRDefault="00233ACA" w:rsidP="00233ACA">
            <w:pPr>
              <w:rPr>
                <w:rFonts w:ascii="Arial" w:hAnsi="Arial" w:cs="Arial"/>
                <w:lang w:val="en-US"/>
              </w:rPr>
            </w:pPr>
            <w:r w:rsidRPr="00423341">
              <w:rPr>
                <w:rFonts w:ascii="Arial" w:hAnsi="Arial" w:cs="Arial"/>
                <w:lang w:val="en-US"/>
              </w:rPr>
              <w:t xml:space="preserve">Within this function variable var template (value) 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UTRAN_CellInfoList_Type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23341">
              <w:rPr>
                <w:rFonts w:ascii="Arial" w:hAnsi="Arial" w:cs="Arial"/>
                <w:lang w:val="en-US"/>
              </w:rPr>
              <w:t>CellList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23341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p_CellList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 xml:space="preserve">; is declared which is updated only for 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utran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 xml:space="preserve"> cells 5,7,8,and 9.</w:t>
            </w:r>
          </w:p>
          <w:p w14:paraId="53243092" w14:textId="77777777" w:rsidR="00233ACA" w:rsidRPr="00423341" w:rsidRDefault="00233ACA" w:rsidP="00233ACA">
            <w:pPr>
              <w:rPr>
                <w:rFonts w:ascii="Arial" w:hAnsi="Arial" w:cs="Arial"/>
                <w:lang w:val="en-US"/>
              </w:rPr>
            </w:pPr>
            <w:r w:rsidRPr="00423341">
              <w:rPr>
                <w:rFonts w:ascii="Arial" w:hAnsi="Arial" w:cs="Arial"/>
                <w:lang w:val="en-US"/>
              </w:rPr>
              <w:t>Thus, by the time this variable (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v_CellList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 xml:space="preserve">) is returned, it contains 4 elements, leaving the other 4 elements uninitialized. </w:t>
            </w:r>
          </w:p>
          <w:p w14:paraId="2E6840D5" w14:textId="77777777" w:rsidR="00233ACA" w:rsidRPr="00423341" w:rsidRDefault="00233ACA" w:rsidP="00233ACA">
            <w:pPr>
              <w:rPr>
                <w:rFonts w:ascii="Arial" w:hAnsi="Arial" w:cs="Arial"/>
                <w:lang w:val="en-US"/>
              </w:rPr>
            </w:pPr>
            <w:r w:rsidRPr="00423341">
              <w:rPr>
                <w:rFonts w:ascii="Arial" w:hAnsi="Arial" w:cs="Arial"/>
                <w:lang w:val="en-US"/>
              </w:rPr>
              <w:t xml:space="preserve">But the TTCN expects the full list to be returned, that is value of 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tsc_UTRAN_NumberOfCells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 xml:space="preserve">. </w:t>
            </w:r>
          </w:p>
          <w:p w14:paraId="708C0584" w14:textId="77777777" w:rsidR="00233ACA" w:rsidRDefault="00233ACA" w:rsidP="00233ACA">
            <w:pPr>
              <w:rPr>
                <w:rFonts w:ascii="Arial" w:hAnsi="Arial" w:cs="Arial"/>
                <w:lang w:val="en-US"/>
              </w:rPr>
            </w:pPr>
            <w:r w:rsidRPr="00423341">
              <w:rPr>
                <w:rFonts w:ascii="Arial" w:hAnsi="Arial" w:cs="Arial"/>
                <w:lang w:val="en-US"/>
              </w:rPr>
              <w:t xml:space="preserve">Since 4 elements are un-initialized at the time of returning 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23341">
              <w:rPr>
                <w:rFonts w:ascii="Arial" w:hAnsi="Arial" w:cs="Arial"/>
                <w:lang w:val="en-US"/>
              </w:rPr>
              <w:t>CellList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 xml:space="preserve"> ,</w:t>
            </w:r>
            <w:proofErr w:type="gramEnd"/>
            <w:r w:rsidRPr="00423341">
              <w:rPr>
                <w:rFonts w:ascii="Arial" w:hAnsi="Arial" w:cs="Arial"/>
                <w:lang w:val="en-US"/>
              </w:rPr>
              <w:t xml:space="preserve"> this causes a runtime error as this variable is being returned with un-initialized values.</w:t>
            </w:r>
          </w:p>
          <w:p w14:paraId="46BC8680" w14:textId="77777777" w:rsidR="00233ACA" w:rsidRPr="0032541E" w:rsidRDefault="00233ACA" w:rsidP="00233ACA">
            <w:pPr>
              <w:rPr>
                <w:noProof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This needs to be corrected.</w:t>
            </w:r>
            <w:r w:rsidRPr="0032541E">
              <w:rPr>
                <w:noProof/>
                <w:lang w:val="en-US"/>
              </w:rPr>
              <w:t xml:space="preserve"> </w:t>
            </w:r>
          </w:p>
        </w:tc>
      </w:tr>
      <w:tr w:rsidR="00233ACA" w14:paraId="4F1395E1" w14:textId="77777777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C163F" w14:textId="77777777" w:rsidR="00233ACA" w:rsidRDefault="00233ACA" w:rsidP="00233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CE4AAC" w14:textId="77777777" w:rsidR="00233ACA" w:rsidRDefault="00233ACA" w:rsidP="00233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ACA" w14:paraId="13E51AAB" w14:textId="77777777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9BA12" w14:textId="77777777" w:rsidR="00233ACA" w:rsidRDefault="00233ACA" w:rsidP="00233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141C82" w14:textId="77777777" w:rsidR="00233ACA" w:rsidRDefault="00233ACA" w:rsidP="00233AC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Instead of declaring v_CellList tobe of type template (value), declared it to be of type UTRAN_CellInfoList_Type.</w:t>
            </w:r>
          </w:p>
          <w:p w14:paraId="4A966425" w14:textId="77777777" w:rsidR="00233ACA" w:rsidRDefault="00233ACA" w:rsidP="00233AC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Also instead of assigninh v_CellList[x] := v_SysInfoType11;, assigned v_CellList[x] := valueof(v_SysInfoType11);</w:t>
            </w:r>
          </w:p>
          <w:p w14:paraId="068CACC5" w14:textId="77777777" w:rsidR="00233ACA" w:rsidRDefault="00233ACA" w:rsidP="00233AC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5DCCC66D" w14:textId="77777777" w:rsidR="00233ACA" w:rsidRPr="00000E10" w:rsidRDefault="00233ACA" w:rsidP="00233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233ACA" w14:paraId="41EEB749" w14:textId="77777777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CC825" w14:textId="77777777" w:rsidR="00233ACA" w:rsidRDefault="00233ACA" w:rsidP="00233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70BDB" w14:textId="77777777" w:rsidR="00233ACA" w:rsidRDefault="00233ACA" w:rsidP="00233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ACA" w14:paraId="064E228C" w14:textId="77777777" w:rsidTr="000237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FA467B" w14:textId="77777777" w:rsidR="00233ACA" w:rsidRDefault="00233ACA" w:rsidP="00233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ECA28" w14:textId="77777777" w:rsidR="00233ACA" w:rsidRDefault="00233ACA" w:rsidP="00233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233ACA" w14:paraId="0ACFF70E" w14:textId="77777777" w:rsidTr="00023740">
        <w:tc>
          <w:tcPr>
            <w:tcW w:w="2694" w:type="dxa"/>
            <w:gridSpan w:val="2"/>
          </w:tcPr>
          <w:p w14:paraId="7E90094E" w14:textId="77777777" w:rsidR="00233ACA" w:rsidRDefault="00233ACA" w:rsidP="00233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C1FB3B" w14:textId="77777777" w:rsidR="00233ACA" w:rsidRDefault="00233ACA" w:rsidP="00233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ACA" w14:paraId="6E0AF47F" w14:textId="77777777" w:rsidTr="000237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4587DC" w14:textId="77777777" w:rsidR="00233ACA" w:rsidRDefault="00233ACA" w:rsidP="00233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79F077" w14:textId="77777777" w:rsidR="00233ACA" w:rsidRDefault="00233ACA" w:rsidP="00233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LTE-UTRAN testcases</w:t>
            </w:r>
          </w:p>
        </w:tc>
      </w:tr>
      <w:tr w:rsidR="00233ACA" w14:paraId="4C0A8AB4" w14:textId="77777777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2A24D" w14:textId="77777777" w:rsidR="00233ACA" w:rsidRDefault="00233ACA" w:rsidP="00233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928AF" w14:textId="77777777" w:rsidR="00233ACA" w:rsidRDefault="00233ACA" w:rsidP="00233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ACA" w14:paraId="3620F327" w14:textId="77777777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80005" w14:textId="77777777" w:rsidR="00233ACA" w:rsidRDefault="00233ACA" w:rsidP="00233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5977B" w14:textId="77777777" w:rsidR="00233ACA" w:rsidRDefault="00233ACA" w:rsidP="00233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B13774" w14:textId="77777777" w:rsidR="00233ACA" w:rsidRDefault="00233ACA" w:rsidP="00233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A93AF3" w14:textId="77777777" w:rsidR="00233ACA" w:rsidRDefault="00233ACA" w:rsidP="00233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476601" w14:textId="77777777" w:rsidR="00233ACA" w:rsidRDefault="00233ACA" w:rsidP="00233A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3ACA" w14:paraId="1158B391" w14:textId="77777777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D0140" w14:textId="77777777" w:rsidR="00233ACA" w:rsidRDefault="00233ACA" w:rsidP="00233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C5C52C" w14:textId="77777777" w:rsidR="00233ACA" w:rsidRDefault="00233ACA" w:rsidP="00233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A096B" w14:textId="77777777" w:rsidR="00233ACA" w:rsidRDefault="00233ACA" w:rsidP="00233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B81EF3" w14:textId="77777777" w:rsidR="00233ACA" w:rsidRDefault="00233ACA" w:rsidP="00233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87F1ED" w14:textId="77777777" w:rsidR="00233ACA" w:rsidRDefault="00233ACA" w:rsidP="00233A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3ACA" w14:paraId="1E2E5E8B" w14:textId="77777777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D8A6F" w14:textId="77777777" w:rsidR="00233ACA" w:rsidRDefault="00233ACA" w:rsidP="00233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4861D" w14:textId="77777777" w:rsidR="00233ACA" w:rsidRDefault="00233ACA" w:rsidP="00233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9CC73" w14:textId="77777777" w:rsidR="00233ACA" w:rsidRDefault="00233ACA" w:rsidP="00233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24F6F3" w14:textId="77777777" w:rsidR="00233ACA" w:rsidRDefault="00233ACA" w:rsidP="00233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229155" w14:textId="77777777" w:rsidR="00233ACA" w:rsidRDefault="00233ACA" w:rsidP="00233A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3ACA" w14:paraId="26462CB7" w14:textId="77777777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DCD37" w14:textId="77777777" w:rsidR="00233ACA" w:rsidRDefault="00233ACA" w:rsidP="00233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E6A534" w14:textId="77777777" w:rsidR="00233ACA" w:rsidRDefault="00233ACA" w:rsidP="00233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76DD" w14:textId="77777777" w:rsidR="00233ACA" w:rsidRDefault="00233ACA" w:rsidP="00233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48ADE3" w14:textId="77777777" w:rsidR="00233ACA" w:rsidRDefault="00233ACA" w:rsidP="00233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43C0BF" w14:textId="77777777" w:rsidR="00233ACA" w:rsidRDefault="00233ACA" w:rsidP="00233A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3ACA" w14:paraId="2E475806" w14:textId="77777777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E2D56" w14:textId="77777777" w:rsidR="00233ACA" w:rsidRDefault="00233ACA" w:rsidP="00233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E39AD" w14:textId="77777777" w:rsidR="00233ACA" w:rsidRDefault="00233ACA" w:rsidP="00233ACA">
            <w:pPr>
              <w:pStyle w:val="CRCoverPage"/>
              <w:spacing w:after="0"/>
              <w:rPr>
                <w:noProof/>
              </w:rPr>
            </w:pPr>
          </w:p>
        </w:tc>
      </w:tr>
      <w:tr w:rsidR="00233ACA" w14:paraId="265F0586" w14:textId="77777777" w:rsidTr="000237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089E2C" w14:textId="77777777" w:rsidR="00233ACA" w:rsidRDefault="00233ACA" w:rsidP="00233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8B61C" w14:textId="77777777" w:rsidR="00233ACA" w:rsidRDefault="00233ACA" w:rsidP="00233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3ACA" w:rsidRPr="008863B9" w14:paraId="2B98CF59" w14:textId="77777777" w:rsidTr="0002374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63BCC0" w14:textId="77777777" w:rsidR="00233ACA" w:rsidRPr="008863B9" w:rsidRDefault="00233ACA" w:rsidP="00233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4CC7C6" w14:textId="77777777" w:rsidR="00233ACA" w:rsidRPr="008863B9" w:rsidRDefault="00233ACA" w:rsidP="00233A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3ACA" w14:paraId="22F84399" w14:textId="77777777" w:rsidTr="000237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749B3" w14:textId="77777777" w:rsidR="00233ACA" w:rsidRDefault="00233ACA" w:rsidP="00233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0CA0" w14:textId="77777777" w:rsidR="00233ACA" w:rsidRDefault="00233ACA" w:rsidP="00233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460685" w14:textId="77777777" w:rsidR="00233ACA" w:rsidRDefault="00233ACA" w:rsidP="00233ACA">
      <w:pPr>
        <w:rPr>
          <w:noProof/>
        </w:rPr>
      </w:pPr>
    </w:p>
    <w:p w14:paraId="7E74F02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2E388C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982527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733C432D" w14:textId="77777777" w:rsidR="00237A2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37A2C" w:rsidRPr="008E65EF">
        <w:rPr>
          <w:rFonts w:ascii="Arial" w:hAnsi="Arial" w:cs="Arial"/>
          <w:iCs/>
        </w:rPr>
        <w:t>Table of Contents</w:t>
      </w:r>
      <w:r w:rsidR="00237A2C">
        <w:tab/>
      </w:r>
      <w:r w:rsidR="00237A2C">
        <w:fldChar w:fldCharType="begin"/>
      </w:r>
      <w:r w:rsidR="00237A2C">
        <w:instrText xml:space="preserve"> PAGEREF _Toc69825276 \h </w:instrText>
      </w:r>
      <w:r w:rsidR="00237A2C">
        <w:fldChar w:fldCharType="separate"/>
      </w:r>
      <w:r w:rsidR="00237A2C">
        <w:t>3</w:t>
      </w:r>
      <w:r w:rsidR="00237A2C">
        <w:fldChar w:fldCharType="end"/>
      </w:r>
    </w:p>
    <w:p w14:paraId="69E9F9E6" w14:textId="77777777" w:rsidR="00237A2C" w:rsidRDefault="00237A2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E65EF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E65E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_Toc69825277 \h </w:instrText>
      </w:r>
      <w:r>
        <w:fldChar w:fldCharType="separate"/>
      </w:r>
      <w:r>
        <w:t>4</w:t>
      </w:r>
      <w:r>
        <w:fldChar w:fldCharType="end"/>
      </w:r>
    </w:p>
    <w:p w14:paraId="5024E3C4" w14:textId="77777777" w:rsidR="00237A2C" w:rsidRDefault="00237A2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E65EF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E65EF">
        <w:rPr>
          <w:b/>
        </w:rPr>
        <w:t>Correction to fl_UTRAN_InitializeSIB11</w:t>
      </w:r>
      <w:r>
        <w:tab/>
      </w:r>
      <w:r>
        <w:fldChar w:fldCharType="begin"/>
      </w:r>
      <w:r>
        <w:instrText xml:space="preserve"> PAGEREF _Toc69825278 \h </w:instrText>
      </w:r>
      <w:r>
        <w:fldChar w:fldCharType="separate"/>
      </w:r>
      <w:r>
        <w:t>4</w:t>
      </w:r>
      <w:r>
        <w:fldChar w:fldCharType="end"/>
      </w:r>
    </w:p>
    <w:p w14:paraId="3242AFAB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435A0851" w14:textId="77777777" w:rsidR="00446488" w:rsidRDefault="00446488" w:rsidP="00446488"/>
    <w:p w14:paraId="6FFDD30E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9825277"/>
      <w:r w:rsidRPr="00854C55">
        <w:rPr>
          <w:b/>
        </w:rPr>
        <w:t>Corrections required</w:t>
      </w:r>
      <w:bookmarkEnd w:id="2"/>
      <w:bookmarkEnd w:id="3"/>
      <w:bookmarkEnd w:id="4"/>
    </w:p>
    <w:p w14:paraId="7796B2CC" w14:textId="77777777" w:rsidR="00446488" w:rsidRPr="00423341" w:rsidRDefault="00034678" w:rsidP="001D13E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5" w:name="_Toc69825278"/>
      <w:r w:rsidRPr="00423341">
        <w:rPr>
          <w:b/>
          <w:sz w:val="28"/>
          <w:szCs w:val="28"/>
        </w:rPr>
        <w:t xml:space="preserve">Correction to </w:t>
      </w:r>
      <w:r w:rsidR="00290978" w:rsidRPr="00290978">
        <w:rPr>
          <w:b/>
          <w:sz w:val="28"/>
          <w:szCs w:val="28"/>
        </w:rPr>
        <w:t>fl_UTRAN_InitializeSIB11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03F7B263" w14:textId="77777777" w:rsidTr="00E14D7D">
        <w:trPr>
          <w:trHeight w:val="447"/>
        </w:trPr>
        <w:tc>
          <w:tcPr>
            <w:tcW w:w="1985" w:type="dxa"/>
          </w:tcPr>
          <w:p w14:paraId="6B563FE8" w14:textId="77777777"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6DE9499" w14:textId="77777777" w:rsidR="005C576A" w:rsidRPr="00423341" w:rsidRDefault="00290978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290978">
              <w:t>fl_UTRAN_InitializeSIB11</w:t>
            </w:r>
          </w:p>
        </w:tc>
      </w:tr>
      <w:tr w:rsidR="005C576A" w14:paraId="56E7AA6B" w14:textId="77777777" w:rsidTr="00E14D7D">
        <w:trPr>
          <w:trHeight w:val="452"/>
        </w:trPr>
        <w:tc>
          <w:tcPr>
            <w:tcW w:w="1985" w:type="dxa"/>
          </w:tcPr>
          <w:p w14:paraId="50833CA8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5BAD7D1" w14:textId="77777777" w:rsidR="00423341" w:rsidRDefault="00423341" w:rsidP="00423341">
            <w:pPr>
              <w:rPr>
                <w:rFonts w:ascii="Arial" w:hAnsi="Arial" w:cs="Arial"/>
                <w:lang w:val="en-US"/>
              </w:rPr>
            </w:pPr>
            <w:r w:rsidRPr="00423341">
              <w:rPr>
                <w:rFonts w:ascii="Arial" w:hAnsi="Arial" w:cs="Arial"/>
                <w:lang w:val="en-US"/>
              </w:rPr>
              <w:t xml:space="preserve">The function fl_UTRAN_InitializeSIB11returns 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UTRAN_CellInfoList_Type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 xml:space="preserve">, which is at present a fixed length of 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tsc_UTRAN_NumberOfCells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>, which is set to value 8.</w:t>
            </w:r>
          </w:p>
          <w:p w14:paraId="7BF63E25" w14:textId="77777777" w:rsidR="00423341" w:rsidRPr="00423341" w:rsidRDefault="00423341" w:rsidP="00423341">
            <w:pPr>
              <w:rPr>
                <w:rFonts w:ascii="Arial" w:hAnsi="Arial" w:cs="Arial"/>
                <w:lang w:val="en-US"/>
              </w:rPr>
            </w:pPr>
            <w:r w:rsidRPr="00423341">
              <w:rPr>
                <w:rFonts w:ascii="Arial" w:hAnsi="Arial" w:cs="Arial"/>
                <w:lang w:val="en-US"/>
              </w:rPr>
              <w:t xml:space="preserve">Within this function variable var template (value) 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UTRAN_CellInfoList_Type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23341">
              <w:rPr>
                <w:rFonts w:ascii="Arial" w:hAnsi="Arial" w:cs="Arial"/>
                <w:lang w:val="en-US"/>
              </w:rPr>
              <w:t>CellList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23341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p_CellList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 xml:space="preserve">; is declared which is updated only for 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utran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 xml:space="preserve"> cells 5,7,8,and 9.</w:t>
            </w:r>
          </w:p>
          <w:p w14:paraId="30BB0DC0" w14:textId="77777777" w:rsidR="00423341" w:rsidRPr="00423341" w:rsidRDefault="00423341" w:rsidP="00423341">
            <w:pPr>
              <w:rPr>
                <w:rFonts w:ascii="Arial" w:hAnsi="Arial" w:cs="Arial"/>
                <w:lang w:val="en-US"/>
              </w:rPr>
            </w:pPr>
            <w:r w:rsidRPr="00423341">
              <w:rPr>
                <w:rFonts w:ascii="Arial" w:hAnsi="Arial" w:cs="Arial"/>
                <w:lang w:val="en-US"/>
              </w:rPr>
              <w:t>Thus, by the time this variable (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v_CellList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 xml:space="preserve">) is returned, it contains 4 elements, leaving the other 4 elements uninitialized. </w:t>
            </w:r>
          </w:p>
          <w:p w14:paraId="130B3F6B" w14:textId="77777777" w:rsidR="00423341" w:rsidRPr="00423341" w:rsidRDefault="00423341" w:rsidP="00423341">
            <w:pPr>
              <w:rPr>
                <w:rFonts w:ascii="Arial" w:hAnsi="Arial" w:cs="Arial"/>
                <w:lang w:val="en-US"/>
              </w:rPr>
            </w:pPr>
            <w:r w:rsidRPr="00423341">
              <w:rPr>
                <w:rFonts w:ascii="Arial" w:hAnsi="Arial" w:cs="Arial"/>
                <w:lang w:val="en-US"/>
              </w:rPr>
              <w:t xml:space="preserve">But the TTCN expects the full list to be returned, that is value of 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tsc_UTRAN_NumberOfCells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 xml:space="preserve">. </w:t>
            </w:r>
          </w:p>
          <w:p w14:paraId="318C95FB" w14:textId="77777777" w:rsidR="00423341" w:rsidRDefault="00423341" w:rsidP="00423341">
            <w:pPr>
              <w:rPr>
                <w:rFonts w:ascii="Arial" w:hAnsi="Arial" w:cs="Arial"/>
                <w:lang w:val="en-US"/>
              </w:rPr>
            </w:pPr>
            <w:r w:rsidRPr="00423341">
              <w:rPr>
                <w:rFonts w:ascii="Arial" w:hAnsi="Arial" w:cs="Arial"/>
                <w:lang w:val="en-US"/>
              </w:rPr>
              <w:t xml:space="preserve">Since 4 elements are un-initialized at the time of returning </w:t>
            </w:r>
            <w:proofErr w:type="spellStart"/>
            <w:r w:rsidRPr="00423341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23341">
              <w:rPr>
                <w:rFonts w:ascii="Arial" w:hAnsi="Arial" w:cs="Arial"/>
                <w:lang w:val="en-US"/>
              </w:rPr>
              <w:t>CellList</w:t>
            </w:r>
            <w:proofErr w:type="spellEnd"/>
            <w:r w:rsidRPr="00423341">
              <w:rPr>
                <w:rFonts w:ascii="Arial" w:hAnsi="Arial" w:cs="Arial"/>
                <w:lang w:val="en-US"/>
              </w:rPr>
              <w:t xml:space="preserve"> ,</w:t>
            </w:r>
            <w:proofErr w:type="gramEnd"/>
            <w:r w:rsidRPr="00423341">
              <w:rPr>
                <w:rFonts w:ascii="Arial" w:hAnsi="Arial" w:cs="Arial"/>
                <w:lang w:val="en-US"/>
              </w:rPr>
              <w:t xml:space="preserve"> this causes a runtime error as this variable is being returned with un-initialized values.</w:t>
            </w:r>
          </w:p>
          <w:p w14:paraId="79629B2B" w14:textId="77777777" w:rsidR="005C576A" w:rsidRPr="00617F63" w:rsidRDefault="00423341" w:rsidP="00423341">
            <w:pPr>
              <w:pStyle w:val="CRCoverPage"/>
              <w:rPr>
                <w:bCs/>
                <w:lang w:val="en-US"/>
              </w:rPr>
            </w:pPr>
            <w:r>
              <w:rPr>
                <w:rFonts w:cs="Arial"/>
                <w:lang w:val="en-US"/>
              </w:rPr>
              <w:t>This needs to be corrected.</w:t>
            </w:r>
          </w:p>
        </w:tc>
      </w:tr>
      <w:tr w:rsidR="00334177" w14:paraId="0582DEAC" w14:textId="77777777" w:rsidTr="00E14D7D">
        <w:tc>
          <w:tcPr>
            <w:tcW w:w="1985" w:type="dxa"/>
          </w:tcPr>
          <w:p w14:paraId="1081B6FF" w14:textId="77777777" w:rsidR="00334177" w:rsidRPr="00E751F5" w:rsidRDefault="00334177" w:rsidP="0033417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B560C3B" w14:textId="77777777" w:rsidR="00290978" w:rsidRDefault="00290978" w:rsidP="0029097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Instead of declaring v_CellList tobe of type template (value), declared it to be of type UTRAN_CellInfoList_Type.</w:t>
            </w:r>
          </w:p>
          <w:p w14:paraId="0F202B19" w14:textId="77777777" w:rsidR="00290978" w:rsidRDefault="00290978" w:rsidP="0029097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Also instead of assigninh v_CellList[x] := v_SysInfoType11;, assigned v_CellList[x] := valueof(v_SysInfoType11);</w:t>
            </w:r>
          </w:p>
          <w:p w14:paraId="602214A1" w14:textId="77777777" w:rsidR="00290978" w:rsidRDefault="00290978" w:rsidP="00290978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167E4752" w14:textId="77777777" w:rsidR="00334177" w:rsidRPr="00C91E2F" w:rsidRDefault="00290978" w:rsidP="0029097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334177" w14:paraId="385DF18E" w14:textId="77777777" w:rsidTr="00E14D7D">
        <w:tc>
          <w:tcPr>
            <w:tcW w:w="1985" w:type="dxa"/>
          </w:tcPr>
          <w:p w14:paraId="08A523B6" w14:textId="77777777" w:rsidR="00334177" w:rsidRPr="00E751F5" w:rsidRDefault="00334177" w:rsidP="0033417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257AB93" w14:textId="77777777" w:rsidR="00334177" w:rsidRPr="00F0313E" w:rsidRDefault="00423341" w:rsidP="00334177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335A74">
              <w:rPr>
                <w:rFonts w:ascii="Arial" w:hAnsi="Arial" w:cs="Arial"/>
                <w:noProof/>
                <w:lang w:val="en-US"/>
              </w:rPr>
              <w:t>UTRAN_C</w:t>
            </w:r>
            <w:r w:rsidR="00290978">
              <w:rPr>
                <w:rFonts w:ascii="Arial" w:hAnsi="Arial" w:cs="Arial"/>
                <w:noProof/>
                <w:lang w:val="en-US"/>
              </w:rPr>
              <w:t>ellInfo.ttcn</w:t>
            </w:r>
          </w:p>
        </w:tc>
      </w:tr>
      <w:tr w:rsidR="00334177" w:rsidRPr="00E751F5" w14:paraId="74E04511" w14:textId="77777777" w:rsidTr="00E14D7D">
        <w:tc>
          <w:tcPr>
            <w:tcW w:w="1985" w:type="dxa"/>
          </w:tcPr>
          <w:p w14:paraId="0708B58C" w14:textId="77777777" w:rsidR="00334177" w:rsidRPr="00E751F5" w:rsidRDefault="00334177" w:rsidP="0033417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561AE9B" w14:textId="77777777" w:rsidR="00334177" w:rsidRPr="00403099" w:rsidRDefault="00403099" w:rsidP="00334177">
            <w:pPr>
              <w:rPr>
                <w:rFonts w:ascii="Arial" w:hAnsi="Arial"/>
                <w:highlight w:val="cyan"/>
              </w:rPr>
            </w:pPr>
            <w:r w:rsidRPr="00403099">
              <w:rPr>
                <w:rFonts w:ascii="Arial" w:hAnsi="Arial"/>
                <w:highlight w:val="cyan"/>
              </w:rPr>
              <w:t xml:space="preserve">Accepted as </w:t>
            </w:r>
            <w:proofErr w:type="spellStart"/>
            <w:r w:rsidRPr="00403099">
              <w:rPr>
                <w:rFonts w:ascii="Arial" w:hAnsi="Arial"/>
                <w:highlight w:val="cyan"/>
              </w:rPr>
              <w:t>valueof</w:t>
            </w:r>
            <w:proofErr w:type="spellEnd"/>
            <w:r w:rsidRPr="00403099">
              <w:rPr>
                <w:rFonts w:ascii="Arial" w:hAnsi="Arial"/>
                <w:highlight w:val="cyan"/>
              </w:rPr>
              <w:t xml:space="preserve"> must be performed on a completely initialised template.</w:t>
            </w:r>
          </w:p>
          <w:p w14:paraId="742970FB" w14:textId="02C88CC5" w:rsidR="00403099" w:rsidRPr="00403099" w:rsidRDefault="00403099" w:rsidP="00334177">
            <w:pPr>
              <w:rPr>
                <w:rFonts w:ascii="Arial" w:hAnsi="Arial"/>
                <w:highlight w:val="cyan"/>
              </w:rPr>
            </w:pPr>
            <w:r w:rsidRPr="00403099">
              <w:rPr>
                <w:rFonts w:ascii="Arial" w:hAnsi="Arial"/>
                <w:highlight w:val="cyan"/>
              </w:rPr>
              <w:t xml:space="preserve">Also implemented in </w:t>
            </w:r>
            <w:r w:rsidRPr="00403099">
              <w:rPr>
                <w:rFonts w:ascii="Arial" w:hAnsi="Arial"/>
                <w:highlight w:val="cyan"/>
              </w:rPr>
              <w:t>fl_UTRAN_InitializeSIB11_TDD</w:t>
            </w:r>
            <w:r w:rsidRPr="00403099">
              <w:rPr>
                <w:rFonts w:ascii="Arial" w:hAnsi="Arial"/>
                <w:highlight w:val="cyan"/>
              </w:rPr>
              <w:t xml:space="preserve">, </w:t>
            </w:r>
            <w:r w:rsidRPr="00403099">
              <w:rPr>
                <w:rFonts w:ascii="Arial" w:hAnsi="Arial"/>
                <w:highlight w:val="cyan"/>
              </w:rPr>
              <w:t>fl_UTRAN_InitializeSIB11_UG_FDD</w:t>
            </w:r>
            <w:r w:rsidRPr="00403099">
              <w:rPr>
                <w:rFonts w:ascii="Arial" w:hAnsi="Arial"/>
                <w:highlight w:val="cyan"/>
              </w:rPr>
              <w:t xml:space="preserve"> and </w:t>
            </w:r>
            <w:r w:rsidRPr="00403099">
              <w:rPr>
                <w:rFonts w:ascii="Arial" w:hAnsi="Arial"/>
                <w:highlight w:val="cyan"/>
              </w:rPr>
              <w:t>fl_UTRAN_InitializeSIB11_UG_</w:t>
            </w:r>
            <w:r w:rsidRPr="00403099">
              <w:rPr>
                <w:rFonts w:ascii="Arial" w:hAnsi="Arial"/>
                <w:highlight w:val="cyan"/>
              </w:rPr>
              <w:t>T</w:t>
            </w:r>
            <w:r w:rsidRPr="00403099">
              <w:rPr>
                <w:rFonts w:ascii="Arial" w:hAnsi="Arial"/>
                <w:highlight w:val="cyan"/>
              </w:rPr>
              <w:t>DD</w:t>
            </w:r>
          </w:p>
        </w:tc>
      </w:tr>
    </w:tbl>
    <w:p w14:paraId="5AC68EFE" w14:textId="77777777" w:rsidR="001E41F3" w:rsidRDefault="001E41F3">
      <w:pPr>
        <w:rPr>
          <w:noProof/>
          <w:lang w:val="en-US"/>
        </w:rPr>
      </w:pPr>
    </w:p>
    <w:p w14:paraId="0E687CD2" w14:textId="77777777" w:rsidR="00300C5B" w:rsidRDefault="00300C5B" w:rsidP="00300C5B">
      <w:pPr>
        <w:rPr>
          <w:noProof/>
        </w:rPr>
      </w:pPr>
    </w:p>
    <w:p w14:paraId="59892FE5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40B8FE86" w14:textId="77777777" w:rsidTr="000441DD">
        <w:tc>
          <w:tcPr>
            <w:tcW w:w="9855" w:type="dxa"/>
          </w:tcPr>
          <w:p w14:paraId="7EFF5973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>function fl_UTRAN_InitializeSIB11(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UTRAN_CellInfoList_Type</w:t>
            </w:r>
            <w:proofErr w:type="spellEnd"/>
            <w:r w:rsidRPr="0029097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 xml:space="preserve">) return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UTRAN_CellInfoList_Type</w:t>
            </w:r>
            <w:proofErr w:type="spellEnd"/>
          </w:p>
          <w:p w14:paraId="25179B3F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{</w:t>
            </w:r>
          </w:p>
          <w:p w14:paraId="15AB8D24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var template (value) SysInfoType11 v_SysInfoType11;</w:t>
            </w:r>
          </w:p>
          <w:p w14:paraId="71525BF7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UTRAN_CellInfoList_Type</w:t>
            </w:r>
            <w:proofErr w:type="spellEnd"/>
            <w:r w:rsidRPr="0029097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v_</w:t>
            </w:r>
            <w:proofErr w:type="gramStart"/>
            <w:r w:rsidRPr="00290978">
              <w:rPr>
                <w:rFonts w:ascii="Arial" w:hAnsi="Arial"/>
                <w:lang w:eastAsia="en-GB"/>
              </w:rPr>
              <w:t>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9097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;</w:t>
            </w:r>
          </w:p>
          <w:p w14:paraId="7F9F1447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var integer v_Index_Cell</w:t>
            </w:r>
            <w:proofErr w:type="gramStart"/>
            <w:r w:rsidRPr="00290978">
              <w:rPr>
                <w:rFonts w:ascii="Arial" w:hAnsi="Arial"/>
                <w:lang w:eastAsia="en-GB"/>
              </w:rPr>
              <w:t>5 :</w:t>
            </w:r>
            <w:proofErr w:type="gramEnd"/>
            <w:r w:rsidRPr="0029097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f_UTRAN_CellInfo_GetIndex</w:t>
            </w:r>
            <w:proofErr w:type="spellEnd"/>
            <w:r w:rsidRPr="00290978">
              <w:rPr>
                <w:rFonts w:ascii="Arial" w:hAnsi="Arial"/>
                <w:lang w:eastAsia="en-GB"/>
              </w:rPr>
              <w:t>(utran_Cell5);</w:t>
            </w:r>
          </w:p>
          <w:p w14:paraId="14D9EA3F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var integer v_Index_Cell</w:t>
            </w:r>
            <w:proofErr w:type="gramStart"/>
            <w:r w:rsidRPr="00290978">
              <w:rPr>
                <w:rFonts w:ascii="Arial" w:hAnsi="Arial"/>
                <w:lang w:eastAsia="en-GB"/>
              </w:rPr>
              <w:t>7 :</w:t>
            </w:r>
            <w:proofErr w:type="gramEnd"/>
            <w:r w:rsidRPr="0029097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f_UTRAN_CellInfo_GetIndex</w:t>
            </w:r>
            <w:proofErr w:type="spellEnd"/>
            <w:r w:rsidRPr="00290978">
              <w:rPr>
                <w:rFonts w:ascii="Arial" w:hAnsi="Arial"/>
                <w:lang w:eastAsia="en-GB"/>
              </w:rPr>
              <w:t>(utran_Cell7);</w:t>
            </w:r>
          </w:p>
          <w:p w14:paraId="06FC2F82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var integer v_Index_Cell</w:t>
            </w:r>
            <w:proofErr w:type="gramStart"/>
            <w:r w:rsidRPr="00290978">
              <w:rPr>
                <w:rFonts w:ascii="Arial" w:hAnsi="Arial"/>
                <w:lang w:eastAsia="en-GB"/>
              </w:rPr>
              <w:t>8 :</w:t>
            </w:r>
            <w:proofErr w:type="gramEnd"/>
            <w:r w:rsidRPr="0029097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f_UTRAN_CellInfo_GetIndex</w:t>
            </w:r>
            <w:proofErr w:type="spellEnd"/>
            <w:r w:rsidRPr="00290978">
              <w:rPr>
                <w:rFonts w:ascii="Arial" w:hAnsi="Arial"/>
                <w:lang w:eastAsia="en-GB"/>
              </w:rPr>
              <w:t>(utran_Cell8);</w:t>
            </w:r>
          </w:p>
          <w:p w14:paraId="13B73FAF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var integer v_Index_Cell</w:t>
            </w:r>
            <w:proofErr w:type="gramStart"/>
            <w:r w:rsidRPr="00290978">
              <w:rPr>
                <w:rFonts w:ascii="Arial" w:hAnsi="Arial"/>
                <w:lang w:eastAsia="en-GB"/>
              </w:rPr>
              <w:t>9 :</w:t>
            </w:r>
            <w:proofErr w:type="gramEnd"/>
            <w:r w:rsidRPr="0029097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f_UTRAN_CellInfo_GetIndex</w:t>
            </w:r>
            <w:proofErr w:type="spellEnd"/>
            <w:r w:rsidRPr="00290978">
              <w:rPr>
                <w:rFonts w:ascii="Arial" w:hAnsi="Arial"/>
                <w:lang w:eastAsia="en-GB"/>
              </w:rPr>
              <w:t>(utran_Cell9);</w:t>
            </w:r>
          </w:p>
          <w:p w14:paraId="7812CB8D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</w:p>
          <w:p w14:paraId="0417DC28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v_SysInfoType</w:t>
            </w:r>
            <w:proofErr w:type="gramStart"/>
            <w:r w:rsidRPr="00290978">
              <w:rPr>
                <w:rFonts w:ascii="Arial" w:hAnsi="Arial"/>
                <w:lang w:eastAsia="en-GB"/>
              </w:rPr>
              <w:t>11 :</w:t>
            </w:r>
            <w:proofErr w:type="gramEnd"/>
            <w:r w:rsidRPr="00290978">
              <w:rPr>
                <w:rFonts w:ascii="Arial" w:hAnsi="Arial"/>
                <w:lang w:eastAsia="en-GB"/>
              </w:rPr>
              <w:t>= cs_SIB11_Def_FDD(5,</w:t>
            </w:r>
          </w:p>
          <w:p w14:paraId="2265AECB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[v_Index_Cell5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31EF676E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7,</w:t>
            </w:r>
          </w:p>
          <w:p w14:paraId="485FBDF4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[v_Index_Cell7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1C070F10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8,</w:t>
            </w:r>
          </w:p>
          <w:p w14:paraId="55D98EFC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[v_Index_Cell8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164F3FE7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[v_Index_Cell8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79533909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9,</w:t>
            </w:r>
          </w:p>
          <w:p w14:paraId="08C01059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[v_Index_Cell9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4B3FE665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lastRenderedPageBreak/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[v_Index_Cell9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);</w:t>
            </w:r>
          </w:p>
          <w:p w14:paraId="6D769624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v_CellList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[v_Index_Cell5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].sysInfo.SIB</w:t>
            </w:r>
            <w:proofErr w:type="gramEnd"/>
            <w:r w:rsidRPr="00290978">
              <w:rPr>
                <w:rFonts w:ascii="Arial" w:hAnsi="Arial"/>
                <w:lang w:eastAsia="en-GB"/>
              </w:rPr>
              <w:t>11 := v_SysInfoType11;</w:t>
            </w:r>
          </w:p>
          <w:p w14:paraId="796AE108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</w:p>
          <w:p w14:paraId="1447D6C9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v_SysInfoType</w:t>
            </w:r>
            <w:proofErr w:type="gramStart"/>
            <w:r w:rsidRPr="00290978">
              <w:rPr>
                <w:rFonts w:ascii="Arial" w:hAnsi="Arial"/>
                <w:lang w:eastAsia="en-GB"/>
              </w:rPr>
              <w:t>11 :</w:t>
            </w:r>
            <w:proofErr w:type="gramEnd"/>
            <w:r w:rsidRPr="00290978">
              <w:rPr>
                <w:rFonts w:ascii="Arial" w:hAnsi="Arial"/>
                <w:lang w:eastAsia="en-GB"/>
              </w:rPr>
              <w:t>= cs_SIB11_Def_FDD(7,</w:t>
            </w:r>
          </w:p>
          <w:p w14:paraId="23079FA2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[v_Index_Cell7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7683CFAF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5,</w:t>
            </w:r>
          </w:p>
          <w:p w14:paraId="39C35181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[v_Index_Cell5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151A8F1E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8,</w:t>
            </w:r>
          </w:p>
          <w:p w14:paraId="36F12FCA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[v_Index_Cell8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5DC33392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[v_Index_Cell8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249E440E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9,</w:t>
            </w:r>
          </w:p>
          <w:p w14:paraId="66A582A8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[v_Index_Cell9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7692625C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[v_Index_Cell9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);</w:t>
            </w:r>
          </w:p>
          <w:p w14:paraId="68D462DF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v_CellList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[v_Index_Cell7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].sysInfo.SIB</w:t>
            </w:r>
            <w:proofErr w:type="gramEnd"/>
            <w:r w:rsidRPr="00290978">
              <w:rPr>
                <w:rFonts w:ascii="Arial" w:hAnsi="Arial"/>
                <w:lang w:eastAsia="en-GB"/>
              </w:rPr>
              <w:t>11 := v_SysInfoType11;</w:t>
            </w:r>
          </w:p>
          <w:p w14:paraId="36E2042A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</w:p>
          <w:p w14:paraId="17C6A277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v_SysInfoType</w:t>
            </w:r>
            <w:proofErr w:type="gramStart"/>
            <w:r w:rsidRPr="00290978">
              <w:rPr>
                <w:rFonts w:ascii="Arial" w:hAnsi="Arial"/>
                <w:lang w:eastAsia="en-GB"/>
              </w:rPr>
              <w:t>11 :</w:t>
            </w:r>
            <w:proofErr w:type="gramEnd"/>
            <w:r w:rsidRPr="00290978">
              <w:rPr>
                <w:rFonts w:ascii="Arial" w:hAnsi="Arial"/>
                <w:lang w:eastAsia="en-GB"/>
              </w:rPr>
              <w:t>= cs_SIB11_Freq2_FDD(8,</w:t>
            </w:r>
          </w:p>
          <w:p w14:paraId="3A537597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[v_Index_Cell8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2ED2EAD6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5,</w:t>
            </w:r>
          </w:p>
          <w:p w14:paraId="6C87EA6F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[v_Index_Cell5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3539843C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[v_Index_Cell5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7A92B873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7,</w:t>
            </w:r>
          </w:p>
          <w:p w14:paraId="69BB1EFE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[v_Index_Cell7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4AA0E2FE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[v_Index_Cell7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1931199F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9,</w:t>
            </w:r>
          </w:p>
          <w:p w14:paraId="0BB09918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[v_Index_Cell9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10EDE744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[v_Index_Cell9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);</w:t>
            </w:r>
          </w:p>
          <w:p w14:paraId="11CDE25D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v_CellList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[v_Index_Cell8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].sysInfo.SIB</w:t>
            </w:r>
            <w:proofErr w:type="gramEnd"/>
            <w:r w:rsidRPr="00290978">
              <w:rPr>
                <w:rFonts w:ascii="Arial" w:hAnsi="Arial"/>
                <w:lang w:eastAsia="en-GB"/>
              </w:rPr>
              <w:t>11 := v_SysInfoType11;</w:t>
            </w:r>
          </w:p>
          <w:p w14:paraId="2271C847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</w:p>
          <w:p w14:paraId="021D1201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v_SysInfoType</w:t>
            </w:r>
            <w:proofErr w:type="gramStart"/>
            <w:r w:rsidRPr="00290978">
              <w:rPr>
                <w:rFonts w:ascii="Arial" w:hAnsi="Arial"/>
                <w:lang w:eastAsia="en-GB"/>
              </w:rPr>
              <w:t>11 :</w:t>
            </w:r>
            <w:proofErr w:type="gramEnd"/>
            <w:r w:rsidRPr="00290978">
              <w:rPr>
                <w:rFonts w:ascii="Arial" w:hAnsi="Arial"/>
                <w:lang w:eastAsia="en-GB"/>
              </w:rPr>
              <w:t>= cs_SIB11_Freq2_FDD(9,</w:t>
            </w:r>
          </w:p>
          <w:p w14:paraId="30486B68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[v_Index_Cell9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654D53B7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5,</w:t>
            </w:r>
          </w:p>
          <w:p w14:paraId="629189A4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[v_Index_Cell5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045A4394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[v_Index_Cell5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15DF46EE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7,</w:t>
            </w:r>
          </w:p>
          <w:p w14:paraId="31B0DAD9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[v_Index_Cell7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68C88E1F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[v_Index_Cell7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71012C8D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8,</w:t>
            </w:r>
          </w:p>
          <w:p w14:paraId="55170FA3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[v_Index_Cell8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70BFC823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[v_Index_Cell8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);</w:t>
            </w:r>
          </w:p>
          <w:p w14:paraId="086DE473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v_CellList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[v_Index_Cell9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].sysInfo.SIB</w:t>
            </w:r>
            <w:proofErr w:type="gramEnd"/>
            <w:r w:rsidRPr="00290978">
              <w:rPr>
                <w:rFonts w:ascii="Arial" w:hAnsi="Arial"/>
                <w:lang w:eastAsia="en-GB"/>
              </w:rPr>
              <w:t>11 := v_SysInfoType11;</w:t>
            </w:r>
          </w:p>
          <w:p w14:paraId="7AE1BB75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</w:p>
          <w:p w14:paraId="40E173BC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valueof</w:t>
            </w:r>
            <w:proofErr w:type="spellEnd"/>
            <w:r w:rsidRPr="00290978">
              <w:rPr>
                <w:rFonts w:ascii="Arial" w:hAnsi="Arial"/>
                <w:lang w:eastAsia="en-GB"/>
              </w:rPr>
              <w:t>(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v_CellList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);</w:t>
            </w:r>
          </w:p>
          <w:p w14:paraId="2421D36F" w14:textId="77777777" w:rsidR="00300C5B" w:rsidRPr="00290978" w:rsidRDefault="00290978" w:rsidP="0029097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}</w:t>
            </w:r>
          </w:p>
        </w:tc>
      </w:tr>
      <w:tr w:rsidR="00300C5B" w:rsidRPr="004031F3" w14:paraId="3FFCE651" w14:textId="77777777" w:rsidTr="000441DD">
        <w:tc>
          <w:tcPr>
            <w:tcW w:w="9855" w:type="dxa"/>
          </w:tcPr>
          <w:p w14:paraId="1409332C" w14:textId="77777777" w:rsidR="00300C5B" w:rsidRPr="00290978" w:rsidRDefault="00300C5B" w:rsidP="000441DD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14:paraId="641C8844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35A4868D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03CA8DA4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729EAA2C" w14:textId="77777777" w:rsidTr="000441DD">
        <w:tc>
          <w:tcPr>
            <w:tcW w:w="9855" w:type="dxa"/>
          </w:tcPr>
          <w:p w14:paraId="0CA88BD2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>function fl_UTRAN_InitializeSIB11(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UTRAN_CellInfoList_Type</w:t>
            </w:r>
            <w:proofErr w:type="spellEnd"/>
            <w:r w:rsidRPr="0029097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 xml:space="preserve">) return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UTRAN_CellInfoList_Type</w:t>
            </w:r>
            <w:proofErr w:type="spellEnd"/>
          </w:p>
          <w:p w14:paraId="3908B674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{</w:t>
            </w:r>
          </w:p>
          <w:p w14:paraId="1E4C5EB4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var template (value) SysInfoType11 v_SysInfoType11;</w:t>
            </w:r>
          </w:p>
          <w:p w14:paraId="72D9DBB5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  <w:r w:rsidRPr="00290978">
              <w:rPr>
                <w:rFonts w:ascii="Arial" w:hAnsi="Arial"/>
                <w:highlight w:val="yellow"/>
                <w:lang w:eastAsia="en-GB"/>
              </w:rPr>
              <w:t xml:space="preserve">var </w:t>
            </w:r>
            <w:proofErr w:type="spellStart"/>
            <w:r w:rsidRPr="00290978">
              <w:rPr>
                <w:rFonts w:ascii="Arial" w:hAnsi="Arial"/>
                <w:highlight w:val="yellow"/>
                <w:lang w:eastAsia="en-GB"/>
              </w:rPr>
              <w:t>UTRAN_CellInfoList_Type</w:t>
            </w:r>
            <w:proofErr w:type="spellEnd"/>
            <w:r w:rsidRPr="00290978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290978">
              <w:rPr>
                <w:rFonts w:ascii="Arial" w:hAnsi="Arial"/>
                <w:highlight w:val="yellow"/>
                <w:lang w:eastAsia="en-GB"/>
              </w:rPr>
              <w:t>v_</w:t>
            </w:r>
            <w:proofErr w:type="gramStart"/>
            <w:r w:rsidRPr="00290978">
              <w:rPr>
                <w:rFonts w:ascii="Arial" w:hAnsi="Arial"/>
                <w:highlight w:val="yellow"/>
                <w:lang w:eastAsia="en-GB"/>
              </w:rPr>
              <w:t>CellList</w:t>
            </w:r>
            <w:proofErr w:type="spellEnd"/>
            <w:r w:rsidRPr="00290978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290978">
              <w:rPr>
                <w:rFonts w:ascii="Arial" w:hAnsi="Arial"/>
                <w:highlight w:val="yellow"/>
                <w:lang w:eastAsia="en-GB"/>
              </w:rPr>
              <w:t xml:space="preserve">= </w:t>
            </w:r>
            <w:proofErr w:type="spellStart"/>
            <w:r w:rsidRPr="00290978">
              <w:rPr>
                <w:rFonts w:ascii="Arial" w:hAnsi="Arial"/>
                <w:highlight w:val="yellow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highlight w:val="yellow"/>
                <w:lang w:eastAsia="en-GB"/>
              </w:rPr>
              <w:t>;</w:t>
            </w:r>
          </w:p>
          <w:p w14:paraId="2ACE9110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var integer v_Index_Cell</w:t>
            </w:r>
            <w:proofErr w:type="gramStart"/>
            <w:r w:rsidRPr="00290978">
              <w:rPr>
                <w:rFonts w:ascii="Arial" w:hAnsi="Arial"/>
                <w:lang w:eastAsia="en-GB"/>
              </w:rPr>
              <w:t>5 :</w:t>
            </w:r>
            <w:proofErr w:type="gramEnd"/>
            <w:r w:rsidRPr="0029097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f_UTRAN_CellInfo_GetIndex</w:t>
            </w:r>
            <w:proofErr w:type="spellEnd"/>
            <w:r w:rsidRPr="00290978">
              <w:rPr>
                <w:rFonts w:ascii="Arial" w:hAnsi="Arial"/>
                <w:lang w:eastAsia="en-GB"/>
              </w:rPr>
              <w:t>(utran_Cell5);</w:t>
            </w:r>
          </w:p>
          <w:p w14:paraId="519FD247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var integer v_Index_Cell</w:t>
            </w:r>
            <w:proofErr w:type="gramStart"/>
            <w:r w:rsidRPr="00290978">
              <w:rPr>
                <w:rFonts w:ascii="Arial" w:hAnsi="Arial"/>
                <w:lang w:eastAsia="en-GB"/>
              </w:rPr>
              <w:t>7 :</w:t>
            </w:r>
            <w:proofErr w:type="gramEnd"/>
            <w:r w:rsidRPr="0029097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f_UTRAN_CellInfo_GetIndex</w:t>
            </w:r>
            <w:proofErr w:type="spellEnd"/>
            <w:r w:rsidRPr="00290978">
              <w:rPr>
                <w:rFonts w:ascii="Arial" w:hAnsi="Arial"/>
                <w:lang w:eastAsia="en-GB"/>
              </w:rPr>
              <w:t>(utran_Cell7);</w:t>
            </w:r>
          </w:p>
          <w:p w14:paraId="7B52C1DC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var integer v_Index_Cell</w:t>
            </w:r>
            <w:proofErr w:type="gramStart"/>
            <w:r w:rsidRPr="00290978">
              <w:rPr>
                <w:rFonts w:ascii="Arial" w:hAnsi="Arial"/>
                <w:lang w:eastAsia="en-GB"/>
              </w:rPr>
              <w:t>8 :</w:t>
            </w:r>
            <w:proofErr w:type="gramEnd"/>
            <w:r w:rsidRPr="0029097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f_UTRAN_CellInfo_GetIndex</w:t>
            </w:r>
            <w:proofErr w:type="spellEnd"/>
            <w:r w:rsidRPr="00290978">
              <w:rPr>
                <w:rFonts w:ascii="Arial" w:hAnsi="Arial"/>
                <w:lang w:eastAsia="en-GB"/>
              </w:rPr>
              <w:t>(utran_Cell8);</w:t>
            </w:r>
          </w:p>
          <w:p w14:paraId="30E40D7C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var integer v_Index_Cell</w:t>
            </w:r>
            <w:proofErr w:type="gramStart"/>
            <w:r w:rsidRPr="00290978">
              <w:rPr>
                <w:rFonts w:ascii="Arial" w:hAnsi="Arial"/>
                <w:lang w:eastAsia="en-GB"/>
              </w:rPr>
              <w:t>9 :</w:t>
            </w:r>
            <w:proofErr w:type="gramEnd"/>
            <w:r w:rsidRPr="0029097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f_UTRAN_CellInfo_GetIndex</w:t>
            </w:r>
            <w:proofErr w:type="spellEnd"/>
            <w:r w:rsidRPr="00290978">
              <w:rPr>
                <w:rFonts w:ascii="Arial" w:hAnsi="Arial"/>
                <w:lang w:eastAsia="en-GB"/>
              </w:rPr>
              <w:t>(utran_Cell9);</w:t>
            </w:r>
          </w:p>
          <w:p w14:paraId="37E60B90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</w:p>
          <w:p w14:paraId="0F567206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v_SysInfoType</w:t>
            </w:r>
            <w:proofErr w:type="gramStart"/>
            <w:r w:rsidRPr="00290978">
              <w:rPr>
                <w:rFonts w:ascii="Arial" w:hAnsi="Arial"/>
                <w:lang w:eastAsia="en-GB"/>
              </w:rPr>
              <w:t>11 :</w:t>
            </w:r>
            <w:proofErr w:type="gramEnd"/>
            <w:r w:rsidRPr="00290978">
              <w:rPr>
                <w:rFonts w:ascii="Arial" w:hAnsi="Arial"/>
                <w:lang w:eastAsia="en-GB"/>
              </w:rPr>
              <w:t>= cs_SIB11_Def_FDD(5,</w:t>
            </w:r>
          </w:p>
          <w:p w14:paraId="02611A70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[v_Index_Cell5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623FEE63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7,</w:t>
            </w:r>
          </w:p>
          <w:p w14:paraId="49A9328B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[v_Index_Cell7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7B04E286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lastRenderedPageBreak/>
              <w:t xml:space="preserve">                                        8,</w:t>
            </w:r>
          </w:p>
          <w:p w14:paraId="05731B54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[v_Index_Cell8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2BEC27AE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[v_Index_Cell8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1DBB009A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9,</w:t>
            </w:r>
          </w:p>
          <w:p w14:paraId="2A12C4E0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[v_Index_Cell9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2D17904E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[v_Index_Cell9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);</w:t>
            </w:r>
          </w:p>
          <w:p w14:paraId="7C07CC63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v_CellList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[v_Index_Cell5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].sysInfo.SIB</w:t>
            </w:r>
            <w:proofErr w:type="gramEnd"/>
            <w:r w:rsidRPr="00290978">
              <w:rPr>
                <w:rFonts w:ascii="Arial" w:hAnsi="Arial"/>
                <w:lang w:eastAsia="en-GB"/>
              </w:rPr>
              <w:t xml:space="preserve">11 := </w:t>
            </w:r>
            <w:proofErr w:type="spellStart"/>
            <w:r w:rsidRPr="00290978">
              <w:rPr>
                <w:rFonts w:ascii="Arial" w:hAnsi="Arial"/>
                <w:highlight w:val="yellow"/>
                <w:lang w:eastAsia="en-GB"/>
              </w:rPr>
              <w:t>valueof</w:t>
            </w:r>
            <w:proofErr w:type="spellEnd"/>
            <w:r w:rsidRPr="00290978">
              <w:rPr>
                <w:rFonts w:ascii="Arial" w:hAnsi="Arial"/>
                <w:highlight w:val="yellow"/>
                <w:lang w:eastAsia="en-GB"/>
              </w:rPr>
              <w:t>(v_SysInfoType11);</w:t>
            </w:r>
          </w:p>
          <w:p w14:paraId="5238D9D1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</w:p>
          <w:p w14:paraId="6A08F779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v_SysInfoType</w:t>
            </w:r>
            <w:proofErr w:type="gramStart"/>
            <w:r w:rsidRPr="00290978">
              <w:rPr>
                <w:rFonts w:ascii="Arial" w:hAnsi="Arial"/>
                <w:lang w:eastAsia="en-GB"/>
              </w:rPr>
              <w:t>11 :</w:t>
            </w:r>
            <w:proofErr w:type="gramEnd"/>
            <w:r w:rsidRPr="00290978">
              <w:rPr>
                <w:rFonts w:ascii="Arial" w:hAnsi="Arial"/>
                <w:lang w:eastAsia="en-GB"/>
              </w:rPr>
              <w:t>= cs_SIB11_Def_FDD(7,</w:t>
            </w:r>
          </w:p>
          <w:p w14:paraId="750AC0E9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[v_Index_Cell7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38979053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5,</w:t>
            </w:r>
          </w:p>
          <w:p w14:paraId="2988865D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[v_Index_Cell5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759758D3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8,</w:t>
            </w:r>
          </w:p>
          <w:p w14:paraId="4A379BF3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[v_Index_Cell8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52669883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[v_Index_Cell8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44F5AE42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9,</w:t>
            </w:r>
          </w:p>
          <w:p w14:paraId="202AFD8F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[v_Index_Cell9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2C4E19C9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[v_Index_Cell9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);</w:t>
            </w:r>
          </w:p>
          <w:p w14:paraId="4B400EC2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v_CellList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[v_Index_Cell7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].sysInfo.SIB</w:t>
            </w:r>
            <w:proofErr w:type="gramEnd"/>
            <w:r w:rsidRPr="00290978">
              <w:rPr>
                <w:rFonts w:ascii="Arial" w:hAnsi="Arial"/>
                <w:lang w:eastAsia="en-GB"/>
              </w:rPr>
              <w:t xml:space="preserve">11 := </w:t>
            </w:r>
            <w:proofErr w:type="spellStart"/>
            <w:r w:rsidRPr="00290978">
              <w:rPr>
                <w:rFonts w:ascii="Arial" w:hAnsi="Arial"/>
                <w:highlight w:val="yellow"/>
                <w:lang w:eastAsia="en-GB"/>
              </w:rPr>
              <w:t>valueof</w:t>
            </w:r>
            <w:proofErr w:type="spellEnd"/>
            <w:r w:rsidRPr="00290978">
              <w:rPr>
                <w:rFonts w:ascii="Arial" w:hAnsi="Arial"/>
                <w:highlight w:val="yellow"/>
                <w:lang w:eastAsia="en-GB"/>
              </w:rPr>
              <w:t>(v_SysInfoType11);</w:t>
            </w:r>
          </w:p>
          <w:p w14:paraId="7383010A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</w:p>
          <w:p w14:paraId="03CBD14D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v_SysInfoType</w:t>
            </w:r>
            <w:proofErr w:type="gramStart"/>
            <w:r w:rsidRPr="00290978">
              <w:rPr>
                <w:rFonts w:ascii="Arial" w:hAnsi="Arial"/>
                <w:lang w:eastAsia="en-GB"/>
              </w:rPr>
              <w:t>11 :</w:t>
            </w:r>
            <w:proofErr w:type="gramEnd"/>
            <w:r w:rsidRPr="00290978">
              <w:rPr>
                <w:rFonts w:ascii="Arial" w:hAnsi="Arial"/>
                <w:lang w:eastAsia="en-GB"/>
              </w:rPr>
              <w:t>= cs_SIB11_Freq2_FDD(8,</w:t>
            </w:r>
          </w:p>
          <w:p w14:paraId="3D292368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[v_Index_Cell8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6E401B9A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5,</w:t>
            </w:r>
          </w:p>
          <w:p w14:paraId="2C6FE672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[v_Index_Cell5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5BE874DC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[v_Index_Cell5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7FD806C4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7,</w:t>
            </w:r>
          </w:p>
          <w:p w14:paraId="1D888E28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[v_Index_Cell7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1AC25F3D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[v_Index_Cell7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2DCC5E4F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9,</w:t>
            </w:r>
          </w:p>
          <w:p w14:paraId="144ACA8D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[v_Index_Cell9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14495280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[v_Index_Cell9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);</w:t>
            </w:r>
          </w:p>
          <w:p w14:paraId="5BEEB2B8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v_CellList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[v_Index_Cell8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].sysInfo.SIB</w:t>
            </w:r>
            <w:proofErr w:type="gramEnd"/>
            <w:r w:rsidRPr="00290978">
              <w:rPr>
                <w:rFonts w:ascii="Arial" w:hAnsi="Arial"/>
                <w:lang w:eastAsia="en-GB"/>
              </w:rPr>
              <w:t xml:space="preserve">11 := </w:t>
            </w:r>
            <w:proofErr w:type="spellStart"/>
            <w:r w:rsidRPr="00290978">
              <w:rPr>
                <w:rFonts w:ascii="Arial" w:hAnsi="Arial"/>
                <w:highlight w:val="yellow"/>
                <w:lang w:eastAsia="en-GB"/>
              </w:rPr>
              <w:t>valueof</w:t>
            </w:r>
            <w:proofErr w:type="spellEnd"/>
            <w:r w:rsidRPr="00290978">
              <w:rPr>
                <w:rFonts w:ascii="Arial" w:hAnsi="Arial"/>
                <w:highlight w:val="yellow"/>
                <w:lang w:eastAsia="en-GB"/>
              </w:rPr>
              <w:t>(v_SysInfoType11);</w:t>
            </w:r>
          </w:p>
          <w:p w14:paraId="6F4B1BDA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</w:p>
          <w:p w14:paraId="2F786053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v_SysInfoType</w:t>
            </w:r>
            <w:proofErr w:type="gramStart"/>
            <w:r w:rsidRPr="00290978">
              <w:rPr>
                <w:rFonts w:ascii="Arial" w:hAnsi="Arial"/>
                <w:lang w:eastAsia="en-GB"/>
              </w:rPr>
              <w:t>11 :</w:t>
            </w:r>
            <w:proofErr w:type="gramEnd"/>
            <w:r w:rsidRPr="00290978">
              <w:rPr>
                <w:rFonts w:ascii="Arial" w:hAnsi="Arial"/>
                <w:lang w:eastAsia="en-GB"/>
              </w:rPr>
              <w:t>= cs_SIB11_Freq2_FDD(9,</w:t>
            </w:r>
          </w:p>
          <w:p w14:paraId="381419CF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[v_Index_Cell9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762EE2E0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5,</w:t>
            </w:r>
          </w:p>
          <w:p w14:paraId="7FC2B2EB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[v_Index_Cell5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6B56D1D6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[v_Index_Cell5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7CBCF14E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7,</w:t>
            </w:r>
          </w:p>
          <w:p w14:paraId="77823332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[v_Index_Cell7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58F2FABA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[v_Index_Cell7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7C898B42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8,</w:t>
            </w:r>
          </w:p>
          <w:p w14:paraId="43B04D13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[v_Index_Cell8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frequencyInfo</w:t>
            </w:r>
            <w:proofErr w:type="spellEnd"/>
            <w:proofErr w:type="gramEnd"/>
            <w:r w:rsidRPr="00290978">
              <w:rPr>
                <w:rFonts w:ascii="Arial" w:hAnsi="Arial"/>
                <w:lang w:eastAsia="en-GB"/>
              </w:rPr>
              <w:t>,</w:t>
            </w:r>
          </w:p>
          <w:p w14:paraId="5D89B388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                                  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p_CellList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[v_Index_Cell8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cellInfo</w:t>
            </w:r>
            <w:proofErr w:type="gramEnd"/>
            <w:r w:rsidRPr="00290978">
              <w:rPr>
                <w:rFonts w:ascii="Arial" w:hAnsi="Arial"/>
                <w:lang w:eastAsia="en-GB"/>
              </w:rPr>
              <w:t>_Specific_FDD.priScrmCode</w:t>
            </w:r>
            <w:proofErr w:type="spellEnd"/>
            <w:r w:rsidRPr="00290978">
              <w:rPr>
                <w:rFonts w:ascii="Arial" w:hAnsi="Arial"/>
                <w:lang w:eastAsia="en-GB"/>
              </w:rPr>
              <w:t>);</w:t>
            </w:r>
          </w:p>
          <w:p w14:paraId="06B95C40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290978">
              <w:rPr>
                <w:rFonts w:ascii="Arial" w:hAnsi="Arial"/>
                <w:lang w:eastAsia="en-GB"/>
              </w:rPr>
              <w:t>v_CellList</w:t>
            </w:r>
            <w:proofErr w:type="spellEnd"/>
            <w:r w:rsidRPr="00290978">
              <w:rPr>
                <w:rFonts w:ascii="Arial" w:hAnsi="Arial"/>
                <w:lang w:eastAsia="en-GB"/>
              </w:rPr>
              <w:t>[v_Index_Cell9</w:t>
            </w:r>
            <w:proofErr w:type="gramStart"/>
            <w:r w:rsidRPr="00290978">
              <w:rPr>
                <w:rFonts w:ascii="Arial" w:hAnsi="Arial"/>
                <w:lang w:eastAsia="en-GB"/>
              </w:rPr>
              <w:t>].sysInfo.SIB</w:t>
            </w:r>
            <w:proofErr w:type="gramEnd"/>
            <w:r w:rsidRPr="00290978">
              <w:rPr>
                <w:rFonts w:ascii="Arial" w:hAnsi="Arial"/>
                <w:lang w:eastAsia="en-GB"/>
              </w:rPr>
              <w:t xml:space="preserve">11 := </w:t>
            </w:r>
            <w:proofErr w:type="spellStart"/>
            <w:r w:rsidRPr="00290978">
              <w:rPr>
                <w:rFonts w:ascii="Arial" w:hAnsi="Arial"/>
                <w:highlight w:val="yellow"/>
                <w:lang w:eastAsia="en-GB"/>
              </w:rPr>
              <w:t>valueof</w:t>
            </w:r>
            <w:proofErr w:type="spellEnd"/>
            <w:r w:rsidRPr="00290978">
              <w:rPr>
                <w:rFonts w:ascii="Arial" w:hAnsi="Arial"/>
                <w:highlight w:val="yellow"/>
                <w:lang w:eastAsia="en-GB"/>
              </w:rPr>
              <w:t>(v_SysInfoType11);</w:t>
            </w:r>
          </w:p>
          <w:p w14:paraId="1014AFB0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</w:t>
            </w:r>
          </w:p>
          <w:p w14:paraId="04A49B67" w14:textId="77777777" w:rsidR="00290978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  return </w:t>
            </w:r>
            <w:r w:rsidRPr="00290978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290978">
              <w:rPr>
                <w:rFonts w:ascii="Arial" w:hAnsi="Arial"/>
                <w:highlight w:val="yellow"/>
                <w:lang w:eastAsia="en-GB"/>
              </w:rPr>
              <w:t>v_CellList</w:t>
            </w:r>
            <w:proofErr w:type="spellEnd"/>
            <w:r w:rsidRPr="00290978">
              <w:rPr>
                <w:rFonts w:ascii="Arial" w:hAnsi="Arial"/>
                <w:highlight w:val="yellow"/>
                <w:lang w:eastAsia="en-GB"/>
              </w:rPr>
              <w:t>);</w:t>
            </w:r>
          </w:p>
          <w:p w14:paraId="39EA7531" w14:textId="77777777" w:rsidR="00300C5B" w:rsidRPr="00290978" w:rsidRDefault="00290978" w:rsidP="00290978">
            <w:pPr>
              <w:spacing w:after="0"/>
              <w:rPr>
                <w:rFonts w:ascii="Arial" w:hAnsi="Arial"/>
                <w:lang w:eastAsia="en-GB"/>
              </w:rPr>
            </w:pPr>
            <w:r w:rsidRPr="00290978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14:paraId="4BF33DDD" w14:textId="77777777" w:rsidR="00300C5B" w:rsidRDefault="00300C5B" w:rsidP="00300C5B">
      <w:pPr>
        <w:rPr>
          <w:noProof/>
          <w:lang w:val="en-US"/>
        </w:rPr>
      </w:pPr>
    </w:p>
    <w:p w14:paraId="4D992612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37DF2" w14:textId="77777777" w:rsidR="006508CE" w:rsidRDefault="006508CE">
      <w:r>
        <w:separator/>
      </w:r>
    </w:p>
  </w:endnote>
  <w:endnote w:type="continuationSeparator" w:id="0">
    <w:p w14:paraId="679B71FE" w14:textId="77777777" w:rsidR="006508CE" w:rsidRDefault="00650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D5D49" w14:textId="77777777" w:rsidR="006508CE" w:rsidRDefault="006508CE">
      <w:r>
        <w:separator/>
      </w:r>
    </w:p>
  </w:footnote>
  <w:footnote w:type="continuationSeparator" w:id="0">
    <w:p w14:paraId="21ACA9EE" w14:textId="77777777" w:rsidR="006508CE" w:rsidRDefault="00650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F0D94" w14:textId="77777777"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44A6E" w14:textId="77777777"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6D910" w14:textId="77777777"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D3B61" w14:textId="77777777"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43"/>
    <w:rsid w:val="00010B8E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914DA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E40ED"/>
    <w:rsid w:val="001053EB"/>
    <w:rsid w:val="00106C43"/>
    <w:rsid w:val="00143F82"/>
    <w:rsid w:val="00145D43"/>
    <w:rsid w:val="00154DA1"/>
    <w:rsid w:val="00154EF6"/>
    <w:rsid w:val="00157804"/>
    <w:rsid w:val="00192C46"/>
    <w:rsid w:val="001A08B3"/>
    <w:rsid w:val="001A7B60"/>
    <w:rsid w:val="001B52F0"/>
    <w:rsid w:val="001B7A65"/>
    <w:rsid w:val="001C4EB9"/>
    <w:rsid w:val="001D13E3"/>
    <w:rsid w:val="001E41F3"/>
    <w:rsid w:val="00217D9A"/>
    <w:rsid w:val="00233ACA"/>
    <w:rsid w:val="00237A2C"/>
    <w:rsid w:val="00241722"/>
    <w:rsid w:val="0026004D"/>
    <w:rsid w:val="002640DD"/>
    <w:rsid w:val="00275D12"/>
    <w:rsid w:val="00284C95"/>
    <w:rsid w:val="00284FEB"/>
    <w:rsid w:val="002860C4"/>
    <w:rsid w:val="00290978"/>
    <w:rsid w:val="002969EE"/>
    <w:rsid w:val="002B5741"/>
    <w:rsid w:val="00300C5B"/>
    <w:rsid w:val="00304F33"/>
    <w:rsid w:val="00305409"/>
    <w:rsid w:val="0032541E"/>
    <w:rsid w:val="00334177"/>
    <w:rsid w:val="0033762D"/>
    <w:rsid w:val="003415FE"/>
    <w:rsid w:val="003609EF"/>
    <w:rsid w:val="0036231A"/>
    <w:rsid w:val="003738FD"/>
    <w:rsid w:val="00374DD4"/>
    <w:rsid w:val="003A6E9C"/>
    <w:rsid w:val="003C11B4"/>
    <w:rsid w:val="003C18EB"/>
    <w:rsid w:val="003C6C80"/>
    <w:rsid w:val="003D106E"/>
    <w:rsid w:val="003E0B39"/>
    <w:rsid w:val="003E1A36"/>
    <w:rsid w:val="003E49B6"/>
    <w:rsid w:val="003F27EE"/>
    <w:rsid w:val="003F5395"/>
    <w:rsid w:val="00403099"/>
    <w:rsid w:val="004031F3"/>
    <w:rsid w:val="00410371"/>
    <w:rsid w:val="004160EA"/>
    <w:rsid w:val="00416B5B"/>
    <w:rsid w:val="00423341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231A"/>
    <w:rsid w:val="00535ABD"/>
    <w:rsid w:val="00542D40"/>
    <w:rsid w:val="00547111"/>
    <w:rsid w:val="005608A5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508CE"/>
    <w:rsid w:val="00663B2D"/>
    <w:rsid w:val="00673933"/>
    <w:rsid w:val="00681541"/>
    <w:rsid w:val="00695808"/>
    <w:rsid w:val="006B46FB"/>
    <w:rsid w:val="006E21FB"/>
    <w:rsid w:val="006E6703"/>
    <w:rsid w:val="007023DC"/>
    <w:rsid w:val="0071206F"/>
    <w:rsid w:val="007631E5"/>
    <w:rsid w:val="0076509A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F7259"/>
    <w:rsid w:val="008040A8"/>
    <w:rsid w:val="0081194A"/>
    <w:rsid w:val="00811A71"/>
    <w:rsid w:val="00825417"/>
    <w:rsid w:val="008279FA"/>
    <w:rsid w:val="00834740"/>
    <w:rsid w:val="00855B12"/>
    <w:rsid w:val="008626E7"/>
    <w:rsid w:val="008639B7"/>
    <w:rsid w:val="00870EE7"/>
    <w:rsid w:val="008863B9"/>
    <w:rsid w:val="00887E09"/>
    <w:rsid w:val="0089453C"/>
    <w:rsid w:val="008A45A6"/>
    <w:rsid w:val="008C03D4"/>
    <w:rsid w:val="008D3D26"/>
    <w:rsid w:val="008F658C"/>
    <w:rsid w:val="008F686C"/>
    <w:rsid w:val="009148DE"/>
    <w:rsid w:val="009310B3"/>
    <w:rsid w:val="00941E30"/>
    <w:rsid w:val="009452AD"/>
    <w:rsid w:val="00957325"/>
    <w:rsid w:val="00961A3F"/>
    <w:rsid w:val="00966A61"/>
    <w:rsid w:val="00967237"/>
    <w:rsid w:val="00974F0E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55556"/>
    <w:rsid w:val="00A7671C"/>
    <w:rsid w:val="00A8270D"/>
    <w:rsid w:val="00A82885"/>
    <w:rsid w:val="00A901B5"/>
    <w:rsid w:val="00AA2CBC"/>
    <w:rsid w:val="00AB3323"/>
    <w:rsid w:val="00AB6851"/>
    <w:rsid w:val="00AC5820"/>
    <w:rsid w:val="00AC77AD"/>
    <w:rsid w:val="00AD1CD8"/>
    <w:rsid w:val="00AF2172"/>
    <w:rsid w:val="00B00E66"/>
    <w:rsid w:val="00B258BB"/>
    <w:rsid w:val="00B43DB1"/>
    <w:rsid w:val="00B67B97"/>
    <w:rsid w:val="00B75E77"/>
    <w:rsid w:val="00B955EF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BF6689"/>
    <w:rsid w:val="00C01E37"/>
    <w:rsid w:val="00C20E6C"/>
    <w:rsid w:val="00C259BF"/>
    <w:rsid w:val="00C452B3"/>
    <w:rsid w:val="00C51E37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B23"/>
    <w:rsid w:val="00D03F9A"/>
    <w:rsid w:val="00D06D51"/>
    <w:rsid w:val="00D24991"/>
    <w:rsid w:val="00D25980"/>
    <w:rsid w:val="00D27DD1"/>
    <w:rsid w:val="00D30E2E"/>
    <w:rsid w:val="00D44B32"/>
    <w:rsid w:val="00D50255"/>
    <w:rsid w:val="00D62158"/>
    <w:rsid w:val="00D6526D"/>
    <w:rsid w:val="00D66520"/>
    <w:rsid w:val="00D74BDE"/>
    <w:rsid w:val="00D80E11"/>
    <w:rsid w:val="00D828DB"/>
    <w:rsid w:val="00DA686F"/>
    <w:rsid w:val="00DB0C77"/>
    <w:rsid w:val="00DC4BFF"/>
    <w:rsid w:val="00DD11FD"/>
    <w:rsid w:val="00DE26B2"/>
    <w:rsid w:val="00DE34CF"/>
    <w:rsid w:val="00DF3126"/>
    <w:rsid w:val="00DF7933"/>
    <w:rsid w:val="00E13F3D"/>
    <w:rsid w:val="00E14D7D"/>
    <w:rsid w:val="00E26A10"/>
    <w:rsid w:val="00E34898"/>
    <w:rsid w:val="00E37029"/>
    <w:rsid w:val="00E5057D"/>
    <w:rsid w:val="00E51A91"/>
    <w:rsid w:val="00E615BE"/>
    <w:rsid w:val="00E87E94"/>
    <w:rsid w:val="00EA341C"/>
    <w:rsid w:val="00EB09B7"/>
    <w:rsid w:val="00EB7057"/>
    <w:rsid w:val="00EC55A5"/>
    <w:rsid w:val="00EE7D7C"/>
    <w:rsid w:val="00F0313E"/>
    <w:rsid w:val="00F10C23"/>
    <w:rsid w:val="00F124A3"/>
    <w:rsid w:val="00F2175E"/>
    <w:rsid w:val="00F25D98"/>
    <w:rsid w:val="00F300FB"/>
    <w:rsid w:val="00F35BDB"/>
    <w:rsid w:val="00F86140"/>
    <w:rsid w:val="00F90DF6"/>
    <w:rsid w:val="00FA7EE8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6FE11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13E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6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97BB9-1D28-4DD9-9D41-F7A97C193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1939</Words>
  <Characters>11058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12972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2021-04-21T15:59:00Z</dcterms:created>
  <dcterms:modified xsi:type="dcterms:W3CDTF">2021-04-21T15:59:00Z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