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6D8B76" w14:textId="1B9BBE18" w:rsidR="009248C8" w:rsidRDefault="009248C8" w:rsidP="009248C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 w:rsidRPr="00A97810">
        <w:rPr>
          <w:b/>
          <w:i/>
          <w:noProof/>
          <w:sz w:val="28"/>
        </w:rPr>
        <w:t>R5s2104</w:t>
      </w:r>
      <w:r w:rsidR="00775470">
        <w:rPr>
          <w:b/>
          <w:i/>
          <w:noProof/>
          <w:sz w:val="28"/>
        </w:rPr>
        <w:t>12</w:t>
      </w:r>
    </w:p>
    <w:p w14:paraId="498BEC65" w14:textId="77777777" w:rsidR="009248C8" w:rsidRDefault="00583903" w:rsidP="009248C8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9248C8" w:rsidRPr="00BA51D9">
          <w:rPr>
            <w:b/>
            <w:noProof/>
            <w:sz w:val="24"/>
          </w:rPr>
          <w:t>Online</w:t>
        </w:r>
      </w:fldSimple>
      <w:r w:rsidR="009248C8">
        <w:rPr>
          <w:b/>
          <w:noProof/>
          <w:sz w:val="24"/>
        </w:rPr>
        <w:t xml:space="preserve">, </w:t>
      </w:r>
      <w:r w:rsidR="009248C8">
        <w:fldChar w:fldCharType="begin"/>
      </w:r>
      <w:r w:rsidR="009248C8">
        <w:instrText xml:space="preserve"> DOCPROPERTY  Country  \* MERGEFORMAT </w:instrText>
      </w:r>
      <w:r w:rsidR="009248C8">
        <w:fldChar w:fldCharType="end"/>
      </w:r>
      <w:r w:rsidR="009248C8">
        <w:rPr>
          <w:b/>
          <w:noProof/>
          <w:sz w:val="24"/>
        </w:rPr>
        <w:t xml:space="preserve">, </w:t>
      </w:r>
      <w:fldSimple w:instr=" DOCPROPERTY  StartDate  \* MERGEFORMAT ">
        <w:r w:rsidR="009248C8">
          <w:rPr>
            <w:b/>
            <w:noProof/>
            <w:sz w:val="24"/>
          </w:rPr>
          <w:t>7</w:t>
        </w:r>
        <w:r w:rsidR="009248C8" w:rsidRPr="00BA51D9">
          <w:rPr>
            <w:b/>
            <w:noProof/>
            <w:sz w:val="24"/>
          </w:rPr>
          <w:t>th Dec 20</w:t>
        </w:r>
        <w:r w:rsidR="009248C8">
          <w:rPr>
            <w:b/>
            <w:noProof/>
            <w:sz w:val="24"/>
          </w:rPr>
          <w:t>20</w:t>
        </w:r>
      </w:fldSimple>
      <w:r w:rsidR="009248C8">
        <w:rPr>
          <w:b/>
          <w:noProof/>
          <w:sz w:val="24"/>
        </w:rPr>
        <w:t xml:space="preserve"> - </w:t>
      </w:r>
      <w:fldSimple w:instr=" DOCPROPERTY  EndDate  \* MERGEFORMAT ">
        <w:r w:rsidR="009248C8" w:rsidRPr="00BA51D9">
          <w:rPr>
            <w:b/>
            <w:noProof/>
            <w:sz w:val="24"/>
          </w:rPr>
          <w:t>31st Dec 202</w:t>
        </w:r>
        <w:r w:rsidR="009248C8">
          <w:rPr>
            <w:b/>
            <w:noProof/>
            <w:sz w:val="24"/>
          </w:rPr>
          <w:t>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248C8" w14:paraId="3C4075CE" w14:textId="77777777" w:rsidTr="00FC370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F8BB91" w14:textId="77777777" w:rsidR="009248C8" w:rsidRDefault="009248C8" w:rsidP="00FC37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9248C8" w14:paraId="24BA9186" w14:textId="77777777" w:rsidTr="00FC37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F4284B" w14:textId="77777777" w:rsidR="009248C8" w:rsidRDefault="009248C8" w:rsidP="00FC370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248C8" w14:paraId="1B6FD4F1" w14:textId="77777777" w:rsidTr="00FC37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6D9813" w14:textId="77777777" w:rsidR="009248C8" w:rsidRDefault="009248C8" w:rsidP="00FC37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48C8" w14:paraId="0A58BF51" w14:textId="77777777" w:rsidTr="00FC3709">
        <w:tc>
          <w:tcPr>
            <w:tcW w:w="142" w:type="dxa"/>
            <w:tcBorders>
              <w:left w:val="single" w:sz="4" w:space="0" w:color="auto"/>
            </w:tcBorders>
          </w:tcPr>
          <w:p w14:paraId="2C48D255" w14:textId="77777777" w:rsidR="009248C8" w:rsidRDefault="009248C8" w:rsidP="00FC370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0B9C3E0" w14:textId="2377CBF1" w:rsidR="009248C8" w:rsidRPr="00410371" w:rsidRDefault="009248C8" w:rsidP="00FC370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38.523-</w:t>
            </w:r>
            <w:r w:rsidR="00262956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19C164E" w14:textId="77777777" w:rsidR="009248C8" w:rsidRDefault="009248C8" w:rsidP="00FC370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C109571" w14:textId="49FACA1D" w:rsidR="009248C8" w:rsidRPr="00410371" w:rsidRDefault="009248C8" w:rsidP="00FC3709">
            <w:pPr>
              <w:pStyle w:val="CRCoverPage"/>
              <w:spacing w:after="0"/>
              <w:rPr>
                <w:noProof/>
              </w:rPr>
            </w:pPr>
            <w:r w:rsidRPr="00D11082">
              <w:rPr>
                <w:b/>
                <w:noProof/>
                <w:sz w:val="28"/>
              </w:rPr>
              <w:t>16</w:t>
            </w:r>
            <w:r>
              <w:rPr>
                <w:b/>
                <w:noProof/>
                <w:sz w:val="28"/>
              </w:rPr>
              <w:t>6</w:t>
            </w:r>
            <w:r w:rsidR="00775470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7341CCAA" w14:textId="77777777" w:rsidR="009248C8" w:rsidRDefault="009248C8" w:rsidP="00FC370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E5593F0" w14:textId="77777777" w:rsidR="009248C8" w:rsidRPr="00A1055C" w:rsidRDefault="009248C8" w:rsidP="00FC3709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74193387" w14:textId="77777777" w:rsidR="009248C8" w:rsidRDefault="009248C8" w:rsidP="00FC370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DABDFA" w14:textId="77777777" w:rsidR="009248C8" w:rsidRPr="00410371" w:rsidRDefault="009248C8" w:rsidP="00FC3709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B6E415" w14:textId="77777777" w:rsidR="009248C8" w:rsidRDefault="009248C8" w:rsidP="00FC3709">
            <w:pPr>
              <w:pStyle w:val="CRCoverPage"/>
              <w:spacing w:after="0"/>
              <w:rPr>
                <w:noProof/>
              </w:rPr>
            </w:pPr>
          </w:p>
        </w:tc>
      </w:tr>
      <w:tr w:rsidR="009248C8" w14:paraId="483CE981" w14:textId="77777777" w:rsidTr="00FC37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B0370F" w14:textId="77777777" w:rsidR="009248C8" w:rsidRDefault="009248C8" w:rsidP="00FC3709">
            <w:pPr>
              <w:pStyle w:val="CRCoverPage"/>
              <w:spacing w:after="0"/>
              <w:rPr>
                <w:noProof/>
              </w:rPr>
            </w:pPr>
          </w:p>
        </w:tc>
      </w:tr>
      <w:tr w:rsidR="009248C8" w14:paraId="43EBED68" w14:textId="77777777" w:rsidTr="00FC370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3D6D666" w14:textId="77777777" w:rsidR="009248C8" w:rsidRPr="00F25D98" w:rsidRDefault="009248C8" w:rsidP="00FC370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248C8" w14:paraId="02DB456B" w14:textId="77777777" w:rsidTr="00FC3709">
        <w:tc>
          <w:tcPr>
            <w:tcW w:w="9641" w:type="dxa"/>
            <w:gridSpan w:val="9"/>
          </w:tcPr>
          <w:p w14:paraId="4CFF8D44" w14:textId="77777777" w:rsidR="009248C8" w:rsidRDefault="009248C8" w:rsidP="00FC37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102D9F0" w14:textId="77777777" w:rsidR="009248C8" w:rsidRDefault="009248C8" w:rsidP="009248C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248C8" w14:paraId="1CA6FC4F" w14:textId="77777777" w:rsidTr="00FC3709">
        <w:tc>
          <w:tcPr>
            <w:tcW w:w="2835" w:type="dxa"/>
          </w:tcPr>
          <w:p w14:paraId="556F8B47" w14:textId="77777777" w:rsidR="009248C8" w:rsidRDefault="009248C8" w:rsidP="00FC370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33F1163" w14:textId="77777777" w:rsidR="009248C8" w:rsidRDefault="009248C8" w:rsidP="00FC370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58AE0B4" w14:textId="77777777" w:rsidR="009248C8" w:rsidRDefault="009248C8" w:rsidP="00FC37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BDB15C9" w14:textId="77777777" w:rsidR="009248C8" w:rsidRDefault="009248C8" w:rsidP="00FC370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DF82EE" w14:textId="77777777" w:rsidR="009248C8" w:rsidRDefault="009248C8" w:rsidP="00FC37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FAEC62C" w14:textId="77777777" w:rsidR="009248C8" w:rsidRDefault="009248C8" w:rsidP="00FC370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EF53411" w14:textId="77777777" w:rsidR="009248C8" w:rsidRDefault="009248C8" w:rsidP="00FC37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DB3ED9" w14:textId="77777777" w:rsidR="009248C8" w:rsidRDefault="009248C8" w:rsidP="00FC370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070064" w14:textId="77777777" w:rsidR="009248C8" w:rsidRDefault="009248C8" w:rsidP="00FC370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D2A1F77" w14:textId="77777777" w:rsidR="009248C8" w:rsidRDefault="009248C8" w:rsidP="009248C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248C8" w14:paraId="54ED79A6" w14:textId="77777777" w:rsidTr="00FC3709">
        <w:tc>
          <w:tcPr>
            <w:tcW w:w="9640" w:type="dxa"/>
            <w:gridSpan w:val="11"/>
          </w:tcPr>
          <w:p w14:paraId="6405FDFB" w14:textId="77777777" w:rsidR="009248C8" w:rsidRDefault="009248C8" w:rsidP="00FC37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48C8" w14:paraId="46B9F110" w14:textId="77777777" w:rsidTr="00FC3709">
        <w:trPr>
          <w:trHeight w:val="17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560ABA0" w14:textId="77777777" w:rsidR="009248C8" w:rsidRDefault="009248C8" w:rsidP="00FC37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0" w:name="_Hlk68621250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A4D631" w14:textId="2BA6BD34" w:rsidR="009248C8" w:rsidRDefault="001D7E72" w:rsidP="00FC3709">
            <w:pPr>
              <w:pStyle w:val="CRCoverPage"/>
              <w:spacing w:after="0"/>
            </w:pPr>
            <w:r w:rsidRPr="001D7E72">
              <w:t>Correction for NR5GC IRAT test ca</w:t>
            </w:r>
            <w:r w:rsidR="00FC279D">
              <w:t>s</w:t>
            </w:r>
            <w:r w:rsidRPr="001D7E72">
              <w:t>e 8.1.4.2.2.1</w:t>
            </w:r>
          </w:p>
        </w:tc>
      </w:tr>
      <w:tr w:rsidR="009248C8" w14:paraId="6DDCFDA7" w14:textId="77777777" w:rsidTr="00FC3709">
        <w:tc>
          <w:tcPr>
            <w:tcW w:w="1843" w:type="dxa"/>
            <w:tcBorders>
              <w:left w:val="single" w:sz="4" w:space="0" w:color="auto"/>
            </w:tcBorders>
          </w:tcPr>
          <w:p w14:paraId="6661D5CA" w14:textId="77777777" w:rsidR="009248C8" w:rsidRDefault="009248C8" w:rsidP="00FC37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253A490" w14:textId="77777777" w:rsidR="009248C8" w:rsidRDefault="009248C8" w:rsidP="00FC37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bookmarkEnd w:id="0"/>
      <w:tr w:rsidR="009248C8" w14:paraId="7974B1EF" w14:textId="77777777" w:rsidTr="00FC3709">
        <w:tc>
          <w:tcPr>
            <w:tcW w:w="1843" w:type="dxa"/>
            <w:tcBorders>
              <w:left w:val="single" w:sz="4" w:space="0" w:color="auto"/>
            </w:tcBorders>
          </w:tcPr>
          <w:p w14:paraId="51FBEB99" w14:textId="77777777" w:rsidR="009248C8" w:rsidRDefault="009248C8" w:rsidP="00FC37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8A3734" w14:textId="77777777" w:rsidR="009248C8" w:rsidRDefault="009248C8" w:rsidP="00FC3709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 UK</w:t>
            </w:r>
          </w:p>
        </w:tc>
      </w:tr>
      <w:tr w:rsidR="009248C8" w14:paraId="5ED27365" w14:textId="77777777" w:rsidTr="00FC3709">
        <w:tc>
          <w:tcPr>
            <w:tcW w:w="1843" w:type="dxa"/>
            <w:tcBorders>
              <w:left w:val="single" w:sz="4" w:space="0" w:color="auto"/>
            </w:tcBorders>
          </w:tcPr>
          <w:p w14:paraId="0CDB1B2F" w14:textId="77777777" w:rsidR="009248C8" w:rsidRDefault="009248C8" w:rsidP="00FC37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AE8934" w14:textId="77777777" w:rsidR="009248C8" w:rsidRDefault="009248C8" w:rsidP="00FC3709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9248C8" w14:paraId="2578CE69" w14:textId="77777777" w:rsidTr="00FC3709">
        <w:tc>
          <w:tcPr>
            <w:tcW w:w="1843" w:type="dxa"/>
            <w:tcBorders>
              <w:left w:val="single" w:sz="4" w:space="0" w:color="auto"/>
            </w:tcBorders>
          </w:tcPr>
          <w:p w14:paraId="4AA1CBEC" w14:textId="77777777" w:rsidR="009248C8" w:rsidRDefault="009248C8" w:rsidP="00FC37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18FB98" w14:textId="77777777" w:rsidR="009248C8" w:rsidRDefault="009248C8" w:rsidP="00FC37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48C8" w14:paraId="523ADA18" w14:textId="77777777" w:rsidTr="00FC3709">
        <w:tc>
          <w:tcPr>
            <w:tcW w:w="1843" w:type="dxa"/>
            <w:tcBorders>
              <w:left w:val="single" w:sz="4" w:space="0" w:color="auto"/>
            </w:tcBorders>
          </w:tcPr>
          <w:p w14:paraId="269363F8" w14:textId="77777777" w:rsidR="009248C8" w:rsidRDefault="009248C8" w:rsidP="00FC37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F6EE20E" w14:textId="77777777" w:rsidR="009248C8" w:rsidRDefault="009248C8" w:rsidP="00FC3709">
            <w:pPr>
              <w:pStyle w:val="CRCoverPage"/>
              <w:spacing w:after="0"/>
              <w:ind w:left="100"/>
              <w:rPr>
                <w:noProof/>
              </w:rPr>
            </w:pPr>
            <w:r w:rsidRPr="00A37C31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BE31F6E" w14:textId="77777777" w:rsidR="009248C8" w:rsidRDefault="009248C8" w:rsidP="00FC370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339B1FA" w14:textId="77777777" w:rsidR="009248C8" w:rsidRDefault="009248C8" w:rsidP="00FC370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6D96B1" w14:textId="2B4C28A7" w:rsidR="009248C8" w:rsidRDefault="009248C8" w:rsidP="00FC37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2021-04-</w:t>
            </w:r>
            <w:r w:rsidR="00070842">
              <w:rPr>
                <w:noProof/>
              </w:rPr>
              <w:t>12</w:t>
            </w:r>
          </w:p>
        </w:tc>
      </w:tr>
      <w:tr w:rsidR="009248C8" w14:paraId="2A63716C" w14:textId="77777777" w:rsidTr="00FC3709">
        <w:tc>
          <w:tcPr>
            <w:tcW w:w="1843" w:type="dxa"/>
            <w:tcBorders>
              <w:left w:val="single" w:sz="4" w:space="0" w:color="auto"/>
            </w:tcBorders>
          </w:tcPr>
          <w:p w14:paraId="36CDA3BC" w14:textId="77777777" w:rsidR="009248C8" w:rsidRDefault="009248C8" w:rsidP="00FC37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A0F350C" w14:textId="77777777" w:rsidR="009248C8" w:rsidRDefault="009248C8" w:rsidP="00FC37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472C75C" w14:textId="77777777" w:rsidR="009248C8" w:rsidRDefault="009248C8" w:rsidP="00FC37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256B82A" w14:textId="77777777" w:rsidR="009248C8" w:rsidRDefault="009248C8" w:rsidP="00FC37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E3EF63" w14:textId="77777777" w:rsidR="009248C8" w:rsidRDefault="009248C8" w:rsidP="00FC37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48C8" w14:paraId="3C0A0A87" w14:textId="77777777" w:rsidTr="00FC370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4030883" w14:textId="77777777" w:rsidR="009248C8" w:rsidRDefault="009248C8" w:rsidP="00FC37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36A5FFB" w14:textId="77777777" w:rsidR="009248C8" w:rsidRDefault="009248C8" w:rsidP="00FC370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2F10A94" w14:textId="77777777" w:rsidR="009248C8" w:rsidRDefault="009248C8" w:rsidP="00FC370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2FCD45" w14:textId="77777777" w:rsidR="009248C8" w:rsidRDefault="009248C8" w:rsidP="00FC370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8E2B36C" w14:textId="77777777" w:rsidR="009248C8" w:rsidRDefault="009248C8" w:rsidP="00FC370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9248C8" w14:paraId="28D57385" w14:textId="77777777" w:rsidTr="00FC370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842C424" w14:textId="77777777" w:rsidR="009248C8" w:rsidRDefault="009248C8" w:rsidP="00FC370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46B96E1" w14:textId="77777777" w:rsidR="009248C8" w:rsidRDefault="009248C8" w:rsidP="00FC370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E8834F8" w14:textId="77777777" w:rsidR="009248C8" w:rsidRDefault="009248C8" w:rsidP="00FC370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64D1E8" w14:textId="77777777" w:rsidR="009248C8" w:rsidRPr="007C2097" w:rsidRDefault="009248C8" w:rsidP="00FC370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9248C8" w14:paraId="06AF7B57" w14:textId="77777777" w:rsidTr="00FC3709">
        <w:tc>
          <w:tcPr>
            <w:tcW w:w="1843" w:type="dxa"/>
          </w:tcPr>
          <w:p w14:paraId="1FBD7EAC" w14:textId="77777777" w:rsidR="009248C8" w:rsidRDefault="009248C8" w:rsidP="00FC37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3B15FA8" w14:textId="77777777" w:rsidR="009248C8" w:rsidRDefault="009248C8" w:rsidP="00FC37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48C8" w14:paraId="32495D9F" w14:textId="77777777" w:rsidTr="00FC370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51B5AC7" w14:textId="77777777" w:rsidR="009248C8" w:rsidRDefault="009248C8" w:rsidP="00FC37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03E0FE" w14:textId="575084E0" w:rsidR="009248C8" w:rsidRDefault="004C5915" w:rsidP="00FC279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1. </w:t>
            </w:r>
            <w:r w:rsidR="00FC279D">
              <w:rPr>
                <w:noProof/>
              </w:rPr>
              <w:t>As per TS 33.501, clause 8.4</w:t>
            </w:r>
          </w:p>
          <w:p w14:paraId="5CF1FBA9" w14:textId="13E13A0D" w:rsidR="00FC279D" w:rsidRDefault="00FC279D" w:rsidP="00FC279D">
            <w:pPr>
              <w:pStyle w:val="B1"/>
            </w:pPr>
            <w:r>
              <w:t>….</w:t>
            </w:r>
          </w:p>
          <w:p w14:paraId="5915AC44" w14:textId="212C5F18" w:rsidR="00FC279D" w:rsidRDefault="00FC279D" w:rsidP="00FC279D">
            <w:pPr>
              <w:pStyle w:val="B1"/>
            </w:pPr>
            <w:r w:rsidRPr="007B0C8B">
              <w:t>3.</w:t>
            </w:r>
            <w:r w:rsidRPr="007B0C8B">
              <w:tab/>
              <w:t xml:space="preserve">The target AMF </w:t>
            </w:r>
            <w:r>
              <w:t xml:space="preserve">shall construct a mapped 5G security context from the EPS security context received from the source MME. </w:t>
            </w:r>
            <w:r w:rsidRPr="00B068F6">
              <w:rPr>
                <w:highlight w:val="yellow"/>
              </w:rPr>
              <w:t>The target AMF shall derive a mapped K</w:t>
            </w:r>
            <w:r w:rsidRPr="00B068F6">
              <w:rPr>
                <w:highlight w:val="yellow"/>
                <w:vertAlign w:val="subscript"/>
              </w:rPr>
              <w:t>AMF</w:t>
            </w:r>
            <w:r w:rsidRPr="00B068F6">
              <w:rPr>
                <w:highlight w:val="yellow"/>
              </w:rPr>
              <w:t>' key from the received K</w:t>
            </w:r>
            <w:r w:rsidRPr="00B068F6">
              <w:rPr>
                <w:highlight w:val="yellow"/>
                <w:vertAlign w:val="subscript"/>
              </w:rPr>
              <w:t>ASME</w:t>
            </w:r>
            <w:r w:rsidRPr="00B068F6">
              <w:rPr>
                <w:highlight w:val="yellow"/>
              </w:rPr>
              <w:t xml:space="preserve"> and the NH value in the EPS security context received from the source MME</w:t>
            </w:r>
            <w:r>
              <w:t xml:space="preserve"> as described </w:t>
            </w:r>
            <w:r w:rsidRPr="00B34C1F">
              <w:t>in clause 8.6.2.</w:t>
            </w:r>
            <w:r w:rsidRPr="007B0C8B">
              <w:t xml:space="preserve"> </w:t>
            </w:r>
          </w:p>
          <w:p w14:paraId="3E48D0FE" w14:textId="4E7EC40C" w:rsidR="008E09B7" w:rsidRDefault="008E09B7" w:rsidP="00FC279D">
            <w:pPr>
              <w:pStyle w:val="B1"/>
            </w:pPr>
            <w:r>
              <w:t>----</w:t>
            </w:r>
          </w:p>
          <w:p w14:paraId="4DF613BD" w14:textId="77777777" w:rsidR="008E09B7" w:rsidRDefault="008E09B7" w:rsidP="008E09B7">
            <w:pPr>
              <w:ind w:left="568"/>
            </w:pPr>
            <w:r w:rsidRPr="008E09B7">
              <w:rPr>
                <w:highlight w:val="yellow"/>
              </w:rPr>
              <w:t>The target AMF shall create a NAS Container</w:t>
            </w:r>
            <w:r w:rsidRPr="000332DA">
              <w:t xml:space="preserve"> </w:t>
            </w:r>
            <w:r>
              <w:t xml:space="preserve">to signal the necessary security parameters to the UE. </w:t>
            </w:r>
            <w:r w:rsidRPr="008E09B7">
              <w:rPr>
                <w:highlight w:val="yellow"/>
              </w:rPr>
              <w:t>The NAS Container shall include a NAS MAC</w:t>
            </w:r>
            <w:r>
              <w:t>, the selected 5G NAS security algorithms, the ngKSI associated with the derived K</w:t>
            </w:r>
            <w:r w:rsidRPr="00784BE0">
              <w:rPr>
                <w:vertAlign w:val="subscript"/>
              </w:rPr>
              <w:t>AMF</w:t>
            </w:r>
            <w:r>
              <w:t xml:space="preserve">' </w:t>
            </w:r>
            <w:r w:rsidRPr="008E09B7">
              <w:rPr>
                <w:highlight w:val="yellow"/>
              </w:rPr>
              <w:t>and the NCC value associated with the NH parameter used in the derivation of the K</w:t>
            </w:r>
            <w:r w:rsidRPr="008E09B7">
              <w:rPr>
                <w:highlight w:val="yellow"/>
                <w:vertAlign w:val="subscript"/>
              </w:rPr>
              <w:t>AMF</w:t>
            </w:r>
            <w:r w:rsidRPr="008E09B7">
              <w:rPr>
                <w:highlight w:val="yellow"/>
              </w:rPr>
              <w:t>'</w:t>
            </w:r>
            <w:r>
              <w:t>.  The target AMF shall calculate the NAS MAC as described in clause 6.9.2.3.3. with the COUNT parameter set to the maximal value of 2</w:t>
            </w:r>
            <w:r w:rsidRPr="00784BE0">
              <w:rPr>
                <w:vertAlign w:val="superscript"/>
              </w:rPr>
              <w:t>32</w:t>
            </w:r>
            <w:r>
              <w:t>-1.</w:t>
            </w:r>
          </w:p>
          <w:p w14:paraId="7033E7D5" w14:textId="007E3CA4" w:rsidR="008E09B7" w:rsidRDefault="008E09B7" w:rsidP="008E09B7">
            <w:pPr>
              <w:pStyle w:val="B1"/>
              <w:ind w:left="0" w:firstLine="0"/>
            </w:pPr>
            <w:r>
              <w:t>As per TS 33.401, clause 7.2.8.4.3</w:t>
            </w:r>
          </w:p>
          <w:p w14:paraId="2AAC5243" w14:textId="72F96850" w:rsidR="008E09B7" w:rsidRDefault="008E09B7" w:rsidP="008E09B7">
            <w:pPr>
              <w:pStyle w:val="B1"/>
              <w:ind w:left="0" w:firstLine="0"/>
            </w:pPr>
            <w:r>
              <w:rPr>
                <w:lang w:eastAsia="ja-JP"/>
              </w:rPr>
              <w:t>Upon reception of the</w:t>
            </w:r>
            <w:r>
              <w:t xml:space="preserve"> HANDOVER REQUIRED message </w:t>
            </w:r>
            <w:r w:rsidRPr="008E09B7">
              <w:rPr>
                <w:highlight w:val="yellow"/>
              </w:rPr>
              <w:t>the source MME shall increase its locally kept NCC value by one</w:t>
            </w:r>
            <w:r>
              <w:t xml:space="preserve"> and compute a fresh NH from its stored data using the function defined in Annex A.4</w:t>
            </w:r>
          </w:p>
          <w:p w14:paraId="4B553FB8" w14:textId="7EB91F30" w:rsidR="00B85A29" w:rsidRDefault="00B85A29" w:rsidP="008E09B7">
            <w:pPr>
              <w:pStyle w:val="B1"/>
              <w:ind w:left="0" w:firstLine="0"/>
            </w:pPr>
            <w:r>
              <w:t xml:space="preserve">And as per TS 33.501, clause </w:t>
            </w:r>
            <w:r w:rsidRPr="00B85A29">
              <w:t>6.9.2.1.1</w:t>
            </w:r>
            <w:r>
              <w:t xml:space="preserve">, NCC=1 cannot be used for Key derivation </w:t>
            </w:r>
          </w:p>
          <w:p w14:paraId="2598C3A3" w14:textId="48112F77" w:rsidR="00B85A29" w:rsidRDefault="00BB55EB" w:rsidP="008E09B7">
            <w:pPr>
              <w:pStyle w:val="B1"/>
              <w:ind w:left="0" w:firstLine="0"/>
            </w:pPr>
            <w:r>
              <w:rPr>
                <w:noProof/>
              </w:rPr>
              <w:lastRenderedPageBreak/>
              <w:drawing>
                <wp:inline distT="0" distB="0" distL="0" distR="0" wp14:anchorId="4EC5383B" wp14:editId="0C5F88D6">
                  <wp:extent cx="4061460" cy="228600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61460" cy="2286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576312D" w14:textId="0041F134" w:rsidR="00FC279D" w:rsidRDefault="004C5915" w:rsidP="00FC279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2. </w:t>
            </w:r>
            <w:r>
              <w:rPr>
                <w:rFonts w:cs="Arial"/>
              </w:rPr>
              <w:t xml:space="preserve">In </w:t>
            </w:r>
            <w:r>
              <w:t>f_NR5GC_IRAT_S1ToN1_SessionModification, TTCN shall get the GMMInfo via f_NR5GC_MobileInfo_GetGMM_MobilityInfo, but the GMMInfo in vc_NR5GC_Global is not updated after receiving Registration Request, which lead</w:t>
            </w:r>
            <w:r w:rsidR="003D4D4A">
              <w:t>s</w:t>
            </w:r>
            <w:r>
              <w:t xml:space="preserve"> to error while checking the ispresent(v_GMM_MobilityInfo.SessionStatus)</w:t>
            </w:r>
          </w:p>
        </w:tc>
      </w:tr>
      <w:tr w:rsidR="009248C8" w14:paraId="021E1110" w14:textId="77777777" w:rsidTr="00FC37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99612C" w14:textId="77777777" w:rsidR="009248C8" w:rsidRDefault="009248C8" w:rsidP="00FC37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31A89A" w14:textId="77777777" w:rsidR="009248C8" w:rsidRDefault="009248C8" w:rsidP="00FC37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48C8" w14:paraId="683B9B39" w14:textId="77777777" w:rsidTr="00FC3709">
        <w:trPr>
          <w:trHeight w:val="8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8142B1" w14:textId="77777777" w:rsidR="009248C8" w:rsidRDefault="009248C8" w:rsidP="00FC37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4657F1C" w14:textId="77777777" w:rsidR="009248C8" w:rsidRDefault="00B85A29" w:rsidP="003729EE">
            <w:pPr>
              <w:pStyle w:val="CRCoverPage"/>
              <w:numPr>
                <w:ilvl w:val="0"/>
                <w:numId w:val="7"/>
              </w:numPr>
              <w:spacing w:after="0"/>
              <w:rPr>
                <w:lang w:val="en-SG"/>
              </w:rPr>
            </w:pPr>
            <w:r>
              <w:rPr>
                <w:lang w:val="en-SG"/>
              </w:rPr>
              <w:t>NCC=2 is used for key derivation, s</w:t>
            </w:r>
            <w:r w:rsidRPr="00B85A29">
              <w:rPr>
                <w:lang w:val="en-SG"/>
              </w:rPr>
              <w:t>et v_SecurityParams.NCC to 2</w:t>
            </w:r>
          </w:p>
          <w:p w14:paraId="37E85CC4" w14:textId="671B0564" w:rsidR="003729EE" w:rsidRPr="005C657A" w:rsidRDefault="003729EE" w:rsidP="003729EE">
            <w:pPr>
              <w:pStyle w:val="CRCoverPage"/>
              <w:numPr>
                <w:ilvl w:val="0"/>
                <w:numId w:val="7"/>
              </w:numPr>
              <w:spacing w:after="0"/>
              <w:rPr>
                <w:lang w:val="en-SG"/>
              </w:rPr>
            </w:pPr>
            <w:r w:rsidRPr="003729EE">
              <w:rPr>
                <w:lang w:val="en-SG"/>
              </w:rPr>
              <w:t>Call f_NR5GC_MobileInfo_SetGMM_MobilityInfo to save GMMInfo after receiving Registration Request</w:t>
            </w:r>
          </w:p>
        </w:tc>
      </w:tr>
      <w:tr w:rsidR="009248C8" w14:paraId="544C0240" w14:textId="77777777" w:rsidTr="00FC37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BED99C" w14:textId="77777777" w:rsidR="009248C8" w:rsidRDefault="009248C8" w:rsidP="00FC37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AF11D6" w14:textId="77777777" w:rsidR="009248C8" w:rsidRDefault="009248C8" w:rsidP="00FC37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48C8" w14:paraId="56D7C216" w14:textId="77777777" w:rsidTr="00FC370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FF4458" w14:textId="77777777" w:rsidR="009248C8" w:rsidRDefault="009248C8" w:rsidP="00FC37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ED9773" w14:textId="77777777" w:rsidR="009248C8" w:rsidRDefault="009248C8" w:rsidP="00FC370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 conformant UE will fail the test case</w:t>
            </w:r>
          </w:p>
        </w:tc>
      </w:tr>
      <w:tr w:rsidR="009248C8" w14:paraId="34ECCD34" w14:textId="77777777" w:rsidTr="00FC3709">
        <w:tc>
          <w:tcPr>
            <w:tcW w:w="2694" w:type="dxa"/>
            <w:gridSpan w:val="2"/>
          </w:tcPr>
          <w:p w14:paraId="2E3DB663" w14:textId="77777777" w:rsidR="009248C8" w:rsidRDefault="009248C8" w:rsidP="00FC37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08AB920" w14:textId="77777777" w:rsidR="009248C8" w:rsidRDefault="009248C8" w:rsidP="00FC37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48C8" w14:paraId="45CC0409" w14:textId="77777777" w:rsidTr="00FC370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890FCA" w14:textId="77777777" w:rsidR="009248C8" w:rsidRDefault="009248C8" w:rsidP="00FC37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2FB8A9" w14:textId="1F1801AF" w:rsidR="009248C8" w:rsidRDefault="00B85A29" w:rsidP="00FC3709">
            <w:pPr>
              <w:pStyle w:val="CRCoverPage"/>
              <w:spacing w:after="0"/>
              <w:rPr>
                <w:noProof/>
              </w:rPr>
            </w:pPr>
            <w:r>
              <w:t>8.1.4.2.2.1.NR5GC</w:t>
            </w:r>
          </w:p>
        </w:tc>
      </w:tr>
      <w:tr w:rsidR="009248C8" w14:paraId="02EF3288" w14:textId="77777777" w:rsidTr="00FC37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C3A28A" w14:textId="77777777" w:rsidR="009248C8" w:rsidRDefault="009248C8" w:rsidP="00FC37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3F56BB" w14:textId="77777777" w:rsidR="009248C8" w:rsidRDefault="009248C8" w:rsidP="00FC37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48C8" w14:paraId="1F33E99E" w14:textId="77777777" w:rsidTr="00FC37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7242C8" w14:textId="77777777" w:rsidR="009248C8" w:rsidRDefault="009248C8" w:rsidP="00FC37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78AF0E" w14:textId="77777777" w:rsidR="009248C8" w:rsidRDefault="009248C8" w:rsidP="00FC37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7E05FA4" w14:textId="77777777" w:rsidR="009248C8" w:rsidRDefault="009248C8" w:rsidP="00FC37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5C1C8DC" w14:textId="77777777" w:rsidR="009248C8" w:rsidRDefault="009248C8" w:rsidP="00FC370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6434ED4" w14:textId="77777777" w:rsidR="009248C8" w:rsidRDefault="009248C8" w:rsidP="00FC370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248C8" w14:paraId="0A764A78" w14:textId="77777777" w:rsidTr="00FC37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961AA2" w14:textId="77777777" w:rsidR="009248C8" w:rsidRDefault="009248C8" w:rsidP="00FC37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88703A" w14:textId="77777777" w:rsidR="009248C8" w:rsidRDefault="009248C8" w:rsidP="00FC37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461D77" w14:textId="77777777" w:rsidR="009248C8" w:rsidRDefault="009248C8" w:rsidP="00FC37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FE52125" w14:textId="77777777" w:rsidR="009248C8" w:rsidRDefault="009248C8" w:rsidP="00FC370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3543CA" w14:textId="77777777" w:rsidR="009248C8" w:rsidRDefault="009248C8" w:rsidP="00FC370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248C8" w14:paraId="0505D9E4" w14:textId="77777777" w:rsidTr="00FC3709">
        <w:trPr>
          <w:trHeight w:val="156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1385E7" w14:textId="77777777" w:rsidR="009248C8" w:rsidRDefault="009248C8" w:rsidP="00FC370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04E47B" w14:textId="26A68F63" w:rsidR="009248C8" w:rsidRDefault="00B85A29" w:rsidP="00FC3709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BE1C60" w14:textId="12F39BA4" w:rsidR="009248C8" w:rsidRDefault="009248C8" w:rsidP="00FC37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153529C" w14:textId="77777777" w:rsidR="009248C8" w:rsidRDefault="009248C8" w:rsidP="00FC370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950C4E" w14:textId="61B250AF" w:rsidR="009248C8" w:rsidRDefault="009248C8" w:rsidP="00FC370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B85A29">
              <w:rPr>
                <w:noProof/>
              </w:rPr>
              <w:t xml:space="preserve"> 38.523-1</w:t>
            </w:r>
            <w:r>
              <w:rPr>
                <w:noProof/>
              </w:rPr>
              <w:t xml:space="preserve"> CR </w:t>
            </w:r>
            <w:r w:rsidR="00B85A29">
              <w:rPr>
                <w:noProof/>
              </w:rPr>
              <w:t>xxxx</w:t>
            </w:r>
          </w:p>
        </w:tc>
      </w:tr>
      <w:tr w:rsidR="009248C8" w14:paraId="0C80F976" w14:textId="77777777" w:rsidTr="00FC37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84B33A" w14:textId="77777777" w:rsidR="009248C8" w:rsidRDefault="009248C8" w:rsidP="00FC370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DCA924" w14:textId="77777777" w:rsidR="009248C8" w:rsidRDefault="009248C8" w:rsidP="00FC37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51813A" w14:textId="77777777" w:rsidR="009248C8" w:rsidRDefault="009248C8" w:rsidP="00FC37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ED75BEB" w14:textId="77777777" w:rsidR="009248C8" w:rsidRDefault="009248C8" w:rsidP="00FC370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EE3C02" w14:textId="77777777" w:rsidR="009248C8" w:rsidRDefault="009248C8" w:rsidP="00FC370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248C8" w14:paraId="3B231316" w14:textId="77777777" w:rsidTr="00FC37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EEEA73" w14:textId="77777777" w:rsidR="009248C8" w:rsidRDefault="009248C8" w:rsidP="00FC370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A51BAA" w14:textId="77777777" w:rsidR="009248C8" w:rsidRDefault="009248C8" w:rsidP="00FC3709">
            <w:pPr>
              <w:pStyle w:val="CRCoverPage"/>
              <w:spacing w:after="0"/>
              <w:rPr>
                <w:noProof/>
              </w:rPr>
            </w:pPr>
          </w:p>
        </w:tc>
      </w:tr>
      <w:tr w:rsidR="009248C8" w14:paraId="764A969D" w14:textId="77777777" w:rsidTr="00FC370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BA01406" w14:textId="77777777" w:rsidR="009248C8" w:rsidRDefault="009248C8" w:rsidP="00FC37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2D0CA2" w14:textId="77777777" w:rsidR="009248C8" w:rsidRDefault="009248C8" w:rsidP="00FC370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248C8" w:rsidRPr="008863B9" w14:paraId="5E135936" w14:textId="77777777" w:rsidTr="00FC370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680F73A" w14:textId="77777777" w:rsidR="009248C8" w:rsidRPr="008863B9" w:rsidRDefault="009248C8" w:rsidP="00FC37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C993F04" w14:textId="77777777" w:rsidR="009248C8" w:rsidRPr="008863B9" w:rsidRDefault="009248C8" w:rsidP="00FC370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248C8" w14:paraId="6C69BAF8" w14:textId="77777777" w:rsidTr="00FC370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5267E0" w14:textId="77777777" w:rsidR="009248C8" w:rsidRDefault="009248C8" w:rsidP="00FC37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67CE80" w14:textId="77777777" w:rsidR="009248C8" w:rsidRDefault="009248C8" w:rsidP="00FC370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A73BFD2" w14:textId="0115063F" w:rsidR="009248C8" w:rsidRDefault="009248C8">
      <w:pPr>
        <w:rPr>
          <w:lang w:val="en-US"/>
        </w:rPr>
        <w:sectPr w:rsidR="009248C8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4592D50C" w14:textId="77777777" w:rsidR="00DF47BB" w:rsidRDefault="0084488C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69135674"/>
      <w:r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1"/>
    </w:p>
    <w:p w14:paraId="6B2A69F0" w14:textId="7F69861E" w:rsidR="00A63C9F" w:rsidRPr="00583903" w:rsidRDefault="0084488C">
      <w:pPr>
        <w:pStyle w:val="TOC1"/>
        <w:rPr>
          <w:rFonts w:ascii="Calibri" w:eastAsia="Times New Roman" w:hAnsi="Calibri"/>
          <w:noProof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A63C9F" w:rsidRPr="00B72BAE">
        <w:rPr>
          <w:rFonts w:ascii="Arial" w:hAnsi="Arial" w:cs="Arial"/>
          <w:iCs/>
          <w:noProof/>
        </w:rPr>
        <w:t>Table of Contents</w:t>
      </w:r>
      <w:r w:rsidR="00A63C9F">
        <w:rPr>
          <w:noProof/>
        </w:rPr>
        <w:tab/>
      </w:r>
      <w:r w:rsidR="00A63C9F">
        <w:rPr>
          <w:noProof/>
        </w:rPr>
        <w:fldChar w:fldCharType="begin"/>
      </w:r>
      <w:r w:rsidR="00A63C9F">
        <w:rPr>
          <w:noProof/>
        </w:rPr>
        <w:instrText xml:space="preserve"> PAGEREF _Toc69135674 \h </w:instrText>
      </w:r>
      <w:r w:rsidR="00A63C9F">
        <w:rPr>
          <w:noProof/>
        </w:rPr>
      </w:r>
      <w:r w:rsidR="00A63C9F">
        <w:rPr>
          <w:noProof/>
        </w:rPr>
        <w:fldChar w:fldCharType="separate"/>
      </w:r>
      <w:r w:rsidR="00A63C9F">
        <w:rPr>
          <w:noProof/>
        </w:rPr>
        <w:t>3</w:t>
      </w:r>
      <w:r w:rsidR="00A63C9F">
        <w:rPr>
          <w:noProof/>
        </w:rPr>
        <w:fldChar w:fldCharType="end"/>
      </w:r>
    </w:p>
    <w:p w14:paraId="552F1F50" w14:textId="747777D9" w:rsidR="00A63C9F" w:rsidRPr="00583903" w:rsidRDefault="00A63C9F">
      <w:pPr>
        <w:pStyle w:val="TOC1"/>
        <w:rPr>
          <w:rFonts w:ascii="Calibri" w:eastAsia="Times New Roman" w:hAnsi="Calibri"/>
          <w:noProof/>
          <w:szCs w:val="22"/>
          <w:lang w:val="en-US"/>
        </w:rPr>
      </w:pPr>
      <w:r w:rsidRPr="00B72BAE">
        <w:rPr>
          <w:b/>
          <w:noProof/>
          <w:lang w:eastAsia="ja-JP"/>
        </w:rPr>
        <w:t>1</w:t>
      </w:r>
      <w:r w:rsidRPr="00583903">
        <w:rPr>
          <w:rFonts w:ascii="Calibri" w:eastAsia="Times New Roman" w:hAnsi="Calibri"/>
          <w:noProof/>
          <w:szCs w:val="22"/>
          <w:lang w:val="en-US"/>
        </w:rPr>
        <w:tab/>
      </w:r>
      <w:r w:rsidRPr="00B72BAE">
        <w:rPr>
          <w:b/>
          <w:noProof/>
          <w:lang w:eastAsia="ja-JP"/>
        </w:rPr>
        <w:t>Overview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_Toc69135675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0BD1151C" w14:textId="714C35FC" w:rsidR="00A63C9F" w:rsidRPr="00583903" w:rsidRDefault="00A63C9F">
      <w:pPr>
        <w:pStyle w:val="TOC1"/>
        <w:rPr>
          <w:rFonts w:ascii="Calibri" w:eastAsia="Times New Roman" w:hAnsi="Calibri"/>
          <w:noProof/>
          <w:szCs w:val="22"/>
          <w:lang w:val="en-US"/>
        </w:rPr>
      </w:pPr>
      <w:r w:rsidRPr="00B72BAE">
        <w:rPr>
          <w:b/>
          <w:noProof/>
        </w:rPr>
        <w:t>2</w:t>
      </w:r>
      <w:r w:rsidRPr="00583903">
        <w:rPr>
          <w:rFonts w:ascii="Calibri" w:eastAsia="Times New Roman" w:hAnsi="Calibri"/>
          <w:noProof/>
          <w:szCs w:val="22"/>
          <w:lang w:val="en-US"/>
        </w:rPr>
        <w:tab/>
      </w:r>
      <w:r w:rsidRPr="00B72BAE">
        <w:rPr>
          <w:b/>
          <w:noProof/>
        </w:rPr>
        <w:t>Corrections required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_Toc69135676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6F238CDD" w14:textId="4B7E3463" w:rsidR="00A63C9F" w:rsidRPr="00583903" w:rsidRDefault="00A63C9F">
      <w:pPr>
        <w:pStyle w:val="TOC2"/>
        <w:rPr>
          <w:rFonts w:ascii="Calibri" w:eastAsia="Times New Roman" w:hAnsi="Calibri"/>
          <w:noProof/>
          <w:sz w:val="22"/>
          <w:szCs w:val="22"/>
          <w:lang w:val="en-US"/>
        </w:rPr>
      </w:pPr>
      <w:r w:rsidRPr="00B72BAE">
        <w:rPr>
          <w:b/>
          <w:noProof/>
          <w:lang w:val="pt-BR"/>
        </w:rPr>
        <w:t>2.1</w:t>
      </w:r>
      <w:r w:rsidRPr="00583903">
        <w:rPr>
          <w:rFonts w:ascii="Calibri" w:eastAsia="Times New Roman" w:hAnsi="Calibri"/>
          <w:noProof/>
          <w:sz w:val="22"/>
          <w:szCs w:val="22"/>
          <w:lang w:val="en-US"/>
        </w:rPr>
        <w:tab/>
      </w:r>
      <w:r w:rsidRPr="00B72BAE">
        <w:rPr>
          <w:b/>
          <w:noProof/>
          <w:lang w:val="pt-BR"/>
        </w:rPr>
        <w:t>Change 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_Toc69135677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41DFF53E" w14:textId="6558731D" w:rsidR="00A63C9F" w:rsidRPr="00583903" w:rsidRDefault="00A63C9F">
      <w:pPr>
        <w:pStyle w:val="TOC2"/>
        <w:rPr>
          <w:rFonts w:ascii="Calibri" w:eastAsia="Times New Roman" w:hAnsi="Calibri"/>
          <w:noProof/>
          <w:sz w:val="22"/>
          <w:szCs w:val="22"/>
          <w:lang w:val="en-US"/>
        </w:rPr>
      </w:pPr>
      <w:r w:rsidRPr="00B72BAE">
        <w:rPr>
          <w:b/>
          <w:noProof/>
          <w:lang w:val="pt-BR"/>
        </w:rPr>
        <w:t>2.2</w:t>
      </w:r>
      <w:r w:rsidRPr="00583903">
        <w:rPr>
          <w:rFonts w:ascii="Calibri" w:eastAsia="Times New Roman" w:hAnsi="Calibri"/>
          <w:noProof/>
          <w:sz w:val="22"/>
          <w:szCs w:val="22"/>
          <w:lang w:val="en-US"/>
        </w:rPr>
        <w:tab/>
      </w:r>
      <w:r w:rsidRPr="00B72BAE">
        <w:rPr>
          <w:b/>
          <w:noProof/>
          <w:lang w:val="pt-BR"/>
        </w:rPr>
        <w:t xml:space="preserve">Change </w:t>
      </w:r>
      <w:r w:rsidRPr="00B72BAE">
        <w:rPr>
          <w:b/>
          <w:noProof/>
          <w:lang w:val="en-US"/>
        </w:rPr>
        <w:t>2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_Toc69135678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</w:t>
      </w:r>
      <w:r>
        <w:rPr>
          <w:noProof/>
        </w:rPr>
        <w:fldChar w:fldCharType="end"/>
      </w:r>
    </w:p>
    <w:p w14:paraId="46EB1558" w14:textId="77777777" w:rsidR="00DF47BB" w:rsidRDefault="0084488C">
      <w:pPr>
        <w:rPr>
          <w:b/>
          <w:sz w:val="24"/>
          <w:lang w:eastAsia="ja-JP"/>
        </w:rPr>
      </w:pPr>
      <w:r>
        <w:rPr>
          <w:rFonts w:cs="Arial"/>
          <w:lang w:val="en-US"/>
        </w:rPr>
        <w:fldChar w:fldCharType="end"/>
      </w:r>
      <w:r>
        <w:rPr>
          <w:lang w:val="pt-BR"/>
        </w:rPr>
        <w:br w:type="page"/>
      </w:r>
    </w:p>
    <w:p w14:paraId="439EB719" w14:textId="77777777" w:rsidR="00DF47BB" w:rsidRDefault="0084488C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69135675"/>
      <w:r>
        <w:rPr>
          <w:b/>
          <w:lang w:eastAsia="ja-JP"/>
        </w:rPr>
        <w:t>Overview</w:t>
      </w:r>
      <w:bookmarkEnd w:id="2"/>
      <w:bookmarkEnd w:id="3"/>
    </w:p>
    <w:p w14:paraId="255A4C1D" w14:textId="77777777" w:rsidR="009248C8" w:rsidRDefault="009248C8" w:rsidP="009248C8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Pr="00A37C31">
        <w:rPr>
          <w:rFonts w:cs="Arial"/>
        </w:rPr>
        <w:t>iWD-TTCN3-B2020-09_D2</w:t>
      </w:r>
      <w:r>
        <w:rPr>
          <w:rFonts w:cs="Arial"/>
        </w:rPr>
        <w:t>1</w:t>
      </w:r>
      <w:r w:rsidRPr="00A37C31">
        <w:rPr>
          <w:rFonts w:cs="Arial"/>
        </w:rPr>
        <w:t>wk</w:t>
      </w:r>
      <w:r>
        <w:rPr>
          <w:rFonts w:cs="Arial"/>
        </w:rPr>
        <w:t>12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1426BF3E" w14:textId="77777777" w:rsidR="009248C8" w:rsidRDefault="009248C8" w:rsidP="009248C8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Pr="00A37C31">
        <w:rPr>
          <w:rFonts w:cs="Arial"/>
          <w:sz w:val="24"/>
          <w:lang w:eastAsia="ja-JP"/>
        </w:rPr>
        <w:t>Shaun Harry</w:t>
      </w:r>
      <w:r w:rsidRPr="00A37C31">
        <w:rPr>
          <w:rFonts w:cs="Arial"/>
          <w:sz w:val="24"/>
          <w:lang w:eastAsia="ja-JP"/>
        </w:rPr>
        <w:br/>
      </w:r>
      <w:r w:rsidRPr="00A37C31">
        <w:rPr>
          <w:rFonts w:cs="Arial"/>
          <w:b/>
          <w:lang w:eastAsia="ja-JP"/>
        </w:rPr>
        <w:tab/>
      </w:r>
      <w:r w:rsidRPr="00A37C31">
        <w:rPr>
          <w:rFonts w:cs="Arial"/>
          <w:lang w:eastAsia="ja-JP"/>
        </w:rPr>
        <w:t>shaun.harry@keysight.com</w:t>
      </w:r>
    </w:p>
    <w:p w14:paraId="3042BC65" w14:textId="77777777" w:rsidR="00DF47BB" w:rsidRDefault="00DF47BB"/>
    <w:p w14:paraId="0B42301B" w14:textId="1C118C35" w:rsidR="00DF47BB" w:rsidRDefault="0084488C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69135676"/>
      <w:r>
        <w:rPr>
          <w:b/>
        </w:rPr>
        <w:t>Corrections required</w:t>
      </w:r>
      <w:bookmarkEnd w:id="4"/>
      <w:bookmarkEnd w:id="5"/>
      <w:bookmarkEnd w:id="6"/>
    </w:p>
    <w:p w14:paraId="257E0C8B" w14:textId="77777777" w:rsidR="002539FC" w:rsidRDefault="002539FC" w:rsidP="002539FC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7" w:name="_Toc30685521"/>
      <w:bookmarkStart w:id="8" w:name="_Toc69135677"/>
      <w:r>
        <w:rPr>
          <w:b/>
          <w:lang w:val="pt-BR"/>
        </w:rPr>
        <w:t>Change 1</w:t>
      </w:r>
      <w:bookmarkEnd w:id="7"/>
      <w:bookmarkEnd w:id="8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2539FC" w14:paraId="0F4807FC" w14:textId="77777777" w:rsidTr="00FC3709">
        <w:trPr>
          <w:trHeight w:val="447"/>
        </w:trPr>
        <w:tc>
          <w:tcPr>
            <w:tcW w:w="1985" w:type="dxa"/>
          </w:tcPr>
          <w:p w14:paraId="6FB4053D" w14:textId="77777777" w:rsidR="002539FC" w:rsidRDefault="002539FC" w:rsidP="00FC3709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6839DFB5" w14:textId="77777777" w:rsidR="002539FC" w:rsidRDefault="002539FC" w:rsidP="00FC3709">
            <w:pPr>
              <w:spacing w:after="0"/>
            </w:pPr>
            <w:r w:rsidRPr="00374156">
              <w:rPr>
                <w:lang w:val="en-US"/>
              </w:rPr>
              <w:t>fl_TC_8_1_4_2_2_1_NR5GC_EUTRA_TestBody</w:t>
            </w:r>
          </w:p>
        </w:tc>
      </w:tr>
      <w:tr w:rsidR="002539FC" w14:paraId="75D336BB" w14:textId="77777777" w:rsidTr="00FC3709">
        <w:trPr>
          <w:trHeight w:val="452"/>
        </w:trPr>
        <w:tc>
          <w:tcPr>
            <w:tcW w:w="1985" w:type="dxa"/>
          </w:tcPr>
          <w:p w14:paraId="5967113B" w14:textId="77777777" w:rsidR="002539FC" w:rsidRDefault="002539FC" w:rsidP="00FC370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5AC46AD3" w14:textId="77777777" w:rsidR="00620B92" w:rsidRDefault="00620B92" w:rsidP="00620B9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As per TS 33.501, clause 8.4</w:t>
            </w:r>
          </w:p>
          <w:p w14:paraId="79AF3EEE" w14:textId="77777777" w:rsidR="006B4A15" w:rsidRDefault="006B4A15" w:rsidP="00620B92">
            <w:pPr>
              <w:pStyle w:val="B1"/>
            </w:pPr>
          </w:p>
          <w:p w14:paraId="748A17A9" w14:textId="190897AB" w:rsidR="00620B92" w:rsidRDefault="00620B92" w:rsidP="00620B92">
            <w:pPr>
              <w:pStyle w:val="B1"/>
            </w:pPr>
            <w:r>
              <w:t>….</w:t>
            </w:r>
          </w:p>
          <w:p w14:paraId="70BAAD18" w14:textId="77777777" w:rsidR="00620B92" w:rsidRDefault="00620B92" w:rsidP="00620B92">
            <w:pPr>
              <w:pStyle w:val="B1"/>
            </w:pPr>
            <w:r w:rsidRPr="007B0C8B">
              <w:t>3.</w:t>
            </w:r>
            <w:r w:rsidRPr="007B0C8B">
              <w:tab/>
              <w:t xml:space="preserve">The target AMF </w:t>
            </w:r>
            <w:r>
              <w:t xml:space="preserve">shall construct a mapped 5G security context from the EPS security context received from the source MME. </w:t>
            </w:r>
            <w:r w:rsidRPr="00B068F6">
              <w:rPr>
                <w:highlight w:val="yellow"/>
              </w:rPr>
              <w:t>The target AMF shall derive a mapped K</w:t>
            </w:r>
            <w:r w:rsidRPr="00B068F6">
              <w:rPr>
                <w:highlight w:val="yellow"/>
                <w:vertAlign w:val="subscript"/>
              </w:rPr>
              <w:t>AMF</w:t>
            </w:r>
            <w:r w:rsidRPr="00B068F6">
              <w:rPr>
                <w:highlight w:val="yellow"/>
              </w:rPr>
              <w:t>' key from the received K</w:t>
            </w:r>
            <w:r w:rsidRPr="00B068F6">
              <w:rPr>
                <w:highlight w:val="yellow"/>
                <w:vertAlign w:val="subscript"/>
              </w:rPr>
              <w:t>ASME</w:t>
            </w:r>
            <w:r w:rsidRPr="00B068F6">
              <w:rPr>
                <w:highlight w:val="yellow"/>
              </w:rPr>
              <w:t xml:space="preserve"> and the NH value in the EPS security context received from the source MME</w:t>
            </w:r>
            <w:r>
              <w:t xml:space="preserve"> as described </w:t>
            </w:r>
            <w:r w:rsidRPr="00B34C1F">
              <w:t>in clause 8.6.2.</w:t>
            </w:r>
            <w:r w:rsidRPr="007B0C8B">
              <w:t xml:space="preserve"> </w:t>
            </w:r>
          </w:p>
          <w:p w14:paraId="448F77EA" w14:textId="77777777" w:rsidR="00620B92" w:rsidRDefault="00620B92" w:rsidP="00620B92">
            <w:pPr>
              <w:pStyle w:val="B1"/>
            </w:pPr>
            <w:r>
              <w:t>----</w:t>
            </w:r>
          </w:p>
          <w:p w14:paraId="4EF83222" w14:textId="77777777" w:rsidR="00620B92" w:rsidRDefault="00620B92" w:rsidP="00620B92">
            <w:pPr>
              <w:ind w:left="568"/>
            </w:pPr>
            <w:r w:rsidRPr="008E09B7">
              <w:rPr>
                <w:highlight w:val="yellow"/>
              </w:rPr>
              <w:t>The target AMF shall create a NAS Container</w:t>
            </w:r>
            <w:r w:rsidRPr="000332DA">
              <w:t xml:space="preserve"> </w:t>
            </w:r>
            <w:r>
              <w:t xml:space="preserve">to signal the necessary security parameters to the UE. </w:t>
            </w:r>
            <w:r w:rsidRPr="008E09B7">
              <w:rPr>
                <w:highlight w:val="yellow"/>
              </w:rPr>
              <w:t>The NAS Container shall include a NAS MAC</w:t>
            </w:r>
            <w:r>
              <w:t>, the selected 5G NAS security algorithms, the ngKSI associated with the derived K</w:t>
            </w:r>
            <w:r w:rsidRPr="00784BE0">
              <w:rPr>
                <w:vertAlign w:val="subscript"/>
              </w:rPr>
              <w:t>AMF</w:t>
            </w:r>
            <w:r>
              <w:t xml:space="preserve">' </w:t>
            </w:r>
            <w:r w:rsidRPr="008E09B7">
              <w:rPr>
                <w:highlight w:val="yellow"/>
              </w:rPr>
              <w:t>and the NCC value associated with the NH parameter used in the derivation of the K</w:t>
            </w:r>
            <w:r w:rsidRPr="008E09B7">
              <w:rPr>
                <w:highlight w:val="yellow"/>
                <w:vertAlign w:val="subscript"/>
              </w:rPr>
              <w:t>AMF</w:t>
            </w:r>
            <w:r w:rsidRPr="008E09B7">
              <w:rPr>
                <w:highlight w:val="yellow"/>
              </w:rPr>
              <w:t>'</w:t>
            </w:r>
            <w:r>
              <w:t>.  The target AMF shall calculate the NAS MAC as described in clause 6.9.2.3.3. with the COUNT parameter set to the maximal value of 2</w:t>
            </w:r>
            <w:r w:rsidRPr="00784BE0">
              <w:rPr>
                <w:vertAlign w:val="superscript"/>
              </w:rPr>
              <w:t>32</w:t>
            </w:r>
            <w:r>
              <w:t>-1.</w:t>
            </w:r>
          </w:p>
          <w:p w14:paraId="22A8324C" w14:textId="77777777" w:rsidR="00620B92" w:rsidRDefault="00620B92" w:rsidP="00620B92">
            <w:pPr>
              <w:pStyle w:val="B1"/>
              <w:ind w:left="0" w:firstLine="0"/>
            </w:pPr>
            <w:r>
              <w:t>As per TS 33.401, clause 7.2.8.4.3</w:t>
            </w:r>
          </w:p>
          <w:p w14:paraId="299E4F53" w14:textId="77777777" w:rsidR="00620B92" w:rsidRDefault="00620B92" w:rsidP="00620B92">
            <w:pPr>
              <w:pStyle w:val="B1"/>
              <w:ind w:left="0" w:firstLine="0"/>
            </w:pPr>
            <w:r>
              <w:rPr>
                <w:lang w:eastAsia="ja-JP"/>
              </w:rPr>
              <w:t>Upon reception of the</w:t>
            </w:r>
            <w:r>
              <w:t xml:space="preserve"> HANDOVER REQUIRED message </w:t>
            </w:r>
            <w:r w:rsidRPr="008E09B7">
              <w:rPr>
                <w:highlight w:val="yellow"/>
              </w:rPr>
              <w:t>the source MME shall increase its locally kept NCC value by one</w:t>
            </w:r>
            <w:r>
              <w:t xml:space="preserve"> and compute a fresh NH from its stored data using the function defined in Annex A.4</w:t>
            </w:r>
          </w:p>
          <w:p w14:paraId="3955E218" w14:textId="77777777" w:rsidR="00620B92" w:rsidRDefault="00620B92" w:rsidP="00620B92">
            <w:pPr>
              <w:pStyle w:val="B1"/>
              <w:ind w:left="0" w:firstLine="0"/>
            </w:pPr>
            <w:r>
              <w:t xml:space="preserve">And as per TS 33.501, clause </w:t>
            </w:r>
            <w:r w:rsidRPr="00B85A29">
              <w:t>6.9.2.1.1</w:t>
            </w:r>
            <w:r>
              <w:t xml:space="preserve">, NCC=1 cannot be used for Key derivation </w:t>
            </w:r>
          </w:p>
          <w:p w14:paraId="4B862F59" w14:textId="2BDDC71A" w:rsidR="002539FC" w:rsidRPr="00374156" w:rsidRDefault="00BB55EB" w:rsidP="00FC3709">
            <w:pPr>
              <w:rPr>
                <w:rFonts w:ascii="Arial" w:hAnsi="Arial" w:cs="Arial"/>
                <w:lang w:val="en-US"/>
              </w:rPr>
            </w:pPr>
            <w:r>
              <w:rPr>
                <w:noProof/>
              </w:rPr>
              <w:lastRenderedPageBreak/>
              <w:drawing>
                <wp:inline distT="0" distB="0" distL="0" distR="0" wp14:anchorId="02FDE0BF" wp14:editId="110C9C88">
                  <wp:extent cx="4061460" cy="228600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61460" cy="2286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539FC" w14:paraId="798FE9CC" w14:textId="77777777" w:rsidTr="00FC3709">
        <w:tc>
          <w:tcPr>
            <w:tcW w:w="1985" w:type="dxa"/>
          </w:tcPr>
          <w:p w14:paraId="42E79620" w14:textId="77777777" w:rsidR="002539FC" w:rsidRDefault="002539FC" w:rsidP="00FC370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Summary of change</w:t>
            </w:r>
          </w:p>
        </w:tc>
        <w:tc>
          <w:tcPr>
            <w:tcW w:w="7654" w:type="dxa"/>
          </w:tcPr>
          <w:p w14:paraId="49771C92" w14:textId="0E4C5FC0" w:rsidR="002539FC" w:rsidRPr="00151088" w:rsidRDefault="00620B92" w:rsidP="00FC3709">
            <w:pPr>
              <w:rPr>
                <w:lang w:val="en-US" w:eastAsia="zh-CN"/>
              </w:rPr>
            </w:pPr>
            <w:r w:rsidRPr="00620B92">
              <w:rPr>
                <w:highlight w:val="green"/>
                <w:lang w:val="en-SG"/>
              </w:rPr>
              <w:t>NCC=2 is used for key derivation, set v_SecurityParams.NCC to 2</w:t>
            </w:r>
          </w:p>
        </w:tc>
      </w:tr>
      <w:tr w:rsidR="002539FC" w14:paraId="7A729DC5" w14:textId="77777777" w:rsidTr="00FC3709">
        <w:tc>
          <w:tcPr>
            <w:tcW w:w="1985" w:type="dxa"/>
          </w:tcPr>
          <w:p w14:paraId="2109325E" w14:textId="77777777" w:rsidR="002539FC" w:rsidRDefault="002539FC" w:rsidP="00FC370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78DE1257" w14:textId="77777777" w:rsidR="002539FC" w:rsidRDefault="002539FC" w:rsidP="00FC3709">
            <w:pPr>
              <w:spacing w:after="0"/>
              <w:rPr>
                <w:rFonts w:ascii="Arial" w:hAnsi="Arial" w:cs="Arial"/>
                <w:lang w:val="en-US"/>
              </w:rPr>
            </w:pPr>
            <w:r w:rsidRPr="003845B2">
              <w:rPr>
                <w:rFonts w:ascii="Arial" w:hAnsi="Arial" w:cs="Arial"/>
                <w:lang w:val="en-US"/>
              </w:rPr>
              <w:t>IRAT_Handover_NR5GC_EUTRA</w:t>
            </w:r>
          </w:p>
        </w:tc>
      </w:tr>
      <w:tr w:rsidR="002539FC" w14:paraId="7C29617A" w14:textId="77777777" w:rsidTr="00FC3709">
        <w:tc>
          <w:tcPr>
            <w:tcW w:w="1985" w:type="dxa"/>
          </w:tcPr>
          <w:p w14:paraId="1A1B8CAC" w14:textId="77777777" w:rsidR="002539FC" w:rsidRDefault="002539FC" w:rsidP="00FC370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2DF070F0" w14:textId="2EE892FC" w:rsidR="002539FC" w:rsidRDefault="00BB55EB" w:rsidP="00FC3709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Accepted</w:t>
            </w:r>
          </w:p>
        </w:tc>
      </w:tr>
    </w:tbl>
    <w:p w14:paraId="5A8D91A9" w14:textId="77777777" w:rsidR="002539FC" w:rsidRDefault="002539FC" w:rsidP="002539FC">
      <w:pPr>
        <w:rPr>
          <w:lang w:val="en-US"/>
        </w:rPr>
      </w:pPr>
    </w:p>
    <w:p w14:paraId="0419E27B" w14:textId="77777777" w:rsidR="002539FC" w:rsidRDefault="002539FC" w:rsidP="002539FC">
      <w:pPr>
        <w:rPr>
          <w:lang w:val="en-US"/>
        </w:rPr>
      </w:pPr>
      <w:r>
        <w:rPr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539FC" w14:paraId="1BA8D005" w14:textId="77777777" w:rsidTr="00FC3709">
        <w:tc>
          <w:tcPr>
            <w:tcW w:w="9855" w:type="dxa"/>
          </w:tcPr>
          <w:p w14:paraId="7012333E" w14:textId="77777777" w:rsidR="002539FC" w:rsidRPr="00374156" w:rsidRDefault="002539FC" w:rsidP="00FC3709">
            <w:pPr>
              <w:rPr>
                <w:lang w:val="en-US"/>
              </w:rPr>
            </w:pPr>
            <w:r w:rsidRPr="00374156">
              <w:rPr>
                <w:lang w:val="en-US"/>
              </w:rPr>
              <w:t xml:space="preserve">  function fl_TC_8_1_4_2_2_1_NR5GC_EUTRA_TestBody() runs on EUTRA_5GS_PTC</w:t>
            </w:r>
          </w:p>
          <w:p w14:paraId="0544B1F6" w14:textId="77777777" w:rsidR="002539FC" w:rsidRPr="00374156" w:rsidRDefault="002539FC" w:rsidP="00FC3709">
            <w:pPr>
              <w:rPr>
                <w:lang w:val="en-US"/>
              </w:rPr>
            </w:pPr>
            <w:r w:rsidRPr="00374156">
              <w:rPr>
                <w:lang w:val="en-US"/>
              </w:rPr>
              <w:t xml:space="preserve">  {</w:t>
            </w:r>
          </w:p>
          <w:p w14:paraId="376BD527" w14:textId="77777777" w:rsidR="002539FC" w:rsidRPr="00374156" w:rsidRDefault="002539FC" w:rsidP="00FC3709">
            <w:pPr>
              <w:rPr>
                <w:lang w:val="en-US"/>
              </w:rPr>
            </w:pPr>
            <w:r w:rsidRPr="00374156">
              <w:rPr>
                <w:lang w:val="en-US"/>
              </w:rPr>
              <w:t xml:space="preserve">    var octetstring v_NR_HOCmd;</w:t>
            </w:r>
          </w:p>
          <w:p w14:paraId="3EDD0825" w14:textId="77777777" w:rsidR="002539FC" w:rsidRPr="00374156" w:rsidRDefault="002539FC" w:rsidP="00FC3709">
            <w:pPr>
              <w:rPr>
                <w:lang w:val="en-US"/>
              </w:rPr>
            </w:pPr>
            <w:r w:rsidRPr="00374156">
              <w:rPr>
                <w:lang w:val="en-US"/>
              </w:rPr>
              <w:t xml:space="preserve">    var EUTRA_SecurityParams_Type v_SecurityParams := f_EUTRA_Security_Get();</w:t>
            </w:r>
          </w:p>
          <w:p w14:paraId="408E3827" w14:textId="77777777" w:rsidR="002539FC" w:rsidRPr="00374156" w:rsidRDefault="002539FC" w:rsidP="00FC3709">
            <w:pPr>
              <w:rPr>
                <w:lang w:val="en-US"/>
              </w:rPr>
            </w:pPr>
            <w:r w:rsidRPr="00374156">
              <w:rPr>
                <w:lang w:val="en-US"/>
              </w:rPr>
              <w:t xml:space="preserve">    </w:t>
            </w:r>
          </w:p>
          <w:p w14:paraId="2B0CF94D" w14:textId="77777777" w:rsidR="002539FC" w:rsidRPr="00374156" w:rsidRDefault="002539FC" w:rsidP="00FC3709">
            <w:pPr>
              <w:rPr>
                <w:lang w:val="en-US"/>
              </w:rPr>
            </w:pPr>
            <w:r w:rsidRPr="00374156">
              <w:rPr>
                <w:lang w:val="en-US"/>
              </w:rPr>
              <w:t xml:space="preserve">    // @sic R5s201078 sic@ as per 33.401 7.2.8.4.3:</w:t>
            </w:r>
          </w:p>
          <w:p w14:paraId="2BC4BD3D" w14:textId="77777777" w:rsidR="002539FC" w:rsidRPr="00374156" w:rsidRDefault="002539FC" w:rsidP="00FC3709">
            <w:pPr>
              <w:rPr>
                <w:lang w:val="en-US"/>
              </w:rPr>
            </w:pPr>
            <w:r w:rsidRPr="00374156">
              <w:rPr>
                <w:lang w:val="en-US"/>
              </w:rPr>
              <w:t xml:space="preserve">    // the source MME shall increase its locally kept NCC value by one and compute a fresh NH using A.4</w:t>
            </w:r>
          </w:p>
          <w:p w14:paraId="359CA4D4" w14:textId="77777777" w:rsidR="002539FC" w:rsidRPr="00374156" w:rsidRDefault="002539FC" w:rsidP="00FC3709">
            <w:pPr>
              <w:rPr>
                <w:lang w:val="en-US"/>
              </w:rPr>
            </w:pPr>
            <w:r w:rsidRPr="00374156">
              <w:rPr>
                <w:lang w:val="en-US"/>
              </w:rPr>
              <w:t xml:space="preserve">    v_SecurityParams.NH := f_EUTRA_NB_Authentication_S12(v_SecurityParams.KDF,</w:t>
            </w:r>
          </w:p>
          <w:p w14:paraId="556C206C" w14:textId="77777777" w:rsidR="002539FC" w:rsidRPr="00374156" w:rsidRDefault="002539FC" w:rsidP="00FC3709">
            <w:pPr>
              <w:rPr>
                <w:lang w:val="en-US"/>
              </w:rPr>
            </w:pPr>
            <w:r w:rsidRPr="00374156">
              <w:rPr>
                <w:lang w:val="en-US"/>
              </w:rPr>
              <w:t xml:space="preserve">                                                         v_SecurityParams.KASME,</w:t>
            </w:r>
          </w:p>
          <w:p w14:paraId="3024AD0C" w14:textId="77777777" w:rsidR="002539FC" w:rsidRPr="00374156" w:rsidRDefault="002539FC" w:rsidP="00FC3709">
            <w:pPr>
              <w:rPr>
                <w:lang w:val="en-US"/>
              </w:rPr>
            </w:pPr>
            <w:r w:rsidRPr="00374156">
              <w:rPr>
                <w:lang w:val="en-US"/>
              </w:rPr>
              <w:t xml:space="preserve">                                                         v_SecurityParams.NH);</w:t>
            </w:r>
          </w:p>
          <w:p w14:paraId="0A0F68B9" w14:textId="77777777" w:rsidR="002539FC" w:rsidRPr="00374156" w:rsidRDefault="002539FC" w:rsidP="00FC3709">
            <w:pPr>
              <w:rPr>
                <w:lang w:val="en-US"/>
              </w:rPr>
            </w:pPr>
            <w:r w:rsidRPr="00374156">
              <w:rPr>
                <w:lang w:val="en-US"/>
              </w:rPr>
              <w:t xml:space="preserve">    // @sic R5s201654 sic@</w:t>
            </w:r>
          </w:p>
          <w:p w14:paraId="0C314000" w14:textId="77777777" w:rsidR="002539FC" w:rsidRPr="00374156" w:rsidRDefault="002539FC" w:rsidP="00FC3709">
            <w:pPr>
              <w:rPr>
                <w:lang w:val="en-US"/>
              </w:rPr>
            </w:pPr>
            <w:r w:rsidRPr="00374156">
              <w:rPr>
                <w:lang w:val="en-US"/>
              </w:rPr>
              <w:t xml:space="preserve">    // 33.501 cl. 8.4.2 point 3: the target AMF shall also set the NCC to zero    </w:t>
            </w:r>
          </w:p>
          <w:p w14:paraId="5870FBB7" w14:textId="77777777" w:rsidR="002539FC" w:rsidRPr="00374156" w:rsidRDefault="002539FC" w:rsidP="00FC3709">
            <w:pPr>
              <w:rPr>
                <w:lang w:val="en-US"/>
              </w:rPr>
            </w:pPr>
            <w:r w:rsidRPr="00374156">
              <w:rPr>
                <w:lang w:val="en-US"/>
              </w:rPr>
              <w:t xml:space="preserve">    v_SecurityParams.NCC := </w:t>
            </w:r>
            <w:r w:rsidRPr="00374156">
              <w:rPr>
                <w:highlight w:val="green"/>
                <w:lang w:val="en-US"/>
              </w:rPr>
              <w:t>0</w:t>
            </w:r>
            <w:r>
              <w:rPr>
                <w:lang w:val="en-US"/>
              </w:rPr>
              <w:t>;</w:t>
            </w:r>
          </w:p>
          <w:p w14:paraId="017592C5" w14:textId="77777777" w:rsidR="002539FC" w:rsidRPr="00374156" w:rsidRDefault="002539FC" w:rsidP="00FC3709">
            <w:pPr>
              <w:rPr>
                <w:lang w:val="en-US"/>
              </w:rPr>
            </w:pPr>
            <w:r w:rsidRPr="00374156">
              <w:rPr>
                <w:lang w:val="en-US"/>
              </w:rPr>
              <w:t xml:space="preserve">    f_EUTRA_Security_Set (v_SecurityParams);</w:t>
            </w:r>
          </w:p>
          <w:p w14:paraId="168C49A4" w14:textId="77777777" w:rsidR="002539FC" w:rsidRPr="00374156" w:rsidRDefault="002539FC" w:rsidP="00FC3709">
            <w:pPr>
              <w:rPr>
                <w:lang w:val="en-US"/>
              </w:rPr>
            </w:pPr>
            <w:r w:rsidRPr="00374156">
              <w:rPr>
                <w:lang w:val="en-US"/>
              </w:rPr>
              <w:t xml:space="preserve">    </w:t>
            </w:r>
          </w:p>
          <w:p w14:paraId="1EF1C34A" w14:textId="77777777" w:rsidR="002539FC" w:rsidRPr="00374156" w:rsidRDefault="002539FC" w:rsidP="00FC3709">
            <w:pPr>
              <w:rPr>
                <w:lang w:val="en-US"/>
              </w:rPr>
            </w:pPr>
            <w:r w:rsidRPr="00374156">
              <w:rPr>
                <w:lang w:val="en-US"/>
              </w:rPr>
              <w:t xml:space="preserve">    //@siclog "Step 1" siclog@</w:t>
            </w:r>
          </w:p>
          <w:p w14:paraId="3BDDC164" w14:textId="77777777" w:rsidR="002539FC" w:rsidRPr="00374156" w:rsidRDefault="002539FC" w:rsidP="00FC3709">
            <w:pPr>
              <w:rPr>
                <w:lang w:val="en-US"/>
              </w:rPr>
            </w:pPr>
            <w:r w:rsidRPr="00374156">
              <w:rPr>
                <w:lang w:val="en-US"/>
              </w:rPr>
              <w:t xml:space="preserve">    // Send latest parameters to NR</w:t>
            </w:r>
          </w:p>
          <w:p w14:paraId="4550F0CF" w14:textId="77777777" w:rsidR="002539FC" w:rsidRPr="00374156" w:rsidRDefault="002539FC" w:rsidP="00FC3709">
            <w:pPr>
              <w:rPr>
                <w:lang w:val="en-US"/>
              </w:rPr>
            </w:pPr>
            <w:r w:rsidRPr="00374156">
              <w:rPr>
                <w:lang w:val="en-US"/>
              </w:rPr>
              <w:t xml:space="preserve">    f_EUTRA38_Send_AuthParametersToNR();</w:t>
            </w:r>
          </w:p>
          <w:p w14:paraId="4D32FE54" w14:textId="77777777" w:rsidR="002539FC" w:rsidRPr="00374156" w:rsidRDefault="002539FC" w:rsidP="00FC3709">
            <w:pPr>
              <w:rPr>
                <w:lang w:val="en-US"/>
              </w:rPr>
            </w:pPr>
            <w:r w:rsidRPr="00374156">
              <w:rPr>
                <w:lang w:val="en-US"/>
              </w:rPr>
              <w:t xml:space="preserve">    </w:t>
            </w:r>
          </w:p>
          <w:p w14:paraId="3853C125" w14:textId="77777777" w:rsidR="002539FC" w:rsidRPr="00374156" w:rsidRDefault="002539FC" w:rsidP="00FC3709">
            <w:pPr>
              <w:rPr>
                <w:lang w:val="en-US"/>
              </w:rPr>
            </w:pPr>
            <w:r w:rsidRPr="00374156">
              <w:rPr>
                <w:lang w:val="en-US"/>
              </w:rPr>
              <w:t xml:space="preserve">    f_EUTRA38_SendPduSessionInfoListToNR();</w:t>
            </w:r>
          </w:p>
          <w:p w14:paraId="0025801D" w14:textId="77777777" w:rsidR="002539FC" w:rsidRPr="00374156" w:rsidRDefault="002539FC" w:rsidP="00FC3709">
            <w:pPr>
              <w:rPr>
                <w:lang w:val="en-US"/>
              </w:rPr>
            </w:pPr>
            <w:r w:rsidRPr="00374156">
              <w:rPr>
                <w:lang w:val="en-US"/>
              </w:rPr>
              <w:lastRenderedPageBreak/>
              <w:t xml:space="preserve">    </w:t>
            </w:r>
          </w:p>
          <w:p w14:paraId="39B07994" w14:textId="77777777" w:rsidR="002539FC" w:rsidRPr="00374156" w:rsidRDefault="002539FC" w:rsidP="00FC3709">
            <w:pPr>
              <w:rPr>
                <w:lang w:val="en-US"/>
              </w:rPr>
            </w:pPr>
            <w:r w:rsidRPr="00374156">
              <w:rPr>
                <w:lang w:val="en-US"/>
              </w:rPr>
              <w:t xml:space="preserve">    // Wait for NR to send back encoded RRC Reconfiguration message</w:t>
            </w:r>
          </w:p>
          <w:p w14:paraId="42350094" w14:textId="77777777" w:rsidR="002539FC" w:rsidRPr="00374156" w:rsidRDefault="002539FC" w:rsidP="00FC3709">
            <w:pPr>
              <w:rPr>
                <w:lang w:val="en-US"/>
              </w:rPr>
            </w:pPr>
            <w:r w:rsidRPr="00374156">
              <w:rPr>
                <w:lang w:val="en-US"/>
              </w:rPr>
              <w:t xml:space="preserve">    v_NR_HOCmd := f_EUTRA_NR_WaitForCoOrd_Data(NR, "HO Cmd");</w:t>
            </w:r>
          </w:p>
          <w:p w14:paraId="0663FF84" w14:textId="77777777" w:rsidR="002539FC" w:rsidRPr="00374156" w:rsidRDefault="002539FC" w:rsidP="00FC3709">
            <w:pPr>
              <w:rPr>
                <w:lang w:val="en-US"/>
              </w:rPr>
            </w:pPr>
          </w:p>
          <w:p w14:paraId="454E24F3" w14:textId="77777777" w:rsidR="002539FC" w:rsidRPr="00374156" w:rsidRDefault="002539FC" w:rsidP="00FC3709">
            <w:pPr>
              <w:rPr>
                <w:lang w:val="en-US"/>
              </w:rPr>
            </w:pPr>
            <w:r w:rsidRPr="00374156">
              <w:rPr>
                <w:lang w:val="en-US"/>
              </w:rPr>
              <w:t xml:space="preserve">    SRB.send( cas_SRB1_RrcPdu_REQ( eutra_Cell1, cs_TimingInfo_Now, cs_MobilityFromEutraCommand_Handover( tsc_RRC_TI_Def,</w:t>
            </w:r>
          </w:p>
          <w:p w14:paraId="61EC4861" w14:textId="77777777" w:rsidR="002539FC" w:rsidRPr="00374156" w:rsidRDefault="002539FC" w:rsidP="00FC3709">
            <w:pPr>
              <w:rPr>
                <w:lang w:val="en-US"/>
              </w:rPr>
            </w:pPr>
            <w:r w:rsidRPr="00374156">
              <w:rPr>
                <w:lang w:val="en-US"/>
              </w:rPr>
              <w:t xml:space="preserve">                                                                                                         false,</w:t>
            </w:r>
          </w:p>
          <w:p w14:paraId="40A1A3BB" w14:textId="77777777" w:rsidR="002539FC" w:rsidRPr="00374156" w:rsidRDefault="002539FC" w:rsidP="00FC3709">
            <w:pPr>
              <w:rPr>
                <w:lang w:val="en-US"/>
              </w:rPr>
            </w:pPr>
            <w:r w:rsidRPr="00374156">
              <w:rPr>
                <w:lang w:val="en-US"/>
              </w:rPr>
              <w:t xml:space="preserve">                                                                                                         nr,</w:t>
            </w:r>
          </w:p>
          <w:p w14:paraId="14130564" w14:textId="77777777" w:rsidR="002539FC" w:rsidRPr="00374156" w:rsidRDefault="002539FC" w:rsidP="00FC3709">
            <w:pPr>
              <w:rPr>
                <w:lang w:val="en-US"/>
              </w:rPr>
            </w:pPr>
            <w:r w:rsidRPr="00374156">
              <w:rPr>
                <w:lang w:val="en-US"/>
              </w:rPr>
              <w:t xml:space="preserve">                                                                                                         v_NR_HOCmd,</w:t>
            </w:r>
          </w:p>
          <w:p w14:paraId="38C2999B" w14:textId="77777777" w:rsidR="002539FC" w:rsidRPr="00374156" w:rsidRDefault="002539FC" w:rsidP="00FC3709">
            <w:pPr>
              <w:rPr>
                <w:lang w:val="en-US"/>
              </w:rPr>
            </w:pPr>
            <w:r w:rsidRPr="00374156">
              <w:rPr>
                <w:lang w:val="en-US"/>
              </w:rPr>
              <w:t xml:space="preserve">                                                                                                         omit)));</w:t>
            </w:r>
          </w:p>
          <w:p w14:paraId="1C8BA5B4" w14:textId="77777777" w:rsidR="002539FC" w:rsidRPr="00374156" w:rsidRDefault="002539FC" w:rsidP="00FC3709">
            <w:pPr>
              <w:rPr>
                <w:lang w:val="en-US"/>
              </w:rPr>
            </w:pPr>
            <w:r w:rsidRPr="00374156">
              <w:rPr>
                <w:lang w:val="en-US"/>
              </w:rPr>
              <w:t xml:space="preserve">    // UE now moved to NR</w:t>
            </w:r>
          </w:p>
          <w:p w14:paraId="3460AE6D" w14:textId="77777777" w:rsidR="002539FC" w:rsidRPr="00374156" w:rsidRDefault="002539FC" w:rsidP="00FC3709">
            <w:pPr>
              <w:rPr>
                <w:lang w:val="en-US"/>
              </w:rPr>
            </w:pPr>
            <w:r w:rsidRPr="00374156">
              <w:rPr>
                <w:lang w:val="en-US"/>
              </w:rPr>
              <w:t xml:space="preserve">    f_EUTRA_NR_WaitForCoOrd_Trigger (NR, "Postamble");</w:t>
            </w:r>
          </w:p>
          <w:p w14:paraId="7C1062BC" w14:textId="77777777" w:rsidR="002539FC" w:rsidRDefault="002539FC" w:rsidP="00FC3709">
            <w:pPr>
              <w:rPr>
                <w:lang w:val="en-US"/>
              </w:rPr>
            </w:pPr>
            <w:r w:rsidRPr="00374156">
              <w:rPr>
                <w:lang w:val="en-US"/>
              </w:rPr>
              <w:t xml:space="preserve">  }</w:t>
            </w:r>
          </w:p>
        </w:tc>
      </w:tr>
    </w:tbl>
    <w:p w14:paraId="3640FDE6" w14:textId="77777777" w:rsidR="002539FC" w:rsidRDefault="002539FC" w:rsidP="002539FC">
      <w:pPr>
        <w:rPr>
          <w:lang w:val="en-US"/>
        </w:rPr>
      </w:pPr>
    </w:p>
    <w:p w14:paraId="76592F3A" w14:textId="77777777" w:rsidR="002539FC" w:rsidRDefault="002539FC" w:rsidP="002539FC">
      <w:pPr>
        <w:rPr>
          <w:lang w:val="en-US"/>
        </w:rPr>
      </w:pPr>
      <w:r>
        <w:rPr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539FC" w14:paraId="45080C77" w14:textId="77777777" w:rsidTr="00FC3709">
        <w:tc>
          <w:tcPr>
            <w:tcW w:w="9855" w:type="dxa"/>
          </w:tcPr>
          <w:p w14:paraId="5675B9A2" w14:textId="77777777" w:rsidR="002539FC" w:rsidRPr="00374156" w:rsidRDefault="002539FC" w:rsidP="00FC3709">
            <w:pPr>
              <w:rPr>
                <w:lang w:val="en-US"/>
              </w:rPr>
            </w:pPr>
            <w:r w:rsidRPr="00374156">
              <w:rPr>
                <w:lang w:val="en-US"/>
              </w:rPr>
              <w:t xml:space="preserve">  function fl_TC_8_1_4_2_2_1_NR5GC_EUTRA_TestBody() runs on EUTRA_5GS_PTC</w:t>
            </w:r>
          </w:p>
          <w:p w14:paraId="7D5F558A" w14:textId="77777777" w:rsidR="002539FC" w:rsidRPr="00374156" w:rsidRDefault="002539FC" w:rsidP="00FC3709">
            <w:pPr>
              <w:rPr>
                <w:lang w:val="en-US"/>
              </w:rPr>
            </w:pPr>
            <w:r w:rsidRPr="00374156">
              <w:rPr>
                <w:lang w:val="en-US"/>
              </w:rPr>
              <w:t xml:space="preserve">  {</w:t>
            </w:r>
          </w:p>
          <w:p w14:paraId="4D61793B" w14:textId="77777777" w:rsidR="002539FC" w:rsidRPr="00374156" w:rsidRDefault="002539FC" w:rsidP="00FC3709">
            <w:pPr>
              <w:rPr>
                <w:lang w:val="en-US"/>
              </w:rPr>
            </w:pPr>
            <w:r w:rsidRPr="00374156">
              <w:rPr>
                <w:lang w:val="en-US"/>
              </w:rPr>
              <w:t xml:space="preserve">    var octetstring v_NR_HOCmd;</w:t>
            </w:r>
          </w:p>
          <w:p w14:paraId="2F74AE11" w14:textId="77777777" w:rsidR="002539FC" w:rsidRPr="00374156" w:rsidRDefault="002539FC" w:rsidP="00FC3709">
            <w:pPr>
              <w:rPr>
                <w:lang w:val="en-US"/>
              </w:rPr>
            </w:pPr>
            <w:r w:rsidRPr="00374156">
              <w:rPr>
                <w:lang w:val="en-US"/>
              </w:rPr>
              <w:t xml:space="preserve">    var EUTRA_SecurityParams_Type v_SecurityParams := f_EUTRA_Security_Get();</w:t>
            </w:r>
          </w:p>
          <w:p w14:paraId="2A468FA7" w14:textId="77777777" w:rsidR="002539FC" w:rsidRPr="00374156" w:rsidRDefault="002539FC" w:rsidP="00FC3709">
            <w:pPr>
              <w:rPr>
                <w:lang w:val="en-US"/>
              </w:rPr>
            </w:pPr>
            <w:r w:rsidRPr="00374156">
              <w:rPr>
                <w:lang w:val="en-US"/>
              </w:rPr>
              <w:t xml:space="preserve">    </w:t>
            </w:r>
          </w:p>
          <w:p w14:paraId="7001CC76" w14:textId="77777777" w:rsidR="002539FC" w:rsidRPr="00374156" w:rsidRDefault="002539FC" w:rsidP="00FC3709">
            <w:pPr>
              <w:rPr>
                <w:lang w:val="en-US"/>
              </w:rPr>
            </w:pPr>
            <w:r w:rsidRPr="00374156">
              <w:rPr>
                <w:lang w:val="en-US"/>
              </w:rPr>
              <w:t xml:space="preserve">    // @sic R5s201078 sic@ as per 33.401 7.2.8.4.3:</w:t>
            </w:r>
          </w:p>
          <w:p w14:paraId="100DC00F" w14:textId="77777777" w:rsidR="002539FC" w:rsidRPr="00374156" w:rsidRDefault="002539FC" w:rsidP="00FC3709">
            <w:pPr>
              <w:rPr>
                <w:lang w:val="en-US"/>
              </w:rPr>
            </w:pPr>
            <w:r w:rsidRPr="00374156">
              <w:rPr>
                <w:lang w:val="en-US"/>
              </w:rPr>
              <w:t xml:space="preserve">    // the source MME shall increase its locally kept NCC value by one and compute a fresh NH using A.4</w:t>
            </w:r>
          </w:p>
          <w:p w14:paraId="7A8DB638" w14:textId="77777777" w:rsidR="002539FC" w:rsidRPr="00374156" w:rsidRDefault="002539FC" w:rsidP="00FC3709">
            <w:pPr>
              <w:rPr>
                <w:lang w:val="en-US"/>
              </w:rPr>
            </w:pPr>
            <w:r w:rsidRPr="00374156">
              <w:rPr>
                <w:lang w:val="en-US"/>
              </w:rPr>
              <w:t xml:space="preserve">    v_SecurityParams.NH := f_EUTRA_NB_Authentication_S12(v_SecurityParams.KDF,</w:t>
            </w:r>
          </w:p>
          <w:p w14:paraId="29947A15" w14:textId="77777777" w:rsidR="002539FC" w:rsidRPr="00374156" w:rsidRDefault="002539FC" w:rsidP="00FC3709">
            <w:pPr>
              <w:rPr>
                <w:lang w:val="en-US"/>
              </w:rPr>
            </w:pPr>
            <w:r w:rsidRPr="00374156">
              <w:rPr>
                <w:lang w:val="en-US"/>
              </w:rPr>
              <w:t xml:space="preserve">                                                         v_SecurityParams.KASME,</w:t>
            </w:r>
          </w:p>
          <w:p w14:paraId="401C354C" w14:textId="77777777" w:rsidR="002539FC" w:rsidRPr="00374156" w:rsidRDefault="002539FC" w:rsidP="00FC3709">
            <w:pPr>
              <w:rPr>
                <w:lang w:val="en-US"/>
              </w:rPr>
            </w:pPr>
            <w:r w:rsidRPr="00374156">
              <w:rPr>
                <w:lang w:val="en-US"/>
              </w:rPr>
              <w:t xml:space="preserve">                                                         v_SecurityParams.NH);</w:t>
            </w:r>
          </w:p>
          <w:p w14:paraId="15356AE5" w14:textId="77777777" w:rsidR="002539FC" w:rsidRPr="00374156" w:rsidRDefault="002539FC" w:rsidP="00FC3709">
            <w:pPr>
              <w:rPr>
                <w:lang w:val="en-US"/>
              </w:rPr>
            </w:pPr>
            <w:r w:rsidRPr="00374156">
              <w:rPr>
                <w:lang w:val="en-US"/>
              </w:rPr>
              <w:t xml:space="preserve">    // @sic R5s201654 sic@</w:t>
            </w:r>
          </w:p>
          <w:p w14:paraId="3D529534" w14:textId="77777777" w:rsidR="002539FC" w:rsidRPr="00374156" w:rsidRDefault="002539FC" w:rsidP="00FC3709">
            <w:pPr>
              <w:rPr>
                <w:lang w:val="en-US"/>
              </w:rPr>
            </w:pPr>
            <w:r w:rsidRPr="00374156">
              <w:rPr>
                <w:lang w:val="en-US"/>
              </w:rPr>
              <w:t xml:space="preserve">    // 33.501 cl. 8.4.2 point 3: the target AMF shall also set the NCC to zero    </w:t>
            </w:r>
          </w:p>
          <w:p w14:paraId="2432C6B5" w14:textId="77777777" w:rsidR="002539FC" w:rsidRPr="00374156" w:rsidRDefault="002539FC" w:rsidP="00FC3709">
            <w:pPr>
              <w:rPr>
                <w:lang w:val="en-US"/>
              </w:rPr>
            </w:pPr>
            <w:r w:rsidRPr="00374156">
              <w:rPr>
                <w:lang w:val="en-US"/>
              </w:rPr>
              <w:t xml:space="preserve">    v_SecurityParams.NCC := </w:t>
            </w:r>
            <w:r w:rsidRPr="00374156">
              <w:rPr>
                <w:highlight w:val="green"/>
                <w:lang w:val="en-US"/>
              </w:rPr>
              <w:t>2;</w:t>
            </w:r>
          </w:p>
          <w:p w14:paraId="4AFDC6ED" w14:textId="77777777" w:rsidR="002539FC" w:rsidRPr="00374156" w:rsidRDefault="002539FC" w:rsidP="00FC3709">
            <w:pPr>
              <w:rPr>
                <w:lang w:val="en-US"/>
              </w:rPr>
            </w:pPr>
            <w:r w:rsidRPr="00374156">
              <w:rPr>
                <w:lang w:val="en-US"/>
              </w:rPr>
              <w:t xml:space="preserve">    f_EUTRA_Security_Set (v_SecurityParams);</w:t>
            </w:r>
          </w:p>
          <w:p w14:paraId="04C53C48" w14:textId="77777777" w:rsidR="002539FC" w:rsidRPr="00374156" w:rsidRDefault="002539FC" w:rsidP="00FC3709">
            <w:pPr>
              <w:rPr>
                <w:lang w:val="en-US"/>
              </w:rPr>
            </w:pPr>
            <w:r w:rsidRPr="00374156">
              <w:rPr>
                <w:lang w:val="en-US"/>
              </w:rPr>
              <w:t xml:space="preserve">    </w:t>
            </w:r>
          </w:p>
          <w:p w14:paraId="1DA642E4" w14:textId="77777777" w:rsidR="002539FC" w:rsidRPr="00374156" w:rsidRDefault="002539FC" w:rsidP="00FC3709">
            <w:pPr>
              <w:rPr>
                <w:lang w:val="en-US"/>
              </w:rPr>
            </w:pPr>
            <w:r w:rsidRPr="00374156">
              <w:rPr>
                <w:lang w:val="en-US"/>
              </w:rPr>
              <w:t xml:space="preserve">    //@siclog "Step 1" siclog@</w:t>
            </w:r>
          </w:p>
          <w:p w14:paraId="0E60E92B" w14:textId="77777777" w:rsidR="002539FC" w:rsidRPr="00374156" w:rsidRDefault="002539FC" w:rsidP="00FC3709">
            <w:pPr>
              <w:rPr>
                <w:lang w:val="en-US"/>
              </w:rPr>
            </w:pPr>
            <w:r w:rsidRPr="00374156">
              <w:rPr>
                <w:lang w:val="en-US"/>
              </w:rPr>
              <w:t xml:space="preserve">    // Send latest parameters to NR</w:t>
            </w:r>
          </w:p>
          <w:p w14:paraId="36DDBCE9" w14:textId="77777777" w:rsidR="002539FC" w:rsidRPr="00374156" w:rsidRDefault="002539FC" w:rsidP="00FC3709">
            <w:pPr>
              <w:rPr>
                <w:lang w:val="en-US"/>
              </w:rPr>
            </w:pPr>
            <w:r w:rsidRPr="00374156">
              <w:rPr>
                <w:lang w:val="en-US"/>
              </w:rPr>
              <w:t xml:space="preserve">    f_EUTRA38_Send_AuthParametersToNR();</w:t>
            </w:r>
          </w:p>
          <w:p w14:paraId="73A50983" w14:textId="77777777" w:rsidR="002539FC" w:rsidRPr="00374156" w:rsidRDefault="002539FC" w:rsidP="00FC3709">
            <w:pPr>
              <w:rPr>
                <w:lang w:val="en-US"/>
              </w:rPr>
            </w:pPr>
            <w:r w:rsidRPr="00374156">
              <w:rPr>
                <w:lang w:val="en-US"/>
              </w:rPr>
              <w:t xml:space="preserve">    </w:t>
            </w:r>
          </w:p>
          <w:p w14:paraId="1D6AE2C0" w14:textId="77777777" w:rsidR="002539FC" w:rsidRPr="00374156" w:rsidRDefault="002539FC" w:rsidP="00FC3709">
            <w:pPr>
              <w:rPr>
                <w:lang w:val="en-US"/>
              </w:rPr>
            </w:pPr>
            <w:r w:rsidRPr="00374156">
              <w:rPr>
                <w:lang w:val="en-US"/>
              </w:rPr>
              <w:t xml:space="preserve">    f_EUTRA38_SendPduSessionInfoListToNR();</w:t>
            </w:r>
          </w:p>
          <w:p w14:paraId="2889927A" w14:textId="77777777" w:rsidR="002539FC" w:rsidRPr="00374156" w:rsidRDefault="002539FC" w:rsidP="00FC3709">
            <w:pPr>
              <w:rPr>
                <w:lang w:val="en-US"/>
              </w:rPr>
            </w:pPr>
            <w:r w:rsidRPr="00374156">
              <w:rPr>
                <w:lang w:val="en-US"/>
              </w:rPr>
              <w:lastRenderedPageBreak/>
              <w:t xml:space="preserve">    </w:t>
            </w:r>
          </w:p>
          <w:p w14:paraId="40C52B09" w14:textId="77777777" w:rsidR="002539FC" w:rsidRPr="00374156" w:rsidRDefault="002539FC" w:rsidP="00FC3709">
            <w:pPr>
              <w:rPr>
                <w:lang w:val="en-US"/>
              </w:rPr>
            </w:pPr>
            <w:r w:rsidRPr="00374156">
              <w:rPr>
                <w:lang w:val="en-US"/>
              </w:rPr>
              <w:t xml:space="preserve">    // Wait for NR to send back encoded RRC Reconfiguration message</w:t>
            </w:r>
          </w:p>
          <w:p w14:paraId="6710D481" w14:textId="77777777" w:rsidR="002539FC" w:rsidRPr="00374156" w:rsidRDefault="002539FC" w:rsidP="00FC3709">
            <w:pPr>
              <w:rPr>
                <w:lang w:val="en-US"/>
              </w:rPr>
            </w:pPr>
            <w:r w:rsidRPr="00374156">
              <w:rPr>
                <w:lang w:val="en-US"/>
              </w:rPr>
              <w:t xml:space="preserve">    v_NR_HOCmd := f_EUTRA_NR_WaitForCoOrd_Data(NR, "HO Cmd");</w:t>
            </w:r>
          </w:p>
          <w:p w14:paraId="0BB549B5" w14:textId="77777777" w:rsidR="002539FC" w:rsidRPr="00374156" w:rsidRDefault="002539FC" w:rsidP="00FC3709">
            <w:pPr>
              <w:rPr>
                <w:lang w:val="en-US"/>
              </w:rPr>
            </w:pPr>
          </w:p>
          <w:p w14:paraId="44D96D5C" w14:textId="77777777" w:rsidR="002539FC" w:rsidRPr="00374156" w:rsidRDefault="002539FC" w:rsidP="00FC3709">
            <w:pPr>
              <w:rPr>
                <w:lang w:val="en-US"/>
              </w:rPr>
            </w:pPr>
            <w:r w:rsidRPr="00374156">
              <w:rPr>
                <w:lang w:val="en-US"/>
              </w:rPr>
              <w:t xml:space="preserve">    SRB.send( cas_SRB1_RrcPdu_REQ( eutra_Cell1, cs_TimingInfo_Now, cs_MobilityFromEutraCommand_Handover( tsc_RRC_TI_Def,</w:t>
            </w:r>
          </w:p>
          <w:p w14:paraId="64453CA2" w14:textId="77777777" w:rsidR="002539FC" w:rsidRPr="00374156" w:rsidRDefault="002539FC" w:rsidP="00FC3709">
            <w:pPr>
              <w:rPr>
                <w:lang w:val="en-US"/>
              </w:rPr>
            </w:pPr>
            <w:r w:rsidRPr="00374156">
              <w:rPr>
                <w:lang w:val="en-US"/>
              </w:rPr>
              <w:t xml:space="preserve">                                                                                                         false,</w:t>
            </w:r>
          </w:p>
          <w:p w14:paraId="4F34075D" w14:textId="77777777" w:rsidR="002539FC" w:rsidRPr="00374156" w:rsidRDefault="002539FC" w:rsidP="00FC3709">
            <w:pPr>
              <w:rPr>
                <w:lang w:val="en-US"/>
              </w:rPr>
            </w:pPr>
            <w:r w:rsidRPr="00374156">
              <w:rPr>
                <w:lang w:val="en-US"/>
              </w:rPr>
              <w:t xml:space="preserve">                                                                                                         nr,</w:t>
            </w:r>
          </w:p>
          <w:p w14:paraId="1A0B65EF" w14:textId="77777777" w:rsidR="002539FC" w:rsidRPr="00374156" w:rsidRDefault="002539FC" w:rsidP="00FC3709">
            <w:pPr>
              <w:rPr>
                <w:lang w:val="en-US"/>
              </w:rPr>
            </w:pPr>
            <w:r w:rsidRPr="00374156">
              <w:rPr>
                <w:lang w:val="en-US"/>
              </w:rPr>
              <w:t xml:space="preserve">                                                                                                         v_NR_HOCmd,</w:t>
            </w:r>
          </w:p>
          <w:p w14:paraId="425251EC" w14:textId="77777777" w:rsidR="002539FC" w:rsidRPr="00374156" w:rsidRDefault="002539FC" w:rsidP="00FC3709">
            <w:pPr>
              <w:rPr>
                <w:lang w:val="en-US"/>
              </w:rPr>
            </w:pPr>
            <w:r w:rsidRPr="00374156">
              <w:rPr>
                <w:lang w:val="en-US"/>
              </w:rPr>
              <w:t xml:space="preserve">                                                                                                         omit)));</w:t>
            </w:r>
          </w:p>
          <w:p w14:paraId="6B1DAB3D" w14:textId="77777777" w:rsidR="002539FC" w:rsidRPr="00374156" w:rsidRDefault="002539FC" w:rsidP="00FC3709">
            <w:pPr>
              <w:rPr>
                <w:lang w:val="en-US"/>
              </w:rPr>
            </w:pPr>
            <w:r w:rsidRPr="00374156">
              <w:rPr>
                <w:lang w:val="en-US"/>
              </w:rPr>
              <w:t xml:space="preserve">    // UE now moved to NR</w:t>
            </w:r>
          </w:p>
          <w:p w14:paraId="6C3F4190" w14:textId="77777777" w:rsidR="002539FC" w:rsidRPr="00374156" w:rsidRDefault="002539FC" w:rsidP="00FC3709">
            <w:pPr>
              <w:rPr>
                <w:lang w:val="en-US"/>
              </w:rPr>
            </w:pPr>
            <w:r w:rsidRPr="00374156">
              <w:rPr>
                <w:lang w:val="en-US"/>
              </w:rPr>
              <w:t xml:space="preserve">    f_EUTRA_NR_WaitForCoOrd_Trigger (NR, "Postamble");</w:t>
            </w:r>
          </w:p>
          <w:p w14:paraId="51C31BA3" w14:textId="77777777" w:rsidR="002539FC" w:rsidRDefault="002539FC" w:rsidP="00FC3709">
            <w:pPr>
              <w:rPr>
                <w:lang w:val="en-US"/>
              </w:rPr>
            </w:pPr>
            <w:r w:rsidRPr="00374156">
              <w:rPr>
                <w:lang w:val="en-US"/>
              </w:rPr>
              <w:t xml:space="preserve">  }</w:t>
            </w:r>
          </w:p>
        </w:tc>
      </w:tr>
    </w:tbl>
    <w:p w14:paraId="60D2F94F" w14:textId="77777777" w:rsidR="002539FC" w:rsidRDefault="002539FC" w:rsidP="002539FC">
      <w:pPr>
        <w:rPr>
          <w:lang w:val="en-US"/>
        </w:rPr>
      </w:pPr>
    </w:p>
    <w:p w14:paraId="2FF27FEC" w14:textId="77777777" w:rsidR="002539FC" w:rsidRDefault="002539FC" w:rsidP="002539FC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9" w:name="_Toc69135678"/>
      <w:bookmarkStart w:id="10" w:name="_Toc30685522"/>
      <w:r>
        <w:rPr>
          <w:b/>
          <w:lang w:val="pt-BR"/>
        </w:rPr>
        <w:t xml:space="preserve">Change </w:t>
      </w:r>
      <w:r>
        <w:rPr>
          <w:b/>
          <w:lang w:val="en-US"/>
        </w:rPr>
        <w:t>2</w:t>
      </w:r>
      <w:bookmarkEnd w:id="9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2539FC" w14:paraId="3F91D866" w14:textId="77777777" w:rsidTr="00FC3709">
        <w:trPr>
          <w:trHeight w:val="447"/>
        </w:trPr>
        <w:tc>
          <w:tcPr>
            <w:tcW w:w="1985" w:type="dxa"/>
          </w:tcPr>
          <w:p w14:paraId="052242E6" w14:textId="77777777" w:rsidR="002539FC" w:rsidRDefault="002539FC" w:rsidP="00FC3709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0E6D33F2" w14:textId="77777777" w:rsidR="002539FC" w:rsidRDefault="002539FC" w:rsidP="00FC3709">
            <w:pPr>
              <w:rPr>
                <w:lang w:val="en-US" w:eastAsia="zh-CN"/>
              </w:rPr>
            </w:pPr>
            <w:r>
              <w:t>fl_TC_8_1_4_2_2_1_TestBody</w:t>
            </w:r>
          </w:p>
          <w:p w14:paraId="0E6E7BD8" w14:textId="77777777" w:rsidR="002539FC" w:rsidRDefault="002539FC" w:rsidP="00FC3709">
            <w:pPr>
              <w:spacing w:after="0"/>
            </w:pPr>
          </w:p>
        </w:tc>
      </w:tr>
      <w:tr w:rsidR="002539FC" w14:paraId="5A871FCB" w14:textId="77777777" w:rsidTr="00FC3709">
        <w:trPr>
          <w:trHeight w:val="452"/>
        </w:trPr>
        <w:tc>
          <w:tcPr>
            <w:tcW w:w="1985" w:type="dxa"/>
          </w:tcPr>
          <w:p w14:paraId="59278D1B" w14:textId="77777777" w:rsidR="002539FC" w:rsidRDefault="002539FC" w:rsidP="00FC370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5D5D2CA8" w14:textId="77777777" w:rsidR="002539FC" w:rsidRPr="003845B2" w:rsidRDefault="002539FC" w:rsidP="00FC3709">
            <w:pPr>
              <w:rPr>
                <w:lang w:val="en-US" w:eastAsia="zh-CN"/>
              </w:rPr>
            </w:pPr>
            <w:r>
              <w:rPr>
                <w:rFonts w:ascii="Arial" w:hAnsi="Arial" w:cs="Arial"/>
              </w:rPr>
              <w:t xml:space="preserve">In </w:t>
            </w:r>
            <w:r>
              <w:t>f_NR5GC_IRAT_S1ToN1_SessionModification, TTCN shall get the GMMInfo via f_NR5GC_MobileInfo_GetGMM_MobilityInfo, but the GMMInfo in vc_NR5GC_Global is not updated after receiving Registration Request, which lead to error while checking the ispresent(v_GMM_MobilityInfo.SessionStatus)</w:t>
            </w:r>
          </w:p>
        </w:tc>
      </w:tr>
      <w:tr w:rsidR="002539FC" w14:paraId="5FEC7039" w14:textId="77777777" w:rsidTr="00FC3709">
        <w:tc>
          <w:tcPr>
            <w:tcW w:w="1985" w:type="dxa"/>
          </w:tcPr>
          <w:p w14:paraId="0CDB84C4" w14:textId="77777777" w:rsidR="002539FC" w:rsidRDefault="002539FC" w:rsidP="00FC370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5C811AC2" w14:textId="77777777" w:rsidR="002539FC" w:rsidRDefault="002539FC" w:rsidP="00FC3709">
            <w:pPr>
              <w:pStyle w:val="CRCoverPage"/>
              <w:spacing w:after="0"/>
              <w:rPr>
                <w:lang w:val="en-SG"/>
              </w:rPr>
            </w:pPr>
            <w:r w:rsidRPr="003845B2">
              <w:rPr>
                <w:highlight w:val="green"/>
                <w:lang w:val="en-SG"/>
              </w:rPr>
              <w:t>Call f_NR5GC_MobileInfo_SetGMM_MobilityInfo to save GMMInfo after receiving Registration Request</w:t>
            </w:r>
          </w:p>
        </w:tc>
      </w:tr>
      <w:tr w:rsidR="002539FC" w14:paraId="7C7C3BA4" w14:textId="77777777" w:rsidTr="00FC3709">
        <w:tc>
          <w:tcPr>
            <w:tcW w:w="1985" w:type="dxa"/>
          </w:tcPr>
          <w:p w14:paraId="0C9A1C31" w14:textId="77777777" w:rsidR="002539FC" w:rsidRDefault="002539FC" w:rsidP="00FC370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0F384358" w14:textId="77777777" w:rsidR="002539FC" w:rsidRDefault="002539FC" w:rsidP="00FC3709">
            <w:pPr>
              <w:spacing w:after="0"/>
              <w:rPr>
                <w:rFonts w:ascii="Arial" w:hAnsi="Arial" w:cs="Arial"/>
              </w:rPr>
            </w:pPr>
            <w:r w:rsidRPr="001F3438">
              <w:rPr>
                <w:rFonts w:ascii="Arial" w:hAnsi="Arial" w:cs="Arial"/>
              </w:rPr>
              <w:t>IRAT_Handover_NR5GC_NR</w:t>
            </w:r>
          </w:p>
        </w:tc>
      </w:tr>
      <w:tr w:rsidR="002539FC" w14:paraId="0B0432D1" w14:textId="77777777" w:rsidTr="00FC3709">
        <w:tc>
          <w:tcPr>
            <w:tcW w:w="1985" w:type="dxa"/>
          </w:tcPr>
          <w:p w14:paraId="4508F704" w14:textId="77777777" w:rsidR="002539FC" w:rsidRDefault="002539FC" w:rsidP="00FC370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03F938C9" w14:textId="37EAB614" w:rsidR="002539FC" w:rsidRDefault="00BB55EB" w:rsidP="00FC3709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Accepted</w:t>
            </w:r>
          </w:p>
        </w:tc>
      </w:tr>
    </w:tbl>
    <w:p w14:paraId="3B1E2D74" w14:textId="77777777" w:rsidR="002539FC" w:rsidRDefault="002539FC" w:rsidP="002539FC"/>
    <w:p w14:paraId="0FC29775" w14:textId="77777777" w:rsidR="002539FC" w:rsidRDefault="002539FC" w:rsidP="002539FC">
      <w: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539FC" w14:paraId="66B12CAE" w14:textId="77777777" w:rsidTr="00FC3709">
        <w:tc>
          <w:tcPr>
            <w:tcW w:w="9855" w:type="dxa"/>
          </w:tcPr>
          <w:p w14:paraId="37390E97" w14:textId="77777777" w:rsidR="002539FC" w:rsidRDefault="002539FC" w:rsidP="00FC3709">
            <w:r>
              <w:t>function fl_TC_8_1_4_2_2_1_TestBody() runs on NR5GC_PTC</w:t>
            </w:r>
          </w:p>
          <w:p w14:paraId="22F17B58" w14:textId="77777777" w:rsidR="002539FC" w:rsidRDefault="002539FC" w:rsidP="00FC3709">
            <w:r>
              <w:t xml:space="preserve">  {</w:t>
            </w:r>
          </w:p>
          <w:p w14:paraId="25159332" w14:textId="77777777" w:rsidR="002539FC" w:rsidRDefault="002539FC" w:rsidP="00FC3709">
            <w:r>
              <w:t xml:space="preserve">    var EUTRA_NR_CoOrd_Security_Type v_SecurityRx := f_EUTRA_NR_WaitForCoOrd_Security (EUTRA);</w:t>
            </w:r>
          </w:p>
          <w:p w14:paraId="47BCAFCB" w14:textId="77777777" w:rsidR="002539FC" w:rsidRDefault="002539FC" w:rsidP="00FC3709">
            <w:r>
              <w:t xml:space="preserve">    var EUTRA_NR_PduSessionInfoList_Type v_PduSessionInfoList;</w:t>
            </w:r>
          </w:p>
          <w:p w14:paraId="2CB0D54A" w14:textId="77777777" w:rsidR="002539FC" w:rsidRDefault="002539FC" w:rsidP="00FC3709">
            <w:r>
              <w:t xml:space="preserve">    var GMM_MobilityInfo_Type v_GMM_MobilityInfo;</w:t>
            </w:r>
          </w:p>
          <w:p w14:paraId="16F349DB" w14:textId="77777777" w:rsidR="002539FC" w:rsidRDefault="002539FC" w:rsidP="00FC3709">
            <w:r>
              <w:t xml:space="preserve">    var NR_SRB_COMMON_IND v_ReceivedAsp;</w:t>
            </w:r>
          </w:p>
          <w:p w14:paraId="0E652576" w14:textId="77777777" w:rsidR="002539FC" w:rsidRDefault="002539FC" w:rsidP="00FC3709">
            <w:r>
              <w:t xml:space="preserve">    var TriggerOrTimeout_Type v_TriggerOrTimeout;</w:t>
            </w:r>
          </w:p>
          <w:p w14:paraId="595ADD9B" w14:textId="77777777" w:rsidR="002539FC" w:rsidRDefault="002539FC" w:rsidP="00FC3709">
            <w:r>
              <w:t xml:space="preserve">    var PDUSessionInfoList_Type v_PDUSessionInfoList;</w:t>
            </w:r>
          </w:p>
          <w:p w14:paraId="0DF476ED" w14:textId="77777777" w:rsidR="002539FC" w:rsidRDefault="002539FC" w:rsidP="00FC3709">
            <w:r>
              <w:t xml:space="preserve">    var boolean v_ReregisterIMS := false;</w:t>
            </w:r>
          </w:p>
          <w:p w14:paraId="76831FFC" w14:textId="77777777" w:rsidR="002539FC" w:rsidRDefault="002539FC" w:rsidP="00FC3709">
            <w:r>
              <w:lastRenderedPageBreak/>
              <w:t xml:space="preserve">    var integer i;</w:t>
            </w:r>
          </w:p>
          <w:p w14:paraId="1F6F081A" w14:textId="77777777" w:rsidR="002539FC" w:rsidRDefault="002539FC" w:rsidP="00FC3709">
            <w:r>
              <w:t xml:space="preserve"> </w:t>
            </w:r>
          </w:p>
          <w:p w14:paraId="0196832C" w14:textId="77777777" w:rsidR="002539FC" w:rsidRDefault="002539FC" w:rsidP="00FC3709">
            <w:r>
              <w:t xml:space="preserve">    timer t_ReregisterIMS := 10.0;</w:t>
            </w:r>
          </w:p>
          <w:p w14:paraId="0632EB88" w14:textId="77777777" w:rsidR="002539FC" w:rsidRDefault="002539FC" w:rsidP="00FC3709"/>
          <w:p w14:paraId="6A826AE4" w14:textId="77777777" w:rsidR="002539FC" w:rsidRDefault="002539FC" w:rsidP="00FC3709">
            <w:r>
              <w:t xml:space="preserve">    //@siclog "Step 0" siclog@</w:t>
            </w:r>
          </w:p>
          <w:p w14:paraId="284B91CB" w14:textId="77777777" w:rsidR="002539FC" w:rsidRDefault="002539FC" w:rsidP="00FC3709">
            <w:r>
              <w:t xml:space="preserve">    //@sic R5-198922 sic@</w:t>
            </w:r>
          </w:p>
          <w:p w14:paraId="7624CE9E" w14:textId="77777777" w:rsidR="002539FC" w:rsidRDefault="002539FC" w:rsidP="00FC3709">
            <w:r>
              <w:t xml:space="preserve">    f_NR_SetCellPower (nr_Cell1, tsc_NR_ServingCellSSS_EPRE_FR1, tsc_NR_ServingCellSSS_EPRE_FR2);</w:t>
            </w:r>
          </w:p>
          <w:p w14:paraId="7D17743D" w14:textId="77777777" w:rsidR="002539FC" w:rsidRDefault="002539FC" w:rsidP="00FC3709">
            <w:r>
              <w:t xml:space="preserve">    f_Delay (5.0);</w:t>
            </w:r>
          </w:p>
          <w:p w14:paraId="07D33748" w14:textId="77777777" w:rsidR="002539FC" w:rsidRDefault="002539FC" w:rsidP="00FC3709">
            <w:r>
              <w:t xml:space="preserve">    </w:t>
            </w:r>
          </w:p>
          <w:p w14:paraId="4CFC8705" w14:textId="77777777" w:rsidR="002539FC" w:rsidRDefault="002539FC" w:rsidP="00FC3709">
            <w:r>
              <w:t xml:space="preserve">    //@siclog "Steps 1-2" siclog@</w:t>
            </w:r>
          </w:p>
          <w:p w14:paraId="0ED497B2" w14:textId="77777777" w:rsidR="002539FC" w:rsidRDefault="002539FC" w:rsidP="00FC3709">
            <w:r>
              <w:t xml:space="preserve">    // derive 5G parameters from values received from EUTRA</w:t>
            </w:r>
          </w:p>
          <w:p w14:paraId="0CCC4914" w14:textId="77777777" w:rsidR="002539FC" w:rsidRDefault="002539FC" w:rsidP="00FC3709">
            <w:r>
              <w:t xml:space="preserve">    f_NR5GC_MappedContextFromS1_InitNAS (v_SecurityRx, true);</w:t>
            </w:r>
          </w:p>
          <w:p w14:paraId="141C4DB3" w14:textId="77777777" w:rsidR="002539FC" w:rsidRDefault="002539FC" w:rsidP="00FC3709">
            <w:r>
              <w:t xml:space="preserve">    </w:t>
            </w:r>
          </w:p>
          <w:p w14:paraId="1CDD7FCE" w14:textId="77777777" w:rsidR="002539FC" w:rsidRDefault="002539FC" w:rsidP="00FC3709">
            <w:r>
              <w:t xml:space="preserve">    v_PduSessionInfoList := f_EUTRA_NR_WaitForCoOrd_PduSessionInfoList(EUTRA);</w:t>
            </w:r>
          </w:p>
          <w:p w14:paraId="787CC904" w14:textId="77777777" w:rsidR="002539FC" w:rsidRDefault="002539FC" w:rsidP="00FC3709">
            <w:r>
              <w:t xml:space="preserve">    // this also sends octetstring to EUTRA and waits for the Complete message</w:t>
            </w:r>
          </w:p>
          <w:p w14:paraId="66388DB8" w14:textId="77777777" w:rsidR="002539FC" w:rsidRDefault="002539FC" w:rsidP="00FC3709">
            <w:r>
              <w:t xml:space="preserve">    f_NR5GC_508RRC_InterRAT_HO_ToNR(nr_Cell1, v_PduSessionInfoList, v_SecurityRx); // @sic R5s201078 sic@</w:t>
            </w:r>
          </w:p>
          <w:p w14:paraId="22A1C202" w14:textId="77777777" w:rsidR="002539FC" w:rsidRDefault="002539FC" w:rsidP="00FC3709">
            <w:r>
              <w:t xml:space="preserve">    f_NR_PreliminaryPass( __FILE__, __LINE__, "Step 2" );</w:t>
            </w:r>
          </w:p>
          <w:p w14:paraId="329C8B5D" w14:textId="77777777" w:rsidR="002539FC" w:rsidRDefault="002539FC" w:rsidP="00FC3709"/>
          <w:p w14:paraId="3A9B30F3" w14:textId="77777777" w:rsidR="002539FC" w:rsidRDefault="002539FC" w:rsidP="00FC3709">
            <w:r>
              <w:t xml:space="preserve">    //@siclog "Steps 3-5" siclog@</w:t>
            </w:r>
          </w:p>
          <w:p w14:paraId="6EB19CA9" w14:textId="77777777" w:rsidR="002539FC" w:rsidRDefault="002539FC" w:rsidP="00FC3709">
            <w:r>
              <w:t xml:space="preserve">    SRB.receive(car_NR_SRB_NasPdu_IND(nr_Cell1, tsc_NR_RbId_SRB2, cr_NG_NAS_IndWithPiggybacking(tsc_SHT_IntegrityProtected))) -&gt; value v_ReceivedAsp; // @sic R5s201078 sic@</w:t>
            </w:r>
          </w:p>
          <w:p w14:paraId="2ED3FD0D" w14:textId="77777777" w:rsidR="002539FC" w:rsidRDefault="002539FC" w:rsidP="00FC3709">
            <w:r>
              <w:t xml:space="preserve">    if (not f_Check_NG_RegistrationReqMsg (v_GMM_MobilityInfo, v_ReceivedAsp.Signalling.Nas[0].Pdu, Mobility)) {</w:t>
            </w:r>
          </w:p>
          <w:p w14:paraId="159FA6BB" w14:textId="77777777" w:rsidR="002539FC" w:rsidRDefault="002539FC" w:rsidP="00FC3709">
            <w:r>
              <w:t xml:space="preserve">      f_NR_SetVerdictFailOrInconc(__FILE__, __LINE__, "Registration Request Message Failed");</w:t>
            </w:r>
          </w:p>
          <w:p w14:paraId="28CC0098" w14:textId="77777777" w:rsidR="002539FC" w:rsidRDefault="002539FC" w:rsidP="00FC3709">
            <w:r>
              <w:t xml:space="preserve">    }</w:t>
            </w:r>
          </w:p>
          <w:p w14:paraId="353F8496" w14:textId="77777777" w:rsidR="002539FC" w:rsidRDefault="002539FC" w:rsidP="00FC3709">
            <w:r>
              <w:t xml:space="preserve">    </w:t>
            </w:r>
          </w:p>
          <w:p w14:paraId="60CE3F43" w14:textId="77777777" w:rsidR="002539FC" w:rsidRDefault="002539FC" w:rsidP="00FC3709">
            <w:r>
              <w:t xml:space="preserve">    f_NR5GC_MobilityRegistration_Steps4_6(nr_Cell1, v_GMM_MobilityInfo, -, -, noRrcConnectionRelease, -, tsc_NR_RbId_SRB2);</w:t>
            </w:r>
          </w:p>
          <w:p w14:paraId="635DE633" w14:textId="77777777" w:rsidR="002539FC" w:rsidRDefault="002539FC" w:rsidP="00FC3709"/>
          <w:p w14:paraId="24550BD8" w14:textId="77777777" w:rsidR="002539FC" w:rsidRDefault="002539FC" w:rsidP="00FC3709">
            <w:r>
              <w:t xml:space="preserve">    // make sure all the PDNs configured on EUTRA are changed in routing table @sic R5s210148 sic@</w:t>
            </w:r>
          </w:p>
          <w:p w14:paraId="6DB424B9" w14:textId="77777777" w:rsidR="002539FC" w:rsidRDefault="002539FC" w:rsidP="00FC3709">
            <w:r>
              <w:t xml:space="preserve">    for (i := 0; i &lt; lengthof (v_PduSessionInfoList); i := i + 1) {</w:t>
            </w:r>
          </w:p>
          <w:p w14:paraId="32F1C372" w14:textId="77777777" w:rsidR="002539FC" w:rsidRDefault="002539FC" w:rsidP="00FC3709">
            <w:r>
              <w:t xml:space="preserve">      f_IP_ChangeDrbMappingNR(IP, nr_Cell1, cs_IP_QosFlowId(v_PduSessionInfoList[i].PDU_SessionId, v_PduSessionInfoList[i].QFI), v_PduSessionInfoList[i].PdnIndex);</w:t>
            </w:r>
          </w:p>
          <w:p w14:paraId="7FE3B82A" w14:textId="77777777" w:rsidR="002539FC" w:rsidRDefault="002539FC" w:rsidP="00FC3709">
            <w:r>
              <w:t xml:space="preserve">    }</w:t>
            </w:r>
          </w:p>
          <w:p w14:paraId="5E1D1599" w14:textId="77777777" w:rsidR="002539FC" w:rsidRDefault="002539FC" w:rsidP="00FC3709"/>
          <w:p w14:paraId="1CD26F9E" w14:textId="77777777" w:rsidR="002539FC" w:rsidRDefault="002539FC" w:rsidP="00FC3709">
            <w:r>
              <w:lastRenderedPageBreak/>
              <w:t xml:space="preserve">  // Procedure for UE-requested PDU session modification according to 38.508 Table 4.9.14.2.2-1</w:t>
            </w:r>
          </w:p>
          <w:p w14:paraId="5010BC7E" w14:textId="77777777" w:rsidR="002539FC" w:rsidRDefault="002539FC" w:rsidP="00FC3709">
            <w:r>
              <w:t xml:space="preserve">    v_ReregisterIMS := f_NR5GC_IRAT_S1ToN1_SessionModification(nr_Cell1, v_PduSessionInfoList, -, tsc_NR_RbId_SRB2); // @sic R5s201413 sic@</w:t>
            </w:r>
          </w:p>
          <w:p w14:paraId="2D1BFB2D" w14:textId="77777777" w:rsidR="002539FC" w:rsidRDefault="002539FC" w:rsidP="00FC3709"/>
          <w:p w14:paraId="257FB92D" w14:textId="77777777" w:rsidR="002539FC" w:rsidRDefault="002539FC" w:rsidP="00FC3709">
            <w:r>
              <w:t xml:space="preserve">    //  Deal with potential IMS Re-Registration</w:t>
            </w:r>
          </w:p>
          <w:p w14:paraId="2FEFC64B" w14:textId="77777777" w:rsidR="002539FC" w:rsidRDefault="002539FC" w:rsidP="00FC3709">
            <w:r>
              <w:t xml:space="preserve">    if (v_ReregisterIMS) { // @sic R5-205942 sic@</w:t>
            </w:r>
          </w:p>
          <w:p w14:paraId="1C970803" w14:textId="77777777" w:rsidR="002539FC" w:rsidRDefault="002539FC" w:rsidP="00FC3709">
            <w:r>
              <w:t xml:space="preserve">      v_TriggerOrTimeout := f_IMS_IPCAN_WaitForTriggerOrTimeout(IMS[tsc_Index_IMS1], t_ReregisterIMS);</w:t>
            </w:r>
          </w:p>
          <w:p w14:paraId="691B099E" w14:textId="77777777" w:rsidR="002539FC" w:rsidRDefault="002539FC" w:rsidP="00FC3709">
            <w:r>
              <w:t xml:space="preserve">      select (v_TriggerOrTimeout) {</w:t>
            </w:r>
          </w:p>
          <w:p w14:paraId="4D4CEAE2" w14:textId="77777777" w:rsidR="002539FC" w:rsidRDefault="002539FC" w:rsidP="00FC3709">
            <w:r>
              <w:t xml:space="preserve">        case (TRIGGER) {                                          // =&gt; IMS Re-Registration has been started ...</w:t>
            </w:r>
          </w:p>
          <w:p w14:paraId="1ADBBCF1" w14:textId="77777777" w:rsidR="002539FC" w:rsidRDefault="002539FC" w:rsidP="00FC3709">
            <w:r>
              <w:t xml:space="preserve">          f_IMS_IPCAN_WaitForTrigger(IMS[tsc_Index_IMS1]);        //    ... wait for IMS Re-Registration being finished</w:t>
            </w:r>
          </w:p>
          <w:p w14:paraId="7AEC1F0C" w14:textId="77777777" w:rsidR="002539FC" w:rsidRDefault="002539FC" w:rsidP="00FC3709">
            <w:r>
              <w:t xml:space="preserve">        }</w:t>
            </w:r>
          </w:p>
          <w:p w14:paraId="4F7003B9" w14:textId="77777777" w:rsidR="002539FC" w:rsidRDefault="002539FC" w:rsidP="00FC3709">
            <w:r>
              <w:t xml:space="preserve">        case (TIMEOUT) {</w:t>
            </w:r>
          </w:p>
          <w:p w14:paraId="174BAD7F" w14:textId="77777777" w:rsidR="002539FC" w:rsidRDefault="002539FC" w:rsidP="00FC3709">
            <w:r>
              <w:t xml:space="preserve">          f_IMS_IPCAN_SendCoOrdMsg(IMS[tsc_Index_IMS1], cms_IPCAN_IMS_ReregistrationStop);</w:t>
            </w:r>
          </w:p>
          <w:p w14:paraId="4D4B9A15" w14:textId="77777777" w:rsidR="002539FC" w:rsidRDefault="002539FC" w:rsidP="00FC3709">
            <w:r>
              <w:t xml:space="preserve">        }</w:t>
            </w:r>
          </w:p>
          <w:p w14:paraId="6862F344" w14:textId="77777777" w:rsidR="002539FC" w:rsidRDefault="002539FC" w:rsidP="00FC3709">
            <w:r>
              <w:t xml:space="preserve">      }</w:t>
            </w:r>
          </w:p>
          <w:p w14:paraId="371B572A" w14:textId="77777777" w:rsidR="002539FC" w:rsidRDefault="002539FC" w:rsidP="00FC3709">
            <w:r>
              <w:t xml:space="preserve">    }</w:t>
            </w:r>
          </w:p>
          <w:p w14:paraId="2EEBA978" w14:textId="77777777" w:rsidR="002539FC" w:rsidRDefault="002539FC" w:rsidP="00FC3709"/>
          <w:p w14:paraId="21D137D0" w14:textId="77777777" w:rsidR="002539FC" w:rsidRDefault="002539FC" w:rsidP="00FC3709">
            <w:r>
              <w:t xml:space="preserve">    // @siclog "Step 7 Void" siclog@</w:t>
            </w:r>
          </w:p>
          <w:p w14:paraId="7256EA85" w14:textId="77777777" w:rsidR="002539FC" w:rsidRDefault="002539FC" w:rsidP="00FC3709">
            <w:r>
              <w:t xml:space="preserve">    // @siclog "Steps 8-9" siclog@</w:t>
            </w:r>
          </w:p>
          <w:p w14:paraId="0B6FE6DB" w14:textId="77777777" w:rsidR="002539FC" w:rsidRDefault="002539FC" w:rsidP="00FC3709">
            <w:r>
              <w:t xml:space="preserve">    // The SS sends one IP Packet to the UE on the default DRB associated with the first PDU session.</w:t>
            </w:r>
          </w:p>
          <w:p w14:paraId="5EF820D2" w14:textId="77777777" w:rsidR="002539FC" w:rsidRDefault="002539FC" w:rsidP="00FC3709">
            <w:r>
              <w:t xml:space="preserve">    v_PDUSessionInfoList := f_NR5GC_MobileInfo_GetSessionInfoList();</w:t>
            </w:r>
          </w:p>
          <w:p w14:paraId="700FFA25" w14:textId="77777777" w:rsidR="002539FC" w:rsidRDefault="002539FC" w:rsidP="00FC3709">
            <w:r>
              <w:t xml:space="preserve">    if (isvalue(v_PDUSessionInfoList)) { // @sic R5s200517 sic@</w:t>
            </w:r>
          </w:p>
          <w:p w14:paraId="2FFC3FD3" w14:textId="77777777" w:rsidR="002539FC" w:rsidRDefault="002539FC" w:rsidP="00FC3709">
            <w:r>
              <w:t xml:space="preserve">      // @sic R5-204453, R5-206332 sic@</w:t>
            </w:r>
          </w:p>
          <w:p w14:paraId="7B294828" w14:textId="77777777" w:rsidR="002539FC" w:rsidRDefault="002539FC" w:rsidP="00FC3709">
            <w:r>
              <w:t xml:space="preserve">      f_NR5GC_LoopbackIPdataOnDefaultBearer(nr_Cell1, valueof(v_PDUSessionInfoList[0]), "Step 9");</w:t>
            </w:r>
          </w:p>
          <w:p w14:paraId="79C223CF" w14:textId="77777777" w:rsidR="002539FC" w:rsidRDefault="002539FC" w:rsidP="00FC3709">
            <w:r>
              <w:t xml:space="preserve">    } else {</w:t>
            </w:r>
          </w:p>
          <w:p w14:paraId="27E4B104" w14:textId="77777777" w:rsidR="002539FC" w:rsidRDefault="002539FC" w:rsidP="00FC3709">
            <w:r>
              <w:t xml:space="preserve">      f_NR_SetVerdictFailOrInconc(__FILE__, __LINE__, "No PDU Session");</w:t>
            </w:r>
          </w:p>
          <w:p w14:paraId="0B67A0D3" w14:textId="77777777" w:rsidR="002539FC" w:rsidRDefault="002539FC" w:rsidP="00FC3709">
            <w:r>
              <w:t xml:space="preserve">    }</w:t>
            </w:r>
          </w:p>
          <w:p w14:paraId="2191853D" w14:textId="77777777" w:rsidR="002539FC" w:rsidRDefault="002539FC" w:rsidP="00FC3709">
            <w:r>
              <w:t xml:space="preserve"> }</w:t>
            </w:r>
          </w:p>
        </w:tc>
      </w:tr>
    </w:tbl>
    <w:p w14:paraId="360BFFE7" w14:textId="77777777" w:rsidR="002539FC" w:rsidRDefault="002539FC" w:rsidP="002539FC"/>
    <w:p w14:paraId="056521F4" w14:textId="77777777" w:rsidR="002539FC" w:rsidRDefault="002539FC" w:rsidP="002539FC">
      <w: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539FC" w14:paraId="2A2369FA" w14:textId="77777777" w:rsidTr="00FC3709">
        <w:tc>
          <w:tcPr>
            <w:tcW w:w="9855" w:type="dxa"/>
          </w:tcPr>
          <w:p w14:paraId="13D449BC" w14:textId="77777777" w:rsidR="002539FC" w:rsidRDefault="002539FC" w:rsidP="00FC3709">
            <w:r>
              <w:t>function fl_TC_8_1_4_2_2_1_TestBody() runs on NR5GC_PTC</w:t>
            </w:r>
          </w:p>
          <w:p w14:paraId="521D7EB2" w14:textId="77777777" w:rsidR="002539FC" w:rsidRDefault="002539FC" w:rsidP="00FC3709">
            <w:r>
              <w:t xml:space="preserve">  {</w:t>
            </w:r>
          </w:p>
          <w:p w14:paraId="509264DB" w14:textId="77777777" w:rsidR="002539FC" w:rsidRDefault="002539FC" w:rsidP="00FC3709">
            <w:r>
              <w:t xml:space="preserve">    var EUTRA_NR_CoOrd_Security_Type v_SecurityRx := f_EUTRA_NR_WaitForCoOrd_Security (EUTRA);</w:t>
            </w:r>
          </w:p>
          <w:p w14:paraId="1B33F882" w14:textId="77777777" w:rsidR="002539FC" w:rsidRDefault="002539FC" w:rsidP="00FC3709">
            <w:r>
              <w:t xml:space="preserve">    var EUTRA_NR_PduSessionInfoList_Type v_PduSessionInfoList;</w:t>
            </w:r>
          </w:p>
          <w:p w14:paraId="33D149A0" w14:textId="77777777" w:rsidR="002539FC" w:rsidRDefault="002539FC" w:rsidP="00FC3709">
            <w:r>
              <w:t xml:space="preserve">    var GMM_MobilityInfo_Type v_GMM_MobilityInfo;</w:t>
            </w:r>
          </w:p>
          <w:p w14:paraId="7F025404" w14:textId="77777777" w:rsidR="002539FC" w:rsidRDefault="002539FC" w:rsidP="00FC3709">
            <w:r>
              <w:lastRenderedPageBreak/>
              <w:t xml:space="preserve">    var NR_SRB_COMMON_IND v_ReceivedAsp;</w:t>
            </w:r>
          </w:p>
          <w:p w14:paraId="175E15F1" w14:textId="77777777" w:rsidR="002539FC" w:rsidRDefault="002539FC" w:rsidP="00FC3709">
            <w:r>
              <w:t xml:space="preserve">    var TriggerOrTimeout_Type v_TriggerOrTimeout;</w:t>
            </w:r>
          </w:p>
          <w:p w14:paraId="0F7C7507" w14:textId="77777777" w:rsidR="002539FC" w:rsidRDefault="002539FC" w:rsidP="00FC3709">
            <w:r>
              <w:t xml:space="preserve">    var PDUSessionInfoList_Type v_PDUSessionInfoList;</w:t>
            </w:r>
          </w:p>
          <w:p w14:paraId="34A2430B" w14:textId="77777777" w:rsidR="002539FC" w:rsidRDefault="002539FC" w:rsidP="00FC3709">
            <w:r>
              <w:t xml:space="preserve">    var boolean v_ReregisterIMS := false;</w:t>
            </w:r>
          </w:p>
          <w:p w14:paraId="4FF2CAFF" w14:textId="77777777" w:rsidR="002539FC" w:rsidRDefault="002539FC" w:rsidP="00FC3709">
            <w:r>
              <w:t xml:space="preserve">    var integer i;</w:t>
            </w:r>
          </w:p>
          <w:p w14:paraId="306275D9" w14:textId="77777777" w:rsidR="002539FC" w:rsidRDefault="002539FC" w:rsidP="00FC3709">
            <w:r>
              <w:t xml:space="preserve"> </w:t>
            </w:r>
          </w:p>
          <w:p w14:paraId="4C4FDE2C" w14:textId="77777777" w:rsidR="002539FC" w:rsidRDefault="002539FC" w:rsidP="00FC3709">
            <w:r>
              <w:t xml:space="preserve">    timer t_ReregisterIMS := 10.0;</w:t>
            </w:r>
          </w:p>
          <w:p w14:paraId="2F0B1DBE" w14:textId="77777777" w:rsidR="002539FC" w:rsidRDefault="002539FC" w:rsidP="00FC3709"/>
          <w:p w14:paraId="5880E11B" w14:textId="77777777" w:rsidR="002539FC" w:rsidRDefault="002539FC" w:rsidP="00FC3709">
            <w:r>
              <w:t xml:space="preserve">    //@siclog "Step 0" siclog@</w:t>
            </w:r>
          </w:p>
          <w:p w14:paraId="6348B5E7" w14:textId="77777777" w:rsidR="002539FC" w:rsidRDefault="002539FC" w:rsidP="00FC3709">
            <w:r>
              <w:t xml:space="preserve">    //@sic R5-198922 sic@</w:t>
            </w:r>
          </w:p>
          <w:p w14:paraId="77774ABD" w14:textId="77777777" w:rsidR="002539FC" w:rsidRDefault="002539FC" w:rsidP="00FC3709">
            <w:r>
              <w:t xml:space="preserve">    f_NR_SetCellPower (nr_Cell1, tsc_NR_ServingCellSSS_EPRE_FR1, tsc_NR_ServingCellSSS_EPRE_FR2);</w:t>
            </w:r>
          </w:p>
          <w:p w14:paraId="367B1D1C" w14:textId="77777777" w:rsidR="002539FC" w:rsidRDefault="002539FC" w:rsidP="00FC3709">
            <w:r>
              <w:t xml:space="preserve">    f_Delay (5.0);</w:t>
            </w:r>
          </w:p>
          <w:p w14:paraId="2C189D1B" w14:textId="77777777" w:rsidR="002539FC" w:rsidRDefault="002539FC" w:rsidP="00FC3709">
            <w:r>
              <w:t xml:space="preserve">    </w:t>
            </w:r>
          </w:p>
          <w:p w14:paraId="474FD7CB" w14:textId="77777777" w:rsidR="002539FC" w:rsidRDefault="002539FC" w:rsidP="00FC3709">
            <w:r>
              <w:t xml:space="preserve">    //@siclog "Steps 1-2" siclog@</w:t>
            </w:r>
          </w:p>
          <w:p w14:paraId="5D166F6B" w14:textId="77777777" w:rsidR="002539FC" w:rsidRDefault="002539FC" w:rsidP="00FC3709">
            <w:r>
              <w:t xml:space="preserve">    // derive 5G parameters from values received from EUTRA</w:t>
            </w:r>
          </w:p>
          <w:p w14:paraId="40BD528F" w14:textId="77777777" w:rsidR="002539FC" w:rsidRDefault="002539FC" w:rsidP="00FC3709">
            <w:r>
              <w:t xml:space="preserve">    f_NR5GC_MappedContextFromS1_InitNAS (v_SecurityRx, true);</w:t>
            </w:r>
          </w:p>
          <w:p w14:paraId="3A150700" w14:textId="77777777" w:rsidR="002539FC" w:rsidRDefault="002539FC" w:rsidP="00FC3709">
            <w:r>
              <w:t xml:space="preserve">    </w:t>
            </w:r>
          </w:p>
          <w:p w14:paraId="53BA56AD" w14:textId="77777777" w:rsidR="002539FC" w:rsidRDefault="002539FC" w:rsidP="00FC3709">
            <w:r>
              <w:t xml:space="preserve">    v_PduSessionInfoList := f_EUTRA_NR_WaitForCoOrd_PduSessionInfoList(EUTRA);</w:t>
            </w:r>
          </w:p>
          <w:p w14:paraId="2E9C1639" w14:textId="77777777" w:rsidR="002539FC" w:rsidRDefault="002539FC" w:rsidP="00FC3709">
            <w:r>
              <w:t xml:space="preserve">    // this also sends octetstring to EUTRA and waits for the Complete message</w:t>
            </w:r>
          </w:p>
          <w:p w14:paraId="350D4759" w14:textId="77777777" w:rsidR="002539FC" w:rsidRDefault="002539FC" w:rsidP="00FC3709">
            <w:r>
              <w:t xml:space="preserve">    f_NR5GC_508RRC_InterRAT_HO_ToNR(nr_Cell1, v_PduSessionInfoList, v_SecurityRx); // @sic R5s201078 sic@</w:t>
            </w:r>
          </w:p>
          <w:p w14:paraId="5976F57A" w14:textId="77777777" w:rsidR="002539FC" w:rsidRDefault="002539FC" w:rsidP="00FC3709">
            <w:r>
              <w:t xml:space="preserve">    f_NR_PreliminaryPass( __FILE__, __LINE__, "Step 2" );</w:t>
            </w:r>
          </w:p>
          <w:p w14:paraId="43B4227C" w14:textId="77777777" w:rsidR="002539FC" w:rsidRDefault="002539FC" w:rsidP="00FC3709"/>
          <w:p w14:paraId="709BCEBA" w14:textId="77777777" w:rsidR="002539FC" w:rsidRDefault="002539FC" w:rsidP="00FC3709">
            <w:r>
              <w:t xml:space="preserve">    //@siclog "Steps 3-5" siclog@</w:t>
            </w:r>
          </w:p>
          <w:p w14:paraId="2456B40D" w14:textId="77777777" w:rsidR="002539FC" w:rsidRDefault="002539FC" w:rsidP="00FC3709">
            <w:r>
              <w:t xml:space="preserve">    SRB.receive(car_NR_SRB_NasPdu_IND(nr_Cell1, tsc_NR_RbId_SRB2, cr_NG_NAS_IndWithPiggybacking(tsc_SHT_IntegrityProtected))) -&gt; value v_ReceivedAsp; // @sic R5s201078 sic@</w:t>
            </w:r>
          </w:p>
          <w:p w14:paraId="2D462194" w14:textId="77777777" w:rsidR="002539FC" w:rsidRDefault="002539FC" w:rsidP="00FC3709">
            <w:r>
              <w:t xml:space="preserve">    if (not f_Check_NG_RegistrationReqMsg (v_GMM_MobilityInfo, v_ReceivedAsp.Signalling.Nas[0].Pdu, Mobility)) {</w:t>
            </w:r>
          </w:p>
          <w:p w14:paraId="7682EFD9" w14:textId="77777777" w:rsidR="002539FC" w:rsidRDefault="002539FC" w:rsidP="00FC3709">
            <w:r>
              <w:t xml:space="preserve">      f_NR_SetVerdictFailOrInconc(__FILE__, __LINE__, "Registration Request Message Failed");</w:t>
            </w:r>
          </w:p>
          <w:p w14:paraId="183843CE" w14:textId="77777777" w:rsidR="002539FC" w:rsidRDefault="002539FC" w:rsidP="00FC3709">
            <w:r>
              <w:t xml:space="preserve">    }</w:t>
            </w:r>
          </w:p>
          <w:p w14:paraId="418E05EF" w14:textId="77777777" w:rsidR="002539FC" w:rsidRDefault="002539FC" w:rsidP="00FC3709">
            <w:r>
              <w:t xml:space="preserve">    </w:t>
            </w:r>
          </w:p>
          <w:p w14:paraId="00868256" w14:textId="77777777" w:rsidR="002539FC" w:rsidRDefault="002539FC" w:rsidP="00FC3709">
            <w:r>
              <w:t xml:space="preserve">    </w:t>
            </w:r>
            <w:r w:rsidRPr="003845B2">
              <w:rPr>
                <w:highlight w:val="green"/>
              </w:rPr>
              <w:t>f_NR5GC_MobileInfo_SetGMM_MobilityInfo(v_GMM_MobilityInfo);</w:t>
            </w:r>
          </w:p>
          <w:p w14:paraId="4342CEEB" w14:textId="77777777" w:rsidR="002539FC" w:rsidRDefault="002539FC" w:rsidP="00FC3709">
            <w:r>
              <w:t xml:space="preserve">       </w:t>
            </w:r>
          </w:p>
          <w:p w14:paraId="7508F79E" w14:textId="77777777" w:rsidR="002539FC" w:rsidRDefault="002539FC" w:rsidP="00FC3709">
            <w:r>
              <w:t xml:space="preserve">    f_NR5GC_MobilityRegistration_Steps4_6(nr_Cell1, v_GMM_MobilityInfo, -, -, noRrcConnectionRelease, -, tsc_NR_RbId_SRB2);</w:t>
            </w:r>
          </w:p>
          <w:p w14:paraId="7410636E" w14:textId="77777777" w:rsidR="002539FC" w:rsidRDefault="002539FC" w:rsidP="00FC3709"/>
          <w:p w14:paraId="33C356B1" w14:textId="77777777" w:rsidR="002539FC" w:rsidRDefault="002539FC" w:rsidP="00FC3709">
            <w:r>
              <w:lastRenderedPageBreak/>
              <w:t xml:space="preserve">    // make sure all the PDNs configured on EUTRA are changed in routing table @sic R5s210148 sic@</w:t>
            </w:r>
          </w:p>
          <w:p w14:paraId="67E19525" w14:textId="77777777" w:rsidR="002539FC" w:rsidRDefault="002539FC" w:rsidP="00FC3709">
            <w:r>
              <w:t xml:space="preserve">    for (i := 0; i &lt; lengthof (v_PduSessionInfoList); i := i + 1) {</w:t>
            </w:r>
          </w:p>
          <w:p w14:paraId="5423AC45" w14:textId="77777777" w:rsidR="002539FC" w:rsidRDefault="002539FC" w:rsidP="00FC3709">
            <w:r>
              <w:t xml:space="preserve">      f_IP_ChangeDrbMappingNR(IP, nr_Cell1, cs_IP_QosFlowId(v_PduSessionInfoList[i].PDU_SessionId, v_PduSessionInfoList[i].QFI), v_PduSessionInfoList[i].PdnIndex);</w:t>
            </w:r>
          </w:p>
          <w:p w14:paraId="7794A842" w14:textId="77777777" w:rsidR="002539FC" w:rsidRDefault="002539FC" w:rsidP="00FC3709">
            <w:r>
              <w:t xml:space="preserve">    }</w:t>
            </w:r>
          </w:p>
          <w:p w14:paraId="1D07D9F9" w14:textId="77777777" w:rsidR="002539FC" w:rsidRDefault="002539FC" w:rsidP="00FC3709"/>
          <w:p w14:paraId="5141F1CF" w14:textId="77777777" w:rsidR="002539FC" w:rsidRDefault="002539FC" w:rsidP="00FC3709">
            <w:r>
              <w:t xml:space="preserve">  // Procedure for UE-requested PDU session modification according to 38.508 Table 4.9.14.2.2-1</w:t>
            </w:r>
          </w:p>
          <w:p w14:paraId="69E66F8F" w14:textId="77777777" w:rsidR="002539FC" w:rsidRDefault="002539FC" w:rsidP="00FC3709">
            <w:r>
              <w:t xml:space="preserve">    v_ReregisterIMS := f_NR5GC_IRAT_S1ToN1_SessionModification(nr_Cell1, v_PduSessionInfoList, -, tsc_NR_RbId_SRB2); // @sic R5s201413 sic@</w:t>
            </w:r>
          </w:p>
          <w:p w14:paraId="4852A73A" w14:textId="77777777" w:rsidR="002539FC" w:rsidRDefault="002539FC" w:rsidP="00FC3709"/>
          <w:p w14:paraId="25E63397" w14:textId="77777777" w:rsidR="002539FC" w:rsidRDefault="002539FC" w:rsidP="00FC3709">
            <w:r>
              <w:t xml:space="preserve">    //  Deal with potential IMS Re-Registration</w:t>
            </w:r>
          </w:p>
          <w:p w14:paraId="0B55E154" w14:textId="77777777" w:rsidR="002539FC" w:rsidRDefault="002539FC" w:rsidP="00FC3709">
            <w:r>
              <w:t xml:space="preserve">    if (v_ReregisterIMS) { // @sic R5-205942 sic@</w:t>
            </w:r>
          </w:p>
          <w:p w14:paraId="78B21334" w14:textId="77777777" w:rsidR="002539FC" w:rsidRDefault="002539FC" w:rsidP="00FC3709">
            <w:r>
              <w:t xml:space="preserve">      v_TriggerOrTimeout := f_IMS_IPCAN_WaitForTriggerOrTimeout(IMS[tsc_Index_IMS1], t_ReregisterIMS);</w:t>
            </w:r>
          </w:p>
          <w:p w14:paraId="62979ADD" w14:textId="77777777" w:rsidR="002539FC" w:rsidRDefault="002539FC" w:rsidP="00FC3709">
            <w:r>
              <w:t xml:space="preserve">      select (v_TriggerOrTimeout) {</w:t>
            </w:r>
          </w:p>
          <w:p w14:paraId="6D1CFC8E" w14:textId="77777777" w:rsidR="002539FC" w:rsidRDefault="002539FC" w:rsidP="00FC3709">
            <w:r>
              <w:t xml:space="preserve">        case (TRIGGER) {                                          // =&gt; IMS Re-Registration has been started ...</w:t>
            </w:r>
          </w:p>
          <w:p w14:paraId="0C11BF7C" w14:textId="77777777" w:rsidR="002539FC" w:rsidRDefault="002539FC" w:rsidP="00FC3709">
            <w:r>
              <w:t xml:space="preserve">          f_IMS_IPCAN_WaitForTrigger(IMS[tsc_Index_IMS1]);        //    ... wait for IMS Re-Registration being finished</w:t>
            </w:r>
          </w:p>
          <w:p w14:paraId="1FEBC11B" w14:textId="77777777" w:rsidR="002539FC" w:rsidRDefault="002539FC" w:rsidP="00FC3709">
            <w:r>
              <w:t xml:space="preserve">        }</w:t>
            </w:r>
          </w:p>
          <w:p w14:paraId="325BE01B" w14:textId="77777777" w:rsidR="002539FC" w:rsidRDefault="002539FC" w:rsidP="00FC3709">
            <w:r>
              <w:t xml:space="preserve">        case (TIMEOUT) {</w:t>
            </w:r>
          </w:p>
          <w:p w14:paraId="09B14799" w14:textId="77777777" w:rsidR="002539FC" w:rsidRDefault="002539FC" w:rsidP="00FC3709">
            <w:r>
              <w:t xml:space="preserve">          f_IMS_IPCAN_SendCoOrdMsg(IMS[tsc_Index_IMS1], cms_IPCAN_IMS_ReregistrationStop);</w:t>
            </w:r>
          </w:p>
          <w:p w14:paraId="71147F9D" w14:textId="77777777" w:rsidR="002539FC" w:rsidRDefault="002539FC" w:rsidP="00FC3709">
            <w:r>
              <w:t xml:space="preserve">        }</w:t>
            </w:r>
          </w:p>
          <w:p w14:paraId="3A708B5E" w14:textId="77777777" w:rsidR="002539FC" w:rsidRDefault="002539FC" w:rsidP="00FC3709">
            <w:r>
              <w:t xml:space="preserve">      }</w:t>
            </w:r>
          </w:p>
          <w:p w14:paraId="0A9F6D31" w14:textId="77777777" w:rsidR="002539FC" w:rsidRDefault="002539FC" w:rsidP="00FC3709">
            <w:r>
              <w:t xml:space="preserve">    }</w:t>
            </w:r>
          </w:p>
          <w:p w14:paraId="212CB4B0" w14:textId="77777777" w:rsidR="002539FC" w:rsidRDefault="002539FC" w:rsidP="00FC3709"/>
          <w:p w14:paraId="4B1C8D24" w14:textId="77777777" w:rsidR="002539FC" w:rsidRDefault="002539FC" w:rsidP="00FC3709">
            <w:r>
              <w:t xml:space="preserve">    // @siclog "Step 7 Void" siclog@</w:t>
            </w:r>
          </w:p>
          <w:p w14:paraId="215F89AD" w14:textId="77777777" w:rsidR="002539FC" w:rsidRDefault="002539FC" w:rsidP="00FC3709">
            <w:r>
              <w:t xml:space="preserve">    // @siclog "Steps 8-9" siclog@</w:t>
            </w:r>
          </w:p>
          <w:p w14:paraId="69318564" w14:textId="77777777" w:rsidR="002539FC" w:rsidRDefault="002539FC" w:rsidP="00FC3709">
            <w:r>
              <w:t xml:space="preserve">    // The SS sends one IP Packet to the UE on the default DRB associated with the first PDU session.</w:t>
            </w:r>
          </w:p>
          <w:p w14:paraId="2BD73B79" w14:textId="77777777" w:rsidR="002539FC" w:rsidRDefault="002539FC" w:rsidP="00FC3709">
            <w:r>
              <w:t xml:space="preserve">    v_PDUSessionInfoList := f_NR5GC_MobileInfo_GetSessionInfoList();</w:t>
            </w:r>
          </w:p>
          <w:p w14:paraId="7B116B3E" w14:textId="77777777" w:rsidR="002539FC" w:rsidRDefault="002539FC" w:rsidP="00FC3709">
            <w:r>
              <w:t xml:space="preserve">    if (isvalue(v_PDUSessionInfoList)) { // @sic R5s200517 sic@</w:t>
            </w:r>
          </w:p>
          <w:p w14:paraId="664C2501" w14:textId="77777777" w:rsidR="002539FC" w:rsidRDefault="002539FC" w:rsidP="00FC3709">
            <w:r>
              <w:t xml:space="preserve">      // @sic R5-204453, R5-206332 sic@</w:t>
            </w:r>
          </w:p>
          <w:p w14:paraId="12347E65" w14:textId="77777777" w:rsidR="002539FC" w:rsidRDefault="002539FC" w:rsidP="00FC3709">
            <w:r>
              <w:t xml:space="preserve">      f_NR5GC_LoopbackIPdataOnDefaultBearer(nr_Cell1, valueof(v_PDUSessionInfoList[0]), "Step 9");</w:t>
            </w:r>
          </w:p>
          <w:p w14:paraId="02E192CE" w14:textId="77777777" w:rsidR="002539FC" w:rsidRDefault="002539FC" w:rsidP="00FC3709">
            <w:r>
              <w:t xml:space="preserve">    } else {</w:t>
            </w:r>
          </w:p>
          <w:p w14:paraId="22C99F76" w14:textId="77777777" w:rsidR="002539FC" w:rsidRDefault="002539FC" w:rsidP="00FC3709">
            <w:r>
              <w:t xml:space="preserve">      f_NR_SetVerdictFailOrInconc(__FILE__, __LINE__, "No PDU Session");</w:t>
            </w:r>
          </w:p>
          <w:p w14:paraId="2BF7354E" w14:textId="77777777" w:rsidR="002539FC" w:rsidRDefault="002539FC" w:rsidP="00FC3709">
            <w:r>
              <w:t xml:space="preserve">    }</w:t>
            </w:r>
          </w:p>
          <w:p w14:paraId="45C4CE19" w14:textId="77777777" w:rsidR="002539FC" w:rsidRDefault="002539FC" w:rsidP="00FC3709">
            <w:r>
              <w:t xml:space="preserve"> }</w:t>
            </w:r>
          </w:p>
        </w:tc>
      </w:tr>
      <w:bookmarkEnd w:id="10"/>
    </w:tbl>
    <w:p w14:paraId="2BA56DF1" w14:textId="77777777" w:rsidR="002539FC" w:rsidRDefault="002539FC" w:rsidP="002539FC">
      <w:pPr>
        <w:rPr>
          <w:lang w:val="en-US"/>
        </w:rPr>
      </w:pPr>
    </w:p>
    <w:sectPr w:rsidR="002539FC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79CC1E" w14:textId="77777777" w:rsidR="008334C6" w:rsidRDefault="008334C6">
      <w:pPr>
        <w:spacing w:after="0"/>
      </w:pPr>
      <w:r>
        <w:separator/>
      </w:r>
    </w:p>
  </w:endnote>
  <w:endnote w:type="continuationSeparator" w:id="0">
    <w:p w14:paraId="55674C78" w14:textId="77777777" w:rsidR="008334C6" w:rsidRDefault="008334C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69D895" w14:textId="77777777" w:rsidR="008334C6" w:rsidRDefault="008334C6">
      <w:pPr>
        <w:spacing w:after="0"/>
      </w:pPr>
      <w:r>
        <w:separator/>
      </w:r>
    </w:p>
  </w:footnote>
  <w:footnote w:type="continuationSeparator" w:id="0">
    <w:p w14:paraId="1F2576A7" w14:textId="77777777" w:rsidR="008334C6" w:rsidRDefault="008334C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14E448" w14:textId="77777777" w:rsidR="00DF47BB" w:rsidRDefault="0084488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lang w:val="en-US"/>
      </w:rPr>
      <w:t>1</w:t>
    </w:r>
    <w:r>
      <w:rPr>
        <w:lang w:val="en-US"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0EB168" w14:textId="77777777" w:rsidR="00DF47BB" w:rsidRDefault="00DF47B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A3DDFD" w14:textId="77777777" w:rsidR="00DF47BB" w:rsidRDefault="0084488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AFF764" w14:textId="77777777" w:rsidR="00DF47BB" w:rsidRDefault="00DF47B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6B1156"/>
    <w:multiLevelType w:val="hybridMultilevel"/>
    <w:tmpl w:val="9AF8C2F6"/>
    <w:lvl w:ilvl="0" w:tplc="E7AC4B2A">
      <w:start w:val="1"/>
      <w:numFmt w:val="decimal"/>
      <w:lvlText w:val="%1."/>
      <w:lvlJc w:val="left"/>
      <w:pPr>
        <w:tabs>
          <w:tab w:val="num" w:pos="312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6B3FAD"/>
    <w:multiLevelType w:val="singleLevel"/>
    <w:tmpl w:val="1A6B3FAD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1D2220F2"/>
    <w:multiLevelType w:val="singleLevel"/>
    <w:tmpl w:val="1D2220F2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3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3C4D13B4"/>
    <w:multiLevelType w:val="hybridMultilevel"/>
    <w:tmpl w:val="32D0A87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1207E14"/>
    <w:multiLevelType w:val="singleLevel"/>
    <w:tmpl w:val="DA0CAFD4"/>
    <w:lvl w:ilvl="0">
      <w:start w:val="2"/>
      <w:numFmt w:val="decimal"/>
      <w:lvlText w:val="%1."/>
      <w:lvlJc w:val="left"/>
      <w:pPr>
        <w:tabs>
          <w:tab w:val="num" w:pos="312"/>
        </w:tabs>
        <w:ind w:left="0" w:firstLine="0"/>
      </w:pPr>
      <w:rPr>
        <w:rFonts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5"/>
  </w:num>
  <w:num w:numId="5">
    <w:abstractNumId w:val="1"/>
  </w:num>
  <w:num w:numId="6">
    <w:abstractNumId w:val="0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4C9D"/>
    <w:rsid w:val="00051090"/>
    <w:rsid w:val="00070842"/>
    <w:rsid w:val="000A1C38"/>
    <w:rsid w:val="000A6394"/>
    <w:rsid w:val="000B7FED"/>
    <w:rsid w:val="000C038A"/>
    <w:rsid w:val="000C6598"/>
    <w:rsid w:val="00145D43"/>
    <w:rsid w:val="00192C46"/>
    <w:rsid w:val="00194A97"/>
    <w:rsid w:val="001A08B3"/>
    <w:rsid w:val="001A7B60"/>
    <w:rsid w:val="001B52F0"/>
    <w:rsid w:val="001B7A65"/>
    <w:rsid w:val="001D7E72"/>
    <w:rsid w:val="001E41F3"/>
    <w:rsid w:val="002539FC"/>
    <w:rsid w:val="0026004D"/>
    <w:rsid w:val="00262956"/>
    <w:rsid w:val="002640DD"/>
    <w:rsid w:val="00275D12"/>
    <w:rsid w:val="00284FEB"/>
    <w:rsid w:val="002860C4"/>
    <w:rsid w:val="002B5741"/>
    <w:rsid w:val="002E207E"/>
    <w:rsid w:val="00304DFB"/>
    <w:rsid w:val="00305409"/>
    <w:rsid w:val="0035167E"/>
    <w:rsid w:val="003609EF"/>
    <w:rsid w:val="0036231A"/>
    <w:rsid w:val="003729EE"/>
    <w:rsid w:val="00374DD4"/>
    <w:rsid w:val="003857E0"/>
    <w:rsid w:val="003D4D4A"/>
    <w:rsid w:val="003E1A36"/>
    <w:rsid w:val="00410371"/>
    <w:rsid w:val="00423FAF"/>
    <w:rsid w:val="004242F1"/>
    <w:rsid w:val="00446488"/>
    <w:rsid w:val="00461F12"/>
    <w:rsid w:val="004854A7"/>
    <w:rsid w:val="004B75B7"/>
    <w:rsid w:val="004C5915"/>
    <w:rsid w:val="0051580D"/>
    <w:rsid w:val="00547111"/>
    <w:rsid w:val="00583903"/>
    <w:rsid w:val="00592D74"/>
    <w:rsid w:val="005B12FA"/>
    <w:rsid w:val="005E2C44"/>
    <w:rsid w:val="00617D68"/>
    <w:rsid w:val="00620B92"/>
    <w:rsid w:val="00621188"/>
    <w:rsid w:val="0062375E"/>
    <w:rsid w:val="006257ED"/>
    <w:rsid w:val="00695808"/>
    <w:rsid w:val="006963E7"/>
    <w:rsid w:val="006B46FB"/>
    <w:rsid w:val="006B4A15"/>
    <w:rsid w:val="006E21FB"/>
    <w:rsid w:val="007333C8"/>
    <w:rsid w:val="00775470"/>
    <w:rsid w:val="00792342"/>
    <w:rsid w:val="007977A8"/>
    <w:rsid w:val="007A5722"/>
    <w:rsid w:val="007B512A"/>
    <w:rsid w:val="007C2097"/>
    <w:rsid w:val="007D6A07"/>
    <w:rsid w:val="007F7259"/>
    <w:rsid w:val="008040A8"/>
    <w:rsid w:val="008279FA"/>
    <w:rsid w:val="008334C6"/>
    <w:rsid w:val="0084488C"/>
    <w:rsid w:val="008626E7"/>
    <w:rsid w:val="00870EE7"/>
    <w:rsid w:val="008728BF"/>
    <w:rsid w:val="008863B9"/>
    <w:rsid w:val="00890FB1"/>
    <w:rsid w:val="008973B6"/>
    <w:rsid w:val="008A45A6"/>
    <w:rsid w:val="008E09B7"/>
    <w:rsid w:val="008F686C"/>
    <w:rsid w:val="009148DE"/>
    <w:rsid w:val="009248C8"/>
    <w:rsid w:val="00925994"/>
    <w:rsid w:val="00941E30"/>
    <w:rsid w:val="009457EB"/>
    <w:rsid w:val="0096034C"/>
    <w:rsid w:val="009777D9"/>
    <w:rsid w:val="00991B88"/>
    <w:rsid w:val="009A5753"/>
    <w:rsid w:val="009A579D"/>
    <w:rsid w:val="009B1A47"/>
    <w:rsid w:val="009B45EC"/>
    <w:rsid w:val="009E3297"/>
    <w:rsid w:val="009F734F"/>
    <w:rsid w:val="00A246B6"/>
    <w:rsid w:val="00A47E70"/>
    <w:rsid w:val="00A50CF0"/>
    <w:rsid w:val="00A52F6F"/>
    <w:rsid w:val="00A63C9F"/>
    <w:rsid w:val="00A7671C"/>
    <w:rsid w:val="00A83DFE"/>
    <w:rsid w:val="00AA2CBC"/>
    <w:rsid w:val="00AC5820"/>
    <w:rsid w:val="00AD1CD8"/>
    <w:rsid w:val="00B068F6"/>
    <w:rsid w:val="00B258BB"/>
    <w:rsid w:val="00B67B97"/>
    <w:rsid w:val="00B75E77"/>
    <w:rsid w:val="00B85A29"/>
    <w:rsid w:val="00B968C8"/>
    <w:rsid w:val="00BA3EC5"/>
    <w:rsid w:val="00BA51D9"/>
    <w:rsid w:val="00BB55EB"/>
    <w:rsid w:val="00BB5DFC"/>
    <w:rsid w:val="00BD279D"/>
    <w:rsid w:val="00BD6BB8"/>
    <w:rsid w:val="00C259BF"/>
    <w:rsid w:val="00C51E37"/>
    <w:rsid w:val="00C63C49"/>
    <w:rsid w:val="00C66BA2"/>
    <w:rsid w:val="00C95985"/>
    <w:rsid w:val="00C979AE"/>
    <w:rsid w:val="00CC5026"/>
    <w:rsid w:val="00CC68D0"/>
    <w:rsid w:val="00CE3B53"/>
    <w:rsid w:val="00D03F9A"/>
    <w:rsid w:val="00D06D51"/>
    <w:rsid w:val="00D072FA"/>
    <w:rsid w:val="00D24991"/>
    <w:rsid w:val="00D44C66"/>
    <w:rsid w:val="00D50255"/>
    <w:rsid w:val="00D54DE0"/>
    <w:rsid w:val="00D66520"/>
    <w:rsid w:val="00D7314D"/>
    <w:rsid w:val="00DD11FD"/>
    <w:rsid w:val="00DE34CF"/>
    <w:rsid w:val="00DF47BB"/>
    <w:rsid w:val="00E13F3D"/>
    <w:rsid w:val="00E14D7D"/>
    <w:rsid w:val="00E34898"/>
    <w:rsid w:val="00E37029"/>
    <w:rsid w:val="00EB09B7"/>
    <w:rsid w:val="00EE7D7C"/>
    <w:rsid w:val="00EF7FC8"/>
    <w:rsid w:val="00F25D98"/>
    <w:rsid w:val="00F300FB"/>
    <w:rsid w:val="00F90023"/>
    <w:rsid w:val="00F9667D"/>
    <w:rsid w:val="00FB6386"/>
    <w:rsid w:val="00FC279D"/>
    <w:rsid w:val="00FE17FD"/>
    <w:rsid w:val="013625FC"/>
    <w:rsid w:val="028C3FF8"/>
    <w:rsid w:val="054716CB"/>
    <w:rsid w:val="08345471"/>
    <w:rsid w:val="087C27A1"/>
    <w:rsid w:val="099B5B0D"/>
    <w:rsid w:val="0B7076D9"/>
    <w:rsid w:val="0C306651"/>
    <w:rsid w:val="0C796753"/>
    <w:rsid w:val="0CC77910"/>
    <w:rsid w:val="0D512B3E"/>
    <w:rsid w:val="0D813FD7"/>
    <w:rsid w:val="0DFF6565"/>
    <w:rsid w:val="0E68438F"/>
    <w:rsid w:val="108E37AE"/>
    <w:rsid w:val="10AA5C2F"/>
    <w:rsid w:val="10CB5A64"/>
    <w:rsid w:val="10E70368"/>
    <w:rsid w:val="131D2FE7"/>
    <w:rsid w:val="149C46BC"/>
    <w:rsid w:val="14DB24F2"/>
    <w:rsid w:val="150D2EC7"/>
    <w:rsid w:val="187D7F5B"/>
    <w:rsid w:val="1A9559B8"/>
    <w:rsid w:val="1AC90662"/>
    <w:rsid w:val="1B7E6DC2"/>
    <w:rsid w:val="1D25214E"/>
    <w:rsid w:val="1D890DD5"/>
    <w:rsid w:val="1E127FBA"/>
    <w:rsid w:val="20B93C6C"/>
    <w:rsid w:val="211D537F"/>
    <w:rsid w:val="23CA541D"/>
    <w:rsid w:val="249F3709"/>
    <w:rsid w:val="276815D5"/>
    <w:rsid w:val="2B1A7078"/>
    <w:rsid w:val="2C446336"/>
    <w:rsid w:val="2C80672A"/>
    <w:rsid w:val="2DA414A2"/>
    <w:rsid w:val="2E0D2C17"/>
    <w:rsid w:val="2F582FE1"/>
    <w:rsid w:val="308B67D9"/>
    <w:rsid w:val="31865645"/>
    <w:rsid w:val="32DA1EC6"/>
    <w:rsid w:val="34107332"/>
    <w:rsid w:val="35305373"/>
    <w:rsid w:val="3698162A"/>
    <w:rsid w:val="39524F92"/>
    <w:rsid w:val="3A601363"/>
    <w:rsid w:val="3B624FB9"/>
    <w:rsid w:val="3CD401A7"/>
    <w:rsid w:val="3CF65B9D"/>
    <w:rsid w:val="3EBD22E1"/>
    <w:rsid w:val="42F813FE"/>
    <w:rsid w:val="4397120C"/>
    <w:rsid w:val="43BC368A"/>
    <w:rsid w:val="441F0942"/>
    <w:rsid w:val="44D22BBC"/>
    <w:rsid w:val="495D13BD"/>
    <w:rsid w:val="4B736E38"/>
    <w:rsid w:val="4EBA7A82"/>
    <w:rsid w:val="4F500C21"/>
    <w:rsid w:val="50B350DE"/>
    <w:rsid w:val="531F5457"/>
    <w:rsid w:val="53EF55F0"/>
    <w:rsid w:val="548126D6"/>
    <w:rsid w:val="54AD5C84"/>
    <w:rsid w:val="558C6D43"/>
    <w:rsid w:val="55D27B43"/>
    <w:rsid w:val="5695550D"/>
    <w:rsid w:val="584B1673"/>
    <w:rsid w:val="5A4E26C9"/>
    <w:rsid w:val="5ACB0236"/>
    <w:rsid w:val="5C3F2258"/>
    <w:rsid w:val="5CA04842"/>
    <w:rsid w:val="5DEA1DBB"/>
    <w:rsid w:val="5FAE3A33"/>
    <w:rsid w:val="60E05F6D"/>
    <w:rsid w:val="62270036"/>
    <w:rsid w:val="626958F9"/>
    <w:rsid w:val="62A4275D"/>
    <w:rsid w:val="637F14A3"/>
    <w:rsid w:val="649902C2"/>
    <w:rsid w:val="65853D91"/>
    <w:rsid w:val="65B50CF9"/>
    <w:rsid w:val="674741A4"/>
    <w:rsid w:val="67A97FEA"/>
    <w:rsid w:val="6923615C"/>
    <w:rsid w:val="69424746"/>
    <w:rsid w:val="69484A86"/>
    <w:rsid w:val="6A205E47"/>
    <w:rsid w:val="6AAB005B"/>
    <w:rsid w:val="6AB0200A"/>
    <w:rsid w:val="6BEE681F"/>
    <w:rsid w:val="6D436D38"/>
    <w:rsid w:val="6D6F74A6"/>
    <w:rsid w:val="70DA0BAD"/>
    <w:rsid w:val="71013D73"/>
    <w:rsid w:val="722F67DE"/>
    <w:rsid w:val="72CC5630"/>
    <w:rsid w:val="73672F17"/>
    <w:rsid w:val="77D1020C"/>
    <w:rsid w:val="78101130"/>
    <w:rsid w:val="784D625F"/>
    <w:rsid w:val="788C41DD"/>
    <w:rsid w:val="7CC15B06"/>
    <w:rsid w:val="7CFD1A60"/>
    <w:rsid w:val="7D190852"/>
    <w:rsid w:val="7D930095"/>
    <w:rsid w:val="7D9B50A5"/>
    <w:rsid w:val="7E9B7980"/>
    <w:rsid w:val="7F340C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1C2F5438"/>
  <w15:chartTrackingRefBased/>
  <w15:docId w15:val="{1DDE3357-1D23-45ED-98A7-0CFA6D4ACF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qFormat/>
    <w:rPr>
      <w:i/>
      <w:iCs/>
    </w:rPr>
  </w:style>
  <w:style w:type="character" w:styleId="Hyperlink">
    <w:name w:val="Hyperlink"/>
    <w:rPr>
      <w:color w:val="0000FF"/>
      <w:u w:val="single"/>
    </w:rPr>
  </w:style>
  <w:style w:type="character" w:styleId="FootnoteReference">
    <w:name w:val="footnote reference"/>
    <w:semiHidden/>
    <w:rPr>
      <w:b/>
      <w:position w:val="6"/>
      <w:sz w:val="16"/>
    </w:rPr>
  </w:style>
  <w:style w:type="character" w:styleId="CommentReference">
    <w:name w:val="annotation reference"/>
    <w:semiHidden/>
    <w:rPr>
      <w:sz w:val="16"/>
    </w:rPr>
  </w:style>
  <w:style w:type="character" w:styleId="HTMLCode">
    <w:name w:val="HTML Code"/>
    <w:uiPriority w:val="99"/>
    <w:unhideWhenUsed/>
    <w:rPr>
      <w:rFonts w:ascii="Courier New" w:hAnsi="Courier New" w:cs="Courier New"/>
      <w:sz w:val="20"/>
      <w:szCs w:val="20"/>
    </w:rPr>
  </w:style>
  <w:style w:type="character" w:styleId="FollowedHyperlink">
    <w:name w:val="FollowedHyperlink"/>
    <w:rPr>
      <w:color w:val="800080"/>
      <w:u w:val="single"/>
    </w:rPr>
  </w:style>
  <w:style w:type="character" w:customStyle="1" w:styleId="TitleChar">
    <w:name w:val="Title Char"/>
    <w:link w:val="Title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ZGSM">
    <w:name w:val="ZGSM"/>
  </w:style>
  <w:style w:type="character" w:customStyle="1" w:styleId="CRCoverPageChar">
    <w:name w:val="CR Cover Page Char"/>
    <w:link w:val="CRCoverPage"/>
    <w:locked/>
    <w:rPr>
      <w:rFonts w:ascii="Arial" w:hAnsi="Arial"/>
      <w:lang w:eastAsia="en-US"/>
    </w:rPr>
  </w:style>
  <w:style w:type="paragraph" w:styleId="CommentText">
    <w:name w:val="annotation text"/>
    <w:basedOn w:val="Normal"/>
    <w:semiHidden/>
  </w:style>
  <w:style w:type="paragraph" w:customStyle="1" w:styleId="B1">
    <w:name w:val="B1"/>
    <w:basedOn w:val="List"/>
    <w:link w:val="B1Char1"/>
    <w:qFormat/>
  </w:style>
  <w:style w:type="paragraph" w:customStyle="1" w:styleId="TAN">
    <w:name w:val="TAN"/>
    <w:basedOn w:val="TAL"/>
    <w:pPr>
      <w:ind w:left="851" w:hanging="851"/>
    </w:pPr>
  </w:style>
  <w:style w:type="paragraph" w:customStyle="1" w:styleId="TAC">
    <w:name w:val="TAC"/>
    <w:basedOn w:val="TAL"/>
    <w:pPr>
      <w:jc w:val="center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B4">
    <w:name w:val="B4"/>
    <w:basedOn w:val="List4"/>
  </w:style>
  <w:style w:type="paragraph" w:customStyle="1" w:styleId="B2">
    <w:name w:val="B2"/>
    <w:basedOn w:val="List2"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ListNumber">
    <w:name w:val="List Number"/>
    <w:basedOn w:val="List"/>
  </w:style>
  <w:style w:type="paragraph" w:styleId="ListBullet2">
    <w:name w:val="List Bullet 2"/>
    <w:basedOn w:val="ListBullet"/>
    <w:pPr>
      <w:ind w:left="851"/>
    </w:p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styleId="List5">
    <w:name w:val="List 5"/>
    <w:basedOn w:val="List4"/>
    <w:pPr>
      <w:ind w:left="1702"/>
    </w:pPr>
  </w:style>
  <w:style w:type="paragraph" w:styleId="List3">
    <w:name w:val="List 3"/>
    <w:basedOn w:val="List2"/>
    <w:pPr>
      <w:ind w:left="1135"/>
    </w:pPr>
  </w:style>
  <w:style w:type="paragraph" w:styleId="Index2">
    <w:name w:val="index 2"/>
    <w:basedOn w:val="Index1"/>
    <w:semiHidden/>
    <w:pPr>
      <w:ind w:left="284"/>
    </w:pPr>
  </w:style>
  <w:style w:type="paragraph" w:styleId="Footer">
    <w:name w:val="footer"/>
    <w:basedOn w:val="Header"/>
    <w:pPr>
      <w:jc w:val="center"/>
    </w:pPr>
    <w:rPr>
      <w:i/>
    </w:rPr>
  </w:style>
  <w:style w:type="paragraph" w:styleId="ListNumber2">
    <w:name w:val="List Number 2"/>
    <w:basedOn w:val="ListNumber"/>
    <w:pPr>
      <w:ind w:left="851"/>
    </w:pPr>
  </w:style>
  <w:style w:type="paragraph" w:styleId="List2">
    <w:name w:val="List 2"/>
    <w:basedOn w:val="List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sz w:val="18"/>
      <w:lang w:val="en-GB"/>
    </w:r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ListBullet3">
    <w:name w:val="List Bullet 3"/>
    <w:basedOn w:val="ListBullet2"/>
    <w:pPr>
      <w:ind w:left="1135"/>
    </w:pPr>
  </w:style>
  <w:style w:type="paragraph" w:styleId="TOC9">
    <w:name w:val="toc 9"/>
    <w:basedOn w:val="TOC8"/>
    <w:semiHidden/>
    <w:pPr>
      <w:ind w:left="1418" w:hanging="1418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List">
    <w:name w:val="List"/>
    <w:basedOn w:val="Normal"/>
    <w:pPr>
      <w:ind w:left="568" w:hanging="284"/>
    </w:pPr>
  </w:style>
  <w:style w:type="paragraph" w:styleId="ListBullet4">
    <w:name w:val="List Bullet 4"/>
    <w:basedOn w:val="ListBullet3"/>
    <w:pPr>
      <w:ind w:left="1418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5">
    <w:name w:val="List Bullet 5"/>
    <w:basedOn w:val="ListBullet4"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ListBullet">
    <w:name w:val="List Bullet"/>
    <w:basedOn w:val="List"/>
  </w:style>
  <w:style w:type="paragraph" w:customStyle="1" w:styleId="ZD">
    <w:name w:val="ZD"/>
    <w:pPr>
      <w:framePr w:wrap="notBeside" w:hAnchor="text" w:y="15764"/>
      <w:widowControl w:val="0"/>
    </w:pPr>
    <w:rPr>
      <w:rFonts w:ascii="Arial" w:hAnsi="Arial"/>
      <w:sz w:val="32"/>
      <w:lang w:val="en-GB"/>
    </w:rPr>
  </w:style>
  <w:style w:type="paragraph" w:customStyle="1" w:styleId="B3">
    <w:name w:val="B3"/>
    <w:basedOn w:val="List3"/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G">
    <w:name w:val="ZG"/>
    <w:pPr>
      <w:framePr w:wrap="notBeside" w:hAnchor="text" w:xAlign="right" w:y="6805"/>
      <w:widowControl w:val="0"/>
      <w:jc w:val="right"/>
    </w:pPr>
    <w:rPr>
      <w:rFonts w:ascii="Arial" w:hAnsi="Arial"/>
      <w:lang w:val="en-GB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ZU">
    <w:name w:val="ZU"/>
    <w:pPr>
      <w:framePr w:w="10206" w:wrap="notBeside" w:hAnchor="text" w:y="6238"/>
      <w:widowControl w:val="0"/>
      <w:pBdr>
        <w:top w:val="single" w:sz="12" w:space="1" w:color="auto"/>
      </w:pBdr>
      <w:jc w:val="right"/>
    </w:pPr>
    <w:rPr>
      <w:rFonts w:ascii="Arial" w:hAnsi="Arial"/>
      <w:lang w:val="en-GB"/>
    </w:rPr>
  </w:style>
  <w:style w:type="paragraph" w:customStyle="1" w:styleId="B5">
    <w:name w:val="B5"/>
    <w:basedOn w:val="List5"/>
  </w:style>
  <w:style w:type="paragraph" w:customStyle="1" w:styleId="ZB">
    <w:name w:val="ZB"/>
    <w:pPr>
      <w:framePr w:w="10206" w:h="284" w:hRule="exact" w:wrap="notBeside" w:hAnchor="text" w:y="1986"/>
      <w:widowControl w:val="0"/>
      <w:ind w:right="28"/>
      <w:jc w:val="right"/>
    </w:pPr>
    <w:rPr>
      <w:rFonts w:ascii="Arial" w:hAnsi="Arial"/>
      <w:i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doc-header">
    <w:name w:val="tdoc-header"/>
    <w:rPr>
      <w:rFonts w:ascii="Arial" w:hAnsi="Arial"/>
      <w:sz w:val="24"/>
      <w:lang w:val="en-GB"/>
    </w:rPr>
  </w:style>
  <w:style w:type="paragraph" w:customStyle="1" w:styleId="ZH">
    <w:name w:val="ZH"/>
    <w:pPr>
      <w:framePr w:wrap="notBeside" w:hAnchor="text" w:xAlign="center" w:y="6805"/>
      <w:widowControl w:val="0"/>
    </w:pPr>
    <w:rPr>
      <w:rFonts w:ascii="Arial" w:hAnsi="Arial"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TAH">
    <w:name w:val="TAH"/>
    <w:basedOn w:val="TAC"/>
    <w:rPr>
      <w:b/>
    </w:r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T">
    <w:name w:val="ZT"/>
    <w:pPr>
      <w:framePr w:wrap="notBeside" w:hAnchor="text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/>
    </w:rPr>
  </w:style>
  <w:style w:type="paragraph" w:customStyle="1" w:styleId="ZA">
    <w:name w:val="ZA"/>
    <w:pPr>
      <w:framePr w:w="10206" w:h="794" w:hRule="exact" w:wrap="notBeside" w:hAnchor="text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link w:val="NO"/>
    <w:rsid w:val="00FC279D"/>
    <w:rPr>
      <w:lang w:val="en-GB"/>
    </w:rPr>
  </w:style>
  <w:style w:type="character" w:customStyle="1" w:styleId="B1Char1">
    <w:name w:val="B1 Char1"/>
    <w:link w:val="B1"/>
    <w:locked/>
    <w:rsid w:val="00FC279D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utf-8"/>
  <w:optimizeForBrowser/>
  <w:allowPNG/>
  <w:pixelsPerInch w:val="120"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11</Pages>
  <Words>2425</Words>
  <Characters>13827</Characters>
  <Application>Microsoft Office Word</Application>
  <DocSecurity>0</DocSecurity>
  <Lines>115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16220</CharactersWithSpaces>
  <SharedDoc>false</SharedDoc>
  <HLinks>
    <vt:vector size="18" baseType="variant">
      <vt:variant>
        <vt:i4>2031686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2</cp:revision>
  <dcterms:created xsi:type="dcterms:W3CDTF">2021-06-03T15:35:00Z</dcterms:created>
  <dcterms:modified xsi:type="dcterms:W3CDTF">2021-06-03T15:35:00Z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0x0101007C8469477F6A4A4E9BB15F8D46EFAFFA</vt:lpwstr>
  </property>
  <property fmtid="{D5CDD505-2E9C-101B-9397-08002B2CF9AE}" pid="22" name="KSOProductBuildVer">
    <vt:lpwstr>1033-11.2.0.9739</vt:lpwstr>
  </property>
</Properties>
</file>