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DD5" w:rsidRDefault="00D01DD5" w:rsidP="00D01D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4B5D">
        <w:fldChar w:fldCharType="begin"/>
      </w:r>
      <w:r w:rsidR="00794B5D">
        <w:instrText xml:space="preserve"> DOCPROPERTY  TSG/WGRef  \* MERGEFORMAT </w:instrText>
      </w:r>
      <w:r w:rsidR="00794B5D">
        <w:fldChar w:fldCharType="separate"/>
      </w:r>
      <w:r>
        <w:rPr>
          <w:b/>
          <w:noProof/>
          <w:sz w:val="24"/>
        </w:rPr>
        <w:t>RAN5</w:t>
      </w:r>
      <w:r w:rsidR="00794B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94B5D">
        <w:fldChar w:fldCharType="begin"/>
      </w:r>
      <w:r w:rsidR="00794B5D">
        <w:instrText xml:space="preserve"> DOCPROPERTY  MtgSeq  \* MERGEFORMAT </w:instrText>
      </w:r>
      <w:r w:rsidR="00794B5D">
        <w:fldChar w:fldCharType="separate"/>
      </w:r>
      <w:r w:rsidRPr="00EB09B7">
        <w:rPr>
          <w:b/>
          <w:noProof/>
          <w:sz w:val="24"/>
        </w:rPr>
        <w:t>2021</w:t>
      </w:r>
      <w:r w:rsidR="00794B5D">
        <w:rPr>
          <w:b/>
          <w:noProof/>
          <w:sz w:val="24"/>
        </w:rPr>
        <w:fldChar w:fldCharType="end"/>
      </w:r>
      <w:r w:rsidR="00794B5D">
        <w:fldChar w:fldCharType="begin"/>
      </w:r>
      <w:r w:rsidR="00794B5D">
        <w:instrText xml:space="preserve"> DOCPROPERTY  MtgTitle  \* MERGEFORMAT </w:instrText>
      </w:r>
      <w:r w:rsidR="00794B5D">
        <w:fldChar w:fldCharType="separate"/>
      </w:r>
      <w:r>
        <w:rPr>
          <w:b/>
          <w:noProof/>
          <w:sz w:val="24"/>
        </w:rPr>
        <w:t>-TTCN email</w:t>
      </w:r>
      <w:r w:rsidR="00794B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4B5D">
        <w:fldChar w:fldCharType="begin"/>
      </w:r>
      <w:r w:rsidR="00794B5D">
        <w:instrText xml:space="preserve"> DOCPROPERTY  Tdoc#  \* MERGEFORMAT </w:instrText>
      </w:r>
      <w:r w:rsidR="00794B5D">
        <w:fldChar w:fldCharType="separate"/>
      </w:r>
      <w:r w:rsidRPr="00E13F3D">
        <w:rPr>
          <w:b/>
          <w:i/>
          <w:noProof/>
          <w:sz w:val="28"/>
        </w:rPr>
        <w:t>R5s210379</w:t>
      </w:r>
      <w:r w:rsidR="00794B5D">
        <w:rPr>
          <w:b/>
          <w:i/>
          <w:noProof/>
          <w:sz w:val="28"/>
        </w:rPr>
        <w:fldChar w:fldCharType="end"/>
      </w:r>
    </w:p>
    <w:p w:rsidR="00D01DD5" w:rsidRDefault="00794B5D" w:rsidP="00D01D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1DD5">
        <w:rPr>
          <w:b/>
          <w:noProof/>
          <w:sz w:val="24"/>
        </w:rPr>
        <w:t xml:space="preserve">, </w:t>
      </w:r>
      <w:r w:rsidR="00D01DD5">
        <w:fldChar w:fldCharType="begin"/>
      </w:r>
      <w:r w:rsidR="00D01DD5">
        <w:instrText xml:space="preserve"> DOCPROPERTY  Country  \* MERGEFORMAT </w:instrText>
      </w:r>
      <w:r w:rsidR="00D01DD5">
        <w:fldChar w:fldCharType="end"/>
      </w:r>
      <w:r w:rsidR="00D01D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1DD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DD5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42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1DD5" w:rsidRPr="00410371" w:rsidRDefault="00794B5D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DD5" w:rsidRPr="00410371" w:rsidRDefault="00794B5D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1639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1DD5" w:rsidRDefault="00D01DD5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1DD5" w:rsidRPr="00410371" w:rsidRDefault="00794B5D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1DD5" w:rsidRDefault="00D01DD5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1DD5" w:rsidRPr="00410371" w:rsidRDefault="00794B5D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DD5" w:rsidRPr="00F25D98" w:rsidRDefault="00D01DD5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DD5" w:rsidTr="00240176">
        <w:tc>
          <w:tcPr>
            <w:tcW w:w="9641" w:type="dxa"/>
            <w:gridSpan w:val="9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DD5" w:rsidRDefault="00D01DD5" w:rsidP="00D01D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DD5" w:rsidTr="00240176">
        <w:tc>
          <w:tcPr>
            <w:tcW w:w="2835" w:type="dxa"/>
          </w:tcPr>
          <w:p w:rsidR="00D01DD5" w:rsidRDefault="00D01DD5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DD5" w:rsidRDefault="00D01DD5" w:rsidP="00D01D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DD5" w:rsidTr="00240176">
        <w:tc>
          <w:tcPr>
            <w:tcW w:w="9640" w:type="dxa"/>
            <w:gridSpan w:val="11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1DD5">
              <w:t>Correction to Multiple ENDC Measurement testcases</w:t>
            </w:r>
            <w:r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DD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DD5" w:rsidRDefault="00B91F6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1DD5">
              <w:fldChar w:fldCharType="begin"/>
            </w:r>
            <w:r w:rsidR="00D01DD5">
              <w:instrText xml:space="preserve"> DOCPROPERTY  SourceIfTsg  \* MERGEFORMAT </w:instrText>
            </w:r>
            <w:r w:rsidR="00D01DD5"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1DD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1DD5"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1D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DD5" w:rsidRDefault="00794B5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1DD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DD5" w:rsidRDefault="00D01DD5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DD5" w:rsidRPr="007C2097" w:rsidRDefault="00D01DD5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1DD5" w:rsidTr="00240176">
        <w:tc>
          <w:tcPr>
            <w:tcW w:w="1843" w:type="dxa"/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cases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>
              <w:rPr>
                <w:rFonts w:ascii="Arial" w:eastAsia="Calibri" w:hAnsi="Arial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ascii="Arial" w:eastAsia="Calibri" w:hAnsi="Arial" w:cs="Arial"/>
                <w:color w:val="000000"/>
              </w:rPr>
              <w:t>8.2.3.8.1</w:t>
            </w:r>
            <w:r>
              <w:rPr>
                <w:rFonts w:ascii="Arial" w:eastAsia="Calibri" w:hAnsi="Arial" w:cs="Arial"/>
                <w:color w:val="000000"/>
              </w:rPr>
              <w:t>/1a/1b.</w:t>
            </w:r>
          </w:p>
          <w:p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D01DD5" w:rsidRPr="002419EE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cases are failing as the EUTRA PTC is waiting for this coordination signal from NR PTC 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cases </w:t>
            </w:r>
            <w:r w:rsidRPr="005B1794">
              <w:rPr>
                <w:rFonts w:eastAsia="Calibri" w:cs="Arial"/>
                <w:color w:val="000000"/>
              </w:rPr>
              <w:t>8.2.3.4.1</w:t>
            </w:r>
            <w:r>
              <w:rPr>
                <w:rFonts w:eastAsia="Calibri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/1a/1b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</w:t>
            </w:r>
          </w:p>
        </w:tc>
      </w:tr>
      <w:tr w:rsidR="00D01DD5" w:rsidTr="00240176">
        <w:tc>
          <w:tcPr>
            <w:tcW w:w="2694" w:type="dxa"/>
            <w:gridSpan w:val="2"/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  <w:r w:rsidRPr="005B1794">
              <w:rPr>
                <w:rFonts w:eastAsia="Calibri" w:cs="Arial"/>
                <w:color w:val="000000"/>
              </w:rPr>
              <w:t>8.2.3.4.</w:t>
            </w:r>
            <w:proofErr w:type="gramStart"/>
            <w:r w:rsidRPr="005B1794">
              <w:rPr>
                <w:rFonts w:eastAsia="Calibri" w:cs="Arial"/>
                <w:color w:val="000000"/>
              </w:rPr>
              <w:t>1</w:t>
            </w:r>
            <w:r>
              <w:rPr>
                <w:rFonts w:eastAsia="Calibri" w:cs="Arial"/>
                <w:color w:val="000000"/>
              </w:rPr>
              <w:t>.ENDC</w:t>
            </w:r>
            <w:proofErr w:type="gramEnd"/>
            <w:r>
              <w:rPr>
                <w:rFonts w:eastAsia="Calibri" w:cs="Arial"/>
                <w:color w:val="000000"/>
              </w:rPr>
              <w:t xml:space="preserve">,8.2.3.5.1.ENDC,8.2.3.6.1.ENDC, 8.2.3.6.1a.ENDC ,8.2.3.6.1b.ENDC, 8.2.3.7.1.ENDC, 8.2.3.7.1a.ENDC, 8.2.3.7.1b.ENDC ,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.ENDC, 8.2.3.8.1a.ENDC and 8.2.3.8.1b.ENDC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DD5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1DD5" w:rsidRPr="008863B9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1DD5" w:rsidRPr="008863B9" w:rsidRDefault="00D01DD5" w:rsidP="00D01D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67911232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:rsidR="00427B4B" w:rsidRPr="00D034C0" w:rsidRDefault="007A73E5">
      <w:pPr>
        <w:pStyle w:val="Verzeichnis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7B4B" w:rsidRPr="00F05BFB">
        <w:rPr>
          <w:rFonts w:ascii="Arial" w:hAnsi="Arial" w:cs="Arial"/>
          <w:iCs/>
        </w:rPr>
        <w:t>Table of Contents</w:t>
      </w:r>
      <w:r w:rsidR="00427B4B">
        <w:tab/>
      </w:r>
      <w:r w:rsidR="00427B4B">
        <w:fldChar w:fldCharType="begin"/>
      </w:r>
      <w:r w:rsidR="00427B4B">
        <w:instrText xml:space="preserve"> PAGEREF _Toc67911232 \h </w:instrText>
      </w:r>
      <w:r w:rsidR="00427B4B">
        <w:fldChar w:fldCharType="separate"/>
      </w:r>
      <w:r w:rsidR="00427B4B">
        <w:t>2</w:t>
      </w:r>
      <w:r w:rsidR="00427B4B">
        <w:fldChar w:fldCharType="end"/>
      </w:r>
    </w:p>
    <w:p w:rsidR="00427B4B" w:rsidRPr="00D034C0" w:rsidRDefault="00427B4B">
      <w:pPr>
        <w:pStyle w:val="Verzeichnis1"/>
        <w:rPr>
          <w:rFonts w:ascii="Calibri" w:eastAsia="Times New Roman" w:hAnsi="Calibri"/>
          <w:szCs w:val="22"/>
          <w:lang w:val="en-US"/>
        </w:rPr>
      </w:pPr>
      <w:r w:rsidRPr="00F05BFB">
        <w:rPr>
          <w:b/>
        </w:rPr>
        <w:t>1</w:t>
      </w:r>
      <w:r w:rsidRPr="00D034C0">
        <w:rPr>
          <w:rFonts w:ascii="Calibri" w:eastAsia="Times New Roman" w:hAnsi="Calibri"/>
          <w:szCs w:val="22"/>
          <w:lang w:val="en-US"/>
        </w:rPr>
        <w:tab/>
      </w:r>
      <w:r w:rsidRPr="00F05B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_Toc67911233 \h </w:instrText>
      </w:r>
      <w:r>
        <w:fldChar w:fldCharType="separate"/>
      </w:r>
      <w:r>
        <w:t>3</w:t>
      </w:r>
      <w:r>
        <w:fldChar w:fldCharType="end"/>
      </w:r>
    </w:p>
    <w:p w:rsidR="00427B4B" w:rsidRPr="00D034C0" w:rsidRDefault="00427B4B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1.1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f_TC_8_2_3_4_1_ENDC_NR ()</w:t>
      </w:r>
      <w:r>
        <w:tab/>
      </w:r>
      <w:r>
        <w:fldChar w:fldCharType="begin"/>
      </w:r>
      <w:r>
        <w:instrText xml:space="preserve"> PAGEREF _Toc67911234 \h </w:instrText>
      </w:r>
      <w:r>
        <w:fldChar w:fldCharType="separate"/>
      </w:r>
      <w:r>
        <w:t>3</w:t>
      </w:r>
      <w:r>
        <w:fldChar w:fldCharType="end"/>
      </w:r>
    </w:p>
    <w:p w:rsidR="00427B4B" w:rsidRPr="00D034C0" w:rsidRDefault="00427B4B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1.2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f_TC_8_2_3_5_1_ENDC_NR ()</w:t>
      </w:r>
      <w:r>
        <w:tab/>
      </w:r>
      <w:r>
        <w:fldChar w:fldCharType="begin"/>
      </w:r>
      <w:r>
        <w:instrText xml:space="preserve"> PAGEREF _Toc67911235 \h </w:instrText>
      </w:r>
      <w:r>
        <w:fldChar w:fldCharType="separate"/>
      </w:r>
      <w:r>
        <w:t>4</w:t>
      </w:r>
      <w:r>
        <w:fldChar w:fldCharType="end"/>
      </w:r>
    </w:p>
    <w:p w:rsidR="00427B4B" w:rsidRPr="00D034C0" w:rsidRDefault="00427B4B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1.3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f_TC_8_2_3_6_1_Common ()</w:t>
      </w:r>
      <w:r>
        <w:tab/>
      </w:r>
      <w:r>
        <w:fldChar w:fldCharType="begin"/>
      </w:r>
      <w:r>
        <w:instrText xml:space="preserve"> PAGEREF _Toc67911236 \h </w:instrText>
      </w:r>
      <w:r>
        <w:fldChar w:fldCharType="separate"/>
      </w:r>
      <w:r>
        <w:t>5</w:t>
      </w:r>
      <w:r>
        <w:fldChar w:fldCharType="end"/>
      </w:r>
    </w:p>
    <w:p w:rsidR="00427B4B" w:rsidRPr="00D034C0" w:rsidRDefault="00427B4B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1.4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f_TC_8_2_3_7_1_Common</w:t>
      </w:r>
      <w:r>
        <w:tab/>
      </w:r>
      <w:r>
        <w:fldChar w:fldCharType="begin"/>
      </w:r>
      <w:r>
        <w:instrText xml:space="preserve"> PAGEREF _Toc67911237 \h </w:instrText>
      </w:r>
      <w:r>
        <w:fldChar w:fldCharType="separate"/>
      </w:r>
      <w:r>
        <w:t>6</w:t>
      </w:r>
      <w:r>
        <w:fldChar w:fldCharType="end"/>
      </w:r>
    </w:p>
    <w:p w:rsidR="00427B4B" w:rsidRPr="00D034C0" w:rsidRDefault="00427B4B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1.5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f_TC_8_2_3_8_1_Common</w:t>
      </w:r>
      <w:r>
        <w:tab/>
      </w:r>
      <w:r>
        <w:fldChar w:fldCharType="begin"/>
      </w:r>
      <w:r>
        <w:instrText xml:space="preserve"> PAGEREF _Toc67911238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7911233"/>
      <w:r w:rsidRPr="00854C55">
        <w:rPr>
          <w:b/>
        </w:rPr>
        <w:t>Corrections required</w:t>
      </w:r>
      <w:bookmarkEnd w:id="2"/>
      <w:bookmarkEnd w:id="3"/>
      <w:bookmarkEnd w:id="4"/>
    </w:p>
    <w:p w:rsidR="003F3287" w:rsidRDefault="00BF1721" w:rsidP="00BF1721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7911234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B80686" w:rsidRPr="00DD54C0">
        <w:rPr>
          <w:rFonts w:cs="Arial"/>
          <w:b/>
          <w:color w:val="000000"/>
          <w:lang w:eastAsia="en-GB"/>
        </w:rPr>
        <w:t>f_TC_8_2_3_4_1_ENDC_NR</w:t>
      </w:r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D55EE2" w:rsidRPr="00903A2E">
              <w:rPr>
                <w:rFonts w:cs="Arial"/>
                <w:lang w:eastAsia="en-GB"/>
              </w:rPr>
              <w:t>f_TC_8_2_3_4_1_ENDC_NR</w:t>
            </w:r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 w:rsidR="00D55A78">
              <w:rPr>
                <w:rFonts w:ascii="Arial" w:eastAsia="Calibri" w:hAnsi="Arial" w:cs="Arial"/>
                <w:color w:val="000000"/>
              </w:rPr>
              <w:t xml:space="preserve">. </w:t>
            </w: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7656FE" w:rsidRPr="00CF359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 </w:t>
            </w:r>
            <w:r w:rsidR="00786661">
              <w:rPr>
                <w:rFonts w:ascii="Arial" w:eastAsia="Calibri" w:hAnsi="Arial" w:cs="Arial"/>
                <w:color w:val="000000"/>
              </w:rPr>
              <w:t>is</w:t>
            </w:r>
            <w:r>
              <w:rPr>
                <w:rFonts w:ascii="Arial" w:eastAsia="Calibri" w:hAnsi="Arial" w:cs="Arial"/>
                <w:color w:val="000000"/>
              </w:rPr>
              <w:t xml:space="preserve"> failing as the EUTRA PTC is waiting for this coordination signal from NR PTC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CF39F2" w:rsidRDefault="008C17C3" w:rsidP="002911C6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</w:t>
            </w:r>
            <w:r w:rsidR="009B4AF0">
              <w:rPr>
                <w:rFonts w:eastAsia="Calibri" w:cs="Arial"/>
                <w:color w:val="000000"/>
              </w:rPr>
              <w:t>s 8.2.3.4.1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AE77BB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ENDC_working</w:t>
            </w:r>
            <w:proofErr w:type="spellEnd"/>
            <w:r w:rsidRPr="00AE77B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RRCMeasurement_ENDC_NR.ttcn</w:t>
            </w:r>
            <w:proofErr w:type="spellEnd"/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FB37D6" w:rsidP="002911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80" w:rsidRPr="00761580" w:rsidRDefault="00627D93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  <w:r w:rsidR="00761580" w:rsidRPr="00761580">
              <w:rPr>
                <w:rFonts w:ascii="Courier New" w:hAnsi="Courier New" w:cs="Courier New"/>
                <w:color w:val="000000"/>
                <w:lang w:val="en-US"/>
              </w:rPr>
              <w:t>function f_TC_8_2_3_4_1_ENDC_</w:t>
            </w:r>
            <w:proofErr w:type="gramStart"/>
            <w:r w:rsidR="00761580" w:rsidRPr="00761580">
              <w:rPr>
                <w:rFonts w:ascii="Courier New" w:hAnsi="Courier New" w:cs="Courier New"/>
                <w:color w:val="000000"/>
                <w:lang w:val="en-US"/>
              </w:rPr>
              <w:t>NR(</w:t>
            </w:r>
            <w:proofErr w:type="gramEnd"/>
            <w:r w:rsidR="00761580" w:rsidRPr="00761580">
              <w:rPr>
                <w:rFonts w:ascii="Courier New" w:hAnsi="Courier New" w:cs="Courier New"/>
                <w:color w:val="000000"/>
                <w:lang w:val="en-US"/>
              </w:rPr>
              <w:t>) runs on ENDC_NR_PTC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{ /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/Measurement configuration control and reporting / Event A1 / Measurement of NR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PSCell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/ EN-DC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f_ENDC_NR_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Init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f_NR_CellInfo_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InitMaxReferencePower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nr_Cell1, -79, tsc_NR_ServingCellSSS_EPRE_FR2);    //@sic R5s190062, R5-195929, R5-195369 sic@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//Create and configure NR cell1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f_NR_CellConfig_Def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(nr_Cell1);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f_NR_ENDC_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PreambleOnEUTRA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nr_Cell1, MCG_SCG);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f_NR_SendCoOrdSysInfoToEUTRA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({nr_Cell1}); @sic R5-195369, R5s@210089 sic@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f_NR_TestBody_Set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(true);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fl_TC_8_2_3_Common_TestBody(triggerEvent_A1);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fl_TC_8_2_3_4_1_Additional_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TestBody(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f_NR_TestBody_Set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(false);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//Wait from coordination AFTER the connection is released in E-UTRA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f_EUTRA_NR_WaitForCoOrd_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Trigger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EUTRA, "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Postamble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");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Postamble</w:t>
            </w:r>
            <w:proofErr w:type="spellEnd"/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f_NR_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ReleaseAllCells</w:t>
            </w:r>
            <w:proofErr w:type="spell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5818E6" w:rsidRPr="00057DBD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} // End of f_TC_8_2_3_4_1_ENDC_</w:t>
            </w:r>
            <w:proofErr w:type="gramStart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NR(</w:t>
            </w:r>
            <w:proofErr w:type="gramEnd"/>
            <w:r w:rsidRPr="00761580">
              <w:rPr>
                <w:rFonts w:ascii="Courier New" w:hAnsi="Courier New" w:cs="Courier New"/>
                <w:color w:val="000000"/>
                <w:lang w:val="en-US"/>
              </w:rPr>
              <w:t>)</w:t>
            </w:r>
          </w:p>
          <w:p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>function f_TC_8_2_3_4_1_ENDC_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NR(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A1 / Measurement of NR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PSCell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 xml:space="preserve"> / EN-DC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nr_Cell1, -79, tsc_NR_ServingCellSSS_EPRE_FR2);    //@sic R5s190062, R5-195929, R5-195369 sic@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6176B7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</w:t>
            </w:r>
            <w:proofErr w:type="spellEnd"/>
            <w:r w:rsidRPr="000B3CF8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({nr_Cell1}); </w:t>
            </w:r>
            <w:r w:rsidR="00832526" w:rsidRPr="00FD1BD3">
              <w:rPr>
                <w:rFonts w:ascii="Courier New" w:hAnsi="Courier New" w:cs="Courier New"/>
                <w:highlight w:val="yellow"/>
                <w:lang w:val="en-US" w:eastAsia="de-DE"/>
              </w:rPr>
              <w:t>//WA_21wk12 @sic R5-195369, R5s@210089 sic@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fl_TC_8_2_3_Common_TestBody(triggerEvent_A1);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fl_TC_8_2_3_4_1_Additional_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0B3CF8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0B3CF8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BF53F2" w:rsidRPr="00057DBD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} // End of f_TC_8_2_3_4_1_ENDC_</w:t>
            </w:r>
            <w:proofErr w:type="gramStart"/>
            <w:r w:rsidRPr="000B3CF8">
              <w:rPr>
                <w:rFonts w:ascii="Courier New" w:hAnsi="Courier New" w:cs="Courier New"/>
                <w:lang w:val="en-US" w:eastAsia="de-DE"/>
              </w:rPr>
              <w:t>NR(</w:t>
            </w:r>
            <w:proofErr w:type="gramEnd"/>
            <w:r w:rsidRPr="000B3CF8">
              <w:rPr>
                <w:rFonts w:ascii="Courier New" w:hAnsi="Courier New" w:cs="Courier New"/>
                <w:lang w:val="en-US" w:eastAsia="de-DE"/>
              </w:rPr>
              <w:t>)</w:t>
            </w:r>
            <w:r w:rsidR="00091FF3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:rsidR="00BF1721" w:rsidRDefault="00BF1721" w:rsidP="00BF1721">
      <w:pPr>
        <w:rPr>
          <w:lang w:eastAsia="en-GB"/>
        </w:rPr>
      </w:pPr>
    </w:p>
    <w:p w:rsidR="00BF53F2" w:rsidRDefault="00FB37D6" w:rsidP="00BF53F2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67911235"/>
      <w:proofErr w:type="spellStart"/>
      <w:r>
        <w:rPr>
          <w:rFonts w:cs="Arial"/>
          <w:b/>
          <w:color w:val="000000"/>
          <w:lang w:eastAsia="en-GB"/>
        </w:rPr>
        <w:t>A</w:t>
      </w:r>
      <w:r w:rsidR="00BF53F2" w:rsidRPr="00B52828">
        <w:rPr>
          <w:rFonts w:cs="Arial"/>
          <w:b/>
          <w:color w:val="000000"/>
          <w:lang w:eastAsia="en-GB"/>
        </w:rPr>
        <w:t>Correction</w:t>
      </w:r>
      <w:proofErr w:type="spellEnd"/>
      <w:r w:rsidR="00BF53F2" w:rsidRPr="00B52828">
        <w:rPr>
          <w:rFonts w:cs="Arial"/>
          <w:b/>
          <w:color w:val="000000"/>
          <w:lang w:eastAsia="en-GB"/>
        </w:rPr>
        <w:t xml:space="preserve"> to </w:t>
      </w:r>
      <w:r w:rsidR="00BF53F2">
        <w:rPr>
          <w:rFonts w:cs="Arial"/>
          <w:b/>
          <w:color w:val="000000"/>
          <w:lang w:eastAsia="en-GB"/>
        </w:rPr>
        <w:t>f</w:t>
      </w:r>
      <w:r w:rsidR="00BF53F2" w:rsidRPr="00E1748E">
        <w:rPr>
          <w:rFonts w:cs="Arial"/>
          <w:b/>
          <w:color w:val="000000"/>
          <w:lang w:eastAsia="en-GB"/>
        </w:rPr>
        <w:t>unction</w:t>
      </w:r>
      <w:r w:rsidR="00BF53F2">
        <w:rPr>
          <w:rFonts w:cs="Arial"/>
          <w:b/>
          <w:color w:val="000000"/>
          <w:lang w:eastAsia="en-GB"/>
        </w:rPr>
        <w:t xml:space="preserve"> </w:t>
      </w:r>
      <w:r w:rsidR="001A4645" w:rsidRPr="001A4645">
        <w:rPr>
          <w:rFonts w:cs="Arial"/>
          <w:b/>
          <w:color w:val="000000"/>
          <w:lang w:eastAsia="en-GB"/>
        </w:rPr>
        <w:t>f_TC_8_2_3_5_1_ENDC_NR</w:t>
      </w:r>
      <w:r w:rsidR="00CF194B" w:rsidRPr="00E1748E">
        <w:rPr>
          <w:rFonts w:cs="Arial"/>
          <w:b/>
          <w:color w:val="000000"/>
          <w:lang w:eastAsia="en-GB"/>
        </w:rPr>
        <w:t xml:space="preserve"> </w:t>
      </w:r>
      <w:r w:rsidR="00BF53F2" w:rsidRPr="00E1748E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CC39F9" w:rsidRDefault="00E733A0" w:rsidP="00B91C3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 w:rsidR="00E40EEB" w:rsidRPr="00E40EEB">
              <w:rPr>
                <w:rFonts w:ascii="Arial" w:hAnsi="Arial" w:cs="Arial"/>
                <w:lang w:eastAsia="en-GB"/>
              </w:rPr>
              <w:t>f_TC_8_2_3_5_1_ENDC_NR</w:t>
            </w:r>
          </w:p>
        </w:tc>
      </w:tr>
      <w:tr w:rsidR="00BF53F2" w:rsidTr="00B91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43" w:rsidRDefault="009C4343" w:rsidP="009C4343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355DC">
              <w:rPr>
                <w:rFonts w:ascii="Arial" w:eastAsia="Calibri" w:hAnsi="Arial" w:cs="Arial"/>
                <w:color w:val="000000"/>
              </w:rPr>
              <w:t>5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BF53F2" w:rsidRPr="00A66E3D" w:rsidRDefault="009C4343" w:rsidP="00FE22A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 is failing as the EUTRA PTC is waiting for this coordination signal from NR PTC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A72665" w:rsidRDefault="0057287E" w:rsidP="00BA04D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AF3003">
              <w:rPr>
                <w:rFonts w:eastAsia="Calibri" w:cs="Arial"/>
                <w:color w:val="000000"/>
              </w:rPr>
              <w:t>5</w:t>
            </w:r>
            <w:r>
              <w:rPr>
                <w:rFonts w:eastAsia="Calibri" w:cs="Arial"/>
                <w:color w:val="000000"/>
              </w:rPr>
              <w:t>.1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0B637F" w:rsidRDefault="000B637F" w:rsidP="00B91C3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ENDC_working</w:t>
            </w:r>
            <w:proofErr w:type="spellEnd"/>
            <w:r w:rsidRPr="00AE77B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RRCMeasurement_ENDC_NR.ttcn</w:t>
            </w:r>
            <w:proofErr w:type="spellEnd"/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Default="00FB37D6" w:rsidP="00B91C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>function f_TC_8_2_3_5_1_ENDC_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NR(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A2 / Measurement of NR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PSCell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 xml:space="preserve"> / EN-DC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nr_Cell1, -79, tsc_NR_ServingCellSSS_EPRE_FR2); //@sic R5s190060, R5-195929, R5-195369 sic@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f_NR_SendCoOrdSysInfoToEUTRA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({nr_Cell1}); @sic R5-195369, R5s210089 sic@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A21E2B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A21E2B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A21E2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A21E2B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BF53F2" w:rsidRPr="00057DBD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>function f_TC_8_2_3_5_1_ENDC_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NR(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A2 / Measurement of NR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PSCell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 xml:space="preserve"> / EN-DC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nr_Cell1, -79, tsc_NR_ServingCellSSS_EPRE_FR2); //@sic R5s190060, R5-195929, R5-195369 sic@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4F07FE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</w:t>
            </w:r>
            <w:proofErr w:type="spellEnd"/>
            <w:r w:rsidRPr="004F07FE">
              <w:rPr>
                <w:rFonts w:ascii="Courier New" w:hAnsi="Courier New" w:cs="Courier New"/>
                <w:highlight w:val="yellow"/>
                <w:lang w:val="en-US" w:eastAsia="de-DE"/>
              </w:rPr>
              <w:t>({nr_Cell1}); //WA_21wk12 @sic R5-195369, R5s210089 sic@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77B3E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777B3E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777B3E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777B3E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BF53F2" w:rsidRPr="00057DBD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BF53F2" w:rsidRPr="00BF1721" w:rsidRDefault="00BF53F2" w:rsidP="00BF53F2">
      <w:pPr>
        <w:rPr>
          <w:lang w:eastAsia="en-GB"/>
        </w:rPr>
      </w:pPr>
    </w:p>
    <w:p w:rsidR="003C69A0" w:rsidRDefault="00FB37D6" w:rsidP="003C69A0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67911236"/>
      <w:proofErr w:type="spellStart"/>
      <w:r>
        <w:rPr>
          <w:rFonts w:cs="Arial"/>
          <w:b/>
          <w:color w:val="000000"/>
          <w:lang w:eastAsia="en-GB"/>
        </w:rPr>
        <w:t>A</w:t>
      </w:r>
      <w:r w:rsidR="003C69A0" w:rsidRPr="00B52828">
        <w:rPr>
          <w:rFonts w:cs="Arial"/>
          <w:b/>
          <w:color w:val="000000"/>
          <w:lang w:eastAsia="en-GB"/>
        </w:rPr>
        <w:t>Correction</w:t>
      </w:r>
      <w:proofErr w:type="spellEnd"/>
      <w:r w:rsidR="003C69A0" w:rsidRPr="00B52828">
        <w:rPr>
          <w:rFonts w:cs="Arial"/>
          <w:b/>
          <w:color w:val="000000"/>
          <w:lang w:eastAsia="en-GB"/>
        </w:rPr>
        <w:t xml:space="preserve"> to </w:t>
      </w:r>
      <w:r w:rsidR="00366D5F" w:rsidRPr="00366D5F">
        <w:rPr>
          <w:rFonts w:cs="Arial"/>
          <w:b/>
          <w:color w:val="000000"/>
          <w:lang w:eastAsia="en-GB"/>
        </w:rPr>
        <w:t xml:space="preserve">function f_TC_8_2_3_6_1_Common </w:t>
      </w:r>
      <w:r w:rsidR="003C69A0" w:rsidRPr="00E1748E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CC39F9" w:rsidRDefault="000C2EBF" w:rsidP="00C914BD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f_TC_8_2_3_6_1_Common</w:t>
            </w:r>
          </w:p>
        </w:tc>
      </w:tr>
      <w:tr w:rsidR="003C69A0" w:rsidTr="00C914B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C" w:rsidRDefault="00BA6A0C" w:rsidP="00BA6A0C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A715DD">
              <w:rPr>
                <w:rFonts w:ascii="Arial" w:eastAsia="Calibri" w:hAnsi="Arial" w:cs="Arial"/>
                <w:color w:val="000000"/>
              </w:rPr>
              <w:t>6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3C69A0" w:rsidRPr="00A66E3D" w:rsidRDefault="00BA6A0C" w:rsidP="0030655F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 is failing as the EUTRA PTC is waiting for this coordination signal from NR PTC</w:t>
            </w:r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A72665" w:rsidRDefault="00875E83" w:rsidP="00C914BD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4F7E70">
              <w:rPr>
                <w:rFonts w:eastAsia="Calibri" w:cs="Arial"/>
                <w:color w:val="000000"/>
              </w:rPr>
              <w:t>6</w:t>
            </w:r>
            <w:r>
              <w:rPr>
                <w:rFonts w:eastAsia="Calibri" w:cs="Arial"/>
                <w:color w:val="000000"/>
              </w:rPr>
              <w:t>.1</w:t>
            </w:r>
            <w:r w:rsidR="004F7E70">
              <w:rPr>
                <w:rFonts w:eastAsia="Calibri" w:cs="Arial"/>
                <w:color w:val="000000"/>
              </w:rPr>
              <w:t>/1a/1b</w:t>
            </w:r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CC39F9" w:rsidRDefault="00067E64" w:rsidP="00C914BD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ENDC_working</w:t>
            </w:r>
            <w:proofErr w:type="spellEnd"/>
            <w:r w:rsidRPr="00AE77B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RRCMeasurement_ENDC_NR.ttcn</w:t>
            </w:r>
            <w:proofErr w:type="spellEnd"/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A0" w:rsidRDefault="00FB37D6" w:rsidP="00C914B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69A0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>function f_TC_8_2_3_6_1_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A3 /Measurement of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 xml:space="preserve"> NR cells / Intra-frequency measurements / EN-DC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nr_Cell1, -85, tsc_NR_ServingCellSSS_EPRE_FR2); //@sic R5s190155, R5-195929, R5-195369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, -79, tsc_NR_ServingCellSSS_EPRE_FR2); //@sic R5-195929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f_NR_SendCoOrdSysInfoToEUTRA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({nr_Cell1}); @sic R5-195369, R5s210089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fl_TC_8_2_3_6_1x_TestBody(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 xml:space="preserve"> //@sic R5-195365, R5-195366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9B3301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9B3301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9B3301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9B3301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3C69A0" w:rsidRPr="00057DBD" w:rsidRDefault="00561CCB" w:rsidP="00561C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C69A0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A0" w:rsidRDefault="003C69A0" w:rsidP="00C91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function f_TC_8_2_3_6_1_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A3 /Measurement of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 xml:space="preserve"> NR cells / Intra-frequency measurements / EN-DC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nr_Cell1, -85, tsc_NR_ServingCellSSS_EPRE_FR2); //@sic R5s190155, R5-195929, R5-195369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, -79, tsc_NR_ServingCellSSS_EPRE_FR2); //@sic R5-195929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B644D9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</w:t>
            </w:r>
            <w:proofErr w:type="spellEnd"/>
            <w:r w:rsidRPr="00B644D9">
              <w:rPr>
                <w:rFonts w:ascii="Courier New" w:hAnsi="Courier New" w:cs="Courier New"/>
                <w:highlight w:val="yellow"/>
                <w:lang w:val="en-US" w:eastAsia="de-DE"/>
              </w:rPr>
              <w:t>({nr_Cell1}); //WA_21wk12 @sic R5-195369, R5s210089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fl_TC_8_2_3_6_1x_TestBody(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 xml:space="preserve"> //@sic R5-195365, R5-195366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CF7F0B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CF7F0B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CF7F0B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CF7F0B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3C69A0" w:rsidRPr="00057DBD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}</w:t>
            </w:r>
            <w:r w:rsidR="002C063C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3C69A0" w:rsidRPr="00BF1721" w:rsidRDefault="003C69A0" w:rsidP="003C69A0">
      <w:pPr>
        <w:rPr>
          <w:lang w:eastAsia="en-GB"/>
        </w:rPr>
      </w:pPr>
    </w:p>
    <w:p w:rsidR="00BF53F2" w:rsidRDefault="00B7379F" w:rsidP="00B7379F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67911237"/>
      <w:r w:rsidRPr="00B7379F">
        <w:rPr>
          <w:rFonts w:cs="Arial"/>
          <w:b/>
          <w:color w:val="000000"/>
          <w:lang w:eastAsia="en-GB"/>
        </w:rPr>
        <w:t>Correction</w:t>
      </w:r>
      <w:r w:rsidR="002E5D29">
        <w:rPr>
          <w:rFonts w:cs="Arial"/>
          <w:b/>
          <w:color w:val="000000"/>
          <w:lang w:eastAsia="en-GB"/>
        </w:rPr>
        <w:t xml:space="preserve"> to the </w:t>
      </w:r>
      <w:r w:rsidR="00164234" w:rsidRPr="00164234">
        <w:rPr>
          <w:rFonts w:cs="Arial"/>
          <w:b/>
          <w:color w:val="000000"/>
          <w:lang w:eastAsia="en-GB"/>
        </w:rPr>
        <w:t>function f_TC_8_2_3_7_1_Common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64234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34" w:rsidRDefault="00164234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34" w:rsidRPr="00CC39F9" w:rsidRDefault="00164234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 w:rsidR="000E234C">
              <w:rPr>
                <w:rFonts w:ascii="Arial" w:hAnsi="Arial" w:cs="Arial"/>
                <w:lang w:eastAsia="en-GB"/>
              </w:rPr>
              <w:t>7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9456D6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D6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>
              <w:rPr>
                <w:rFonts w:ascii="Arial" w:eastAsia="Calibri" w:hAnsi="Arial" w:cs="Arial"/>
                <w:color w:val="000000"/>
              </w:rPr>
              <w:t>7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 w:rsidR="00031785">
              <w:rPr>
                <w:rFonts w:ascii="Arial" w:eastAsia="Calibri" w:hAnsi="Arial" w:cs="Arial"/>
                <w:color w:val="000000"/>
              </w:rPr>
              <w:t>/1a/1b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9456D6" w:rsidRPr="00A66E3D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 is failing as the EUTRA PTC is waiting for this coordination signal from NR PTC</w:t>
            </w:r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Pr="00A72665" w:rsidRDefault="00A5795F" w:rsidP="009456D6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0D697F">
              <w:rPr>
                <w:rFonts w:eastAsia="Calibri" w:cs="Arial"/>
                <w:color w:val="000000"/>
              </w:rPr>
              <w:t>7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Pr="00CC39F9" w:rsidRDefault="009314B0" w:rsidP="009456D6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ENDC_working</w:t>
            </w:r>
            <w:proofErr w:type="spellEnd"/>
            <w:r w:rsidRPr="00AE77B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RRCMeasurement_ENDC_NR.ttcn</w:t>
            </w:r>
            <w:proofErr w:type="spellEnd"/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D6" w:rsidRDefault="00FB37D6" w:rsidP="009456D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64234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>function f_TC_8_2_3_7_1_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/@sic R5-196118, R5-196119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, -79, tsc_NR_ServingCellSSS_EPRE_FR2); //@sic R5-195929, R5-195369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f_NR_SendCoOrdSysInfoToEUTRA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({nr_Cell1}); @sic R5-195369, R5s210089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fl_TC_8_2_3_7_1x_TestBody(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 xml:space="preserve"> //@sic R5-195365, R5-195366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DA3AF0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DA3AF0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DA3AF0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DA3AF0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164234" w:rsidRPr="00057DBD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164234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64234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4" w:rsidRDefault="00164234" w:rsidP="00D034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>function f_TC_8_2_3_7_1_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/@sic R5-196118, R5-196119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, -79, tsc_NR_ServingCellSSS_EPRE_FR2); //@sic R5-195929, R5-195369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847753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</w:t>
            </w:r>
            <w:proofErr w:type="spellEnd"/>
            <w:r w:rsidRPr="00847753">
              <w:rPr>
                <w:rFonts w:ascii="Courier New" w:hAnsi="Courier New" w:cs="Courier New"/>
                <w:highlight w:val="yellow"/>
                <w:lang w:val="en-US" w:eastAsia="de-DE"/>
              </w:rPr>
              <w:t>({nr_Cell1}); //WA_21wk12 @sic R5-195369, R5s210089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fl_TC_8_2_3_7_1x_TestBody(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 xml:space="preserve"> //@sic R5-195365, R5-195366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E746C3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E746C3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E746C3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E746C3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164234" w:rsidRPr="00057DBD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164234" w:rsidRPr="00BF1721" w:rsidRDefault="00164234" w:rsidP="00164234">
      <w:pPr>
        <w:rPr>
          <w:lang w:eastAsia="en-GB"/>
        </w:rPr>
      </w:pPr>
    </w:p>
    <w:p w:rsidR="007828B0" w:rsidRDefault="007828B0" w:rsidP="007828B0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67911238"/>
      <w:r w:rsidRPr="00B7379F">
        <w:rPr>
          <w:rFonts w:cs="Arial"/>
          <w:b/>
          <w:color w:val="000000"/>
          <w:lang w:eastAsia="en-GB"/>
        </w:rPr>
        <w:t>Correction</w:t>
      </w:r>
      <w:r>
        <w:rPr>
          <w:rFonts w:cs="Arial"/>
          <w:b/>
          <w:color w:val="000000"/>
          <w:lang w:eastAsia="en-GB"/>
        </w:rPr>
        <w:t xml:space="preserve"> to the </w:t>
      </w:r>
      <w:r w:rsidRPr="00164234">
        <w:rPr>
          <w:rFonts w:cs="Arial"/>
          <w:b/>
          <w:color w:val="000000"/>
          <w:lang w:eastAsia="en-GB"/>
        </w:rPr>
        <w:t>function f_TC_8_2_3_</w:t>
      </w:r>
      <w:r>
        <w:rPr>
          <w:rFonts w:cs="Arial"/>
          <w:b/>
          <w:color w:val="000000"/>
          <w:lang w:eastAsia="en-GB"/>
        </w:rPr>
        <w:t>8</w:t>
      </w:r>
      <w:r w:rsidRPr="00164234">
        <w:rPr>
          <w:rFonts w:cs="Arial"/>
          <w:b/>
          <w:color w:val="000000"/>
          <w:lang w:eastAsia="en-GB"/>
        </w:rPr>
        <w:t>_1_Common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CC39F9" w:rsidRDefault="007828B0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>
              <w:rPr>
                <w:rFonts w:ascii="Arial" w:hAnsi="Arial" w:cs="Arial"/>
                <w:lang w:eastAsia="en-GB"/>
              </w:rPr>
              <w:t>8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7828B0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F9" w:rsidRDefault="005B7CF9" w:rsidP="005B7CF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proofErr w:type="spellStart"/>
            <w:r w:rsidRPr="005B1794">
              <w:rPr>
                <w:rFonts w:ascii="Arial" w:eastAsia="Calibri" w:hAnsi="Arial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ascii="Arial" w:eastAsia="Calibri" w:hAnsi="Arial" w:cs="Arial"/>
                <w:color w:val="000000"/>
              </w:rPr>
              <w:t>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11200">
              <w:rPr>
                <w:rFonts w:ascii="Arial" w:eastAsia="Calibri" w:hAnsi="Arial" w:cs="Arial"/>
                <w:color w:val="000000"/>
              </w:rPr>
              <w:t>8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/1a/1b. This change is introduced due to the proposed implementation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7828B0" w:rsidRPr="00A66E3D" w:rsidRDefault="005B7CF9" w:rsidP="00351857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change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test case is failing as the EUTRA PTC is waiting for this coordination signal from NR PTC</w:t>
            </w:r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A72665" w:rsidRDefault="00985E62" w:rsidP="00D034C0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5B1794">
              <w:rPr>
                <w:rFonts w:eastAsia="Calibri" w:cs="Arial"/>
                <w:color w:val="000000"/>
              </w:rPr>
              <w:t>f_NR_SendCoOrdSysInfoToEUTRA</w:t>
            </w:r>
            <w:proofErr w:type="spellEnd"/>
            <w:r w:rsidRPr="005B1794">
              <w:rPr>
                <w:rFonts w:eastAsia="Calibri" w:cs="Arial"/>
                <w:color w:val="000000"/>
              </w:rPr>
              <w:t>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290FCD">
              <w:rPr>
                <w:rFonts w:eastAsia="Calibri" w:cs="Arial"/>
                <w:color w:val="000000"/>
              </w:rPr>
              <w:t>8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CC39F9" w:rsidRDefault="00564214" w:rsidP="00D034C0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ENDC_working</w:t>
            </w:r>
            <w:proofErr w:type="spellEnd"/>
            <w:r w:rsidRPr="00AE77B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RRCMeasurement_ENDC_NR.ttcn</w:t>
            </w:r>
            <w:proofErr w:type="spellEnd"/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0" w:rsidRDefault="00FB37D6" w:rsidP="00D034C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17" w:name="_GoBack"/>
            <w:bookmarkEnd w:id="17"/>
          </w:p>
        </w:tc>
      </w:tr>
    </w:tbl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8B0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>function f_TC_8_2_3_8_1_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A5 / Measurement of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 xml:space="preserve"> NR cell / Intra-frequency measurements / EN-DC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nr_Cell1, -78, tsc_NR_ServingCellSSS_EPRE_FR2); //@sic R5-194851, R5s190416, R5-195929, R5-204455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, -84, tsc_NR_ServingCellSSS_EPRE_FR2); //@sic R5s190416, R5-195712, R5-195929, R5s200426, R5-204455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f_NR_SendCoOrdSysInfoToEUTRA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({nr_Cell1}); @sic R5210089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fl_TC_8_2_3_8_1x_TestBody(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 xml:space="preserve"> //@sic R5-195367, R5-195368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75C9F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275C9F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275C9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275C9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7828B0" w:rsidRPr="00057DBD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="007828B0"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7828B0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828B0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>function f_TC_8_2_3_8_1_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Common(</w:t>
            </w:r>
            <w:proofErr w:type="spellStart"/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 xml:space="preserve">/Measurement configuration control and reporting / Event A5 / Measurement of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 xml:space="preserve"> NR cell / Intra-frequency measurements / EN-DC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f_ENDC_NR_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Init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nr_Cell1, -78, tsc_NR_ServingCellSSS_EPRE_FR2); //@sic R5-194851, R5s190416, R5-195929, R5-204455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f_NR_CellInfo_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InitMaxReferencePower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, -84, tsc_NR_ServingCellSSS_EPRE_FR2); //@sic R5s190416, R5-195712, R5-195929, R5s200426, R5-204455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f_NR_ENDC_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PreambleOnEUTRA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nr_Cell1, MCG_SCG);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2570BA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</w:t>
            </w:r>
            <w:proofErr w:type="spellEnd"/>
            <w:r w:rsidRPr="002570BA">
              <w:rPr>
                <w:rFonts w:ascii="Courier New" w:hAnsi="Courier New" w:cs="Courier New"/>
                <w:highlight w:val="yellow"/>
                <w:lang w:val="en-US" w:eastAsia="de-DE"/>
              </w:rPr>
              <w:t>({nr_Cell1}); //WA_21wk12 @sic R5210089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fl_TC_8_2_3_8_1x_TestBody(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p_NR_CellId</w:t>
            </w:r>
            <w:proofErr w:type="spellEnd"/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 xml:space="preserve">);   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 xml:space="preserve"> //@sic R5-195367, R5-195368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f_EUTRA_NR_WaitForCoOrd_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Trigger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EUTRA, "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1F000F"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 w:rsidRPr="001F000F">
              <w:rPr>
                <w:rFonts w:ascii="Courier New" w:hAnsi="Courier New" w:cs="Courier New"/>
                <w:lang w:val="en-US" w:eastAsia="de-DE"/>
              </w:rPr>
              <w:t>ReleaseAllCells</w:t>
            </w:r>
            <w:proofErr w:type="spellEnd"/>
            <w:r w:rsidRPr="001F000F"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 w:rsidRPr="001F000F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7828B0" w:rsidRPr="00057DBD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7828B0" w:rsidRPr="00BF1721" w:rsidRDefault="007828B0" w:rsidP="007828B0">
      <w:pPr>
        <w:rPr>
          <w:lang w:eastAsia="en-GB"/>
        </w:rPr>
      </w:pPr>
    </w:p>
    <w:p w:rsidR="007828B0" w:rsidRPr="00164234" w:rsidRDefault="007828B0" w:rsidP="007828B0">
      <w:pPr>
        <w:rPr>
          <w:lang w:eastAsia="en-GB"/>
        </w:rPr>
      </w:pPr>
    </w:p>
    <w:p w:rsidR="00164234" w:rsidRPr="00164234" w:rsidRDefault="00164234" w:rsidP="00164234">
      <w:pPr>
        <w:rPr>
          <w:lang w:eastAsia="en-GB"/>
        </w:rPr>
      </w:pPr>
    </w:p>
    <w:sectPr w:rsidR="00164234" w:rsidRPr="001642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B5D" w:rsidRDefault="00794B5D">
      <w:r>
        <w:separator/>
      </w:r>
    </w:p>
  </w:endnote>
  <w:endnote w:type="continuationSeparator" w:id="0">
    <w:p w:rsidR="00794B5D" w:rsidRDefault="0079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B5D" w:rsidRDefault="00794B5D">
      <w:r>
        <w:separator/>
      </w:r>
    </w:p>
  </w:footnote>
  <w:footnote w:type="continuationSeparator" w:id="0">
    <w:p w:rsidR="00794B5D" w:rsidRDefault="0079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</w:num>
  <w:num w:numId="5">
    <w:abstractNumId w:val="9"/>
  </w:num>
  <w:num w:numId="6">
    <w:abstractNumId w:val="17"/>
  </w:num>
  <w:num w:numId="7">
    <w:abstractNumId w:val="26"/>
  </w:num>
  <w:num w:numId="8">
    <w:abstractNumId w:val="5"/>
  </w:num>
  <w:num w:numId="9">
    <w:abstractNumId w:val="13"/>
  </w:num>
  <w:num w:numId="10">
    <w:abstractNumId w:val="29"/>
  </w:num>
  <w:num w:numId="11">
    <w:abstractNumId w:val="10"/>
  </w:num>
  <w:num w:numId="12">
    <w:abstractNumId w:val="18"/>
  </w:num>
  <w:num w:numId="13">
    <w:abstractNumId w:val="3"/>
  </w:num>
  <w:num w:numId="14">
    <w:abstractNumId w:val="12"/>
  </w:num>
  <w:num w:numId="15">
    <w:abstractNumId w:val="0"/>
  </w:num>
  <w:num w:numId="16">
    <w:abstractNumId w:val="1"/>
  </w:num>
  <w:num w:numId="17">
    <w:abstractNumId w:val="4"/>
  </w:num>
  <w:num w:numId="18">
    <w:abstractNumId w:val="20"/>
  </w:num>
  <w:num w:numId="19">
    <w:abstractNumId w:val="28"/>
  </w:num>
  <w:num w:numId="20">
    <w:abstractNumId w:val="25"/>
  </w:num>
  <w:num w:numId="21">
    <w:abstractNumId w:val="8"/>
  </w:num>
  <w:num w:numId="22">
    <w:abstractNumId w:val="22"/>
  </w:num>
  <w:num w:numId="23">
    <w:abstractNumId w:val="24"/>
  </w:num>
  <w:num w:numId="24">
    <w:abstractNumId w:val="11"/>
  </w:num>
  <w:num w:numId="25">
    <w:abstractNumId w:val="23"/>
  </w:num>
  <w:num w:numId="26">
    <w:abstractNumId w:val="21"/>
  </w:num>
  <w:num w:numId="27">
    <w:abstractNumId w:val="27"/>
  </w:num>
  <w:num w:numId="28">
    <w:abstractNumId w:val="16"/>
  </w:num>
  <w:num w:numId="29">
    <w:abstractNumId w:val="19"/>
  </w:num>
  <w:num w:numId="30">
    <w:abstractNumId w:val="15"/>
  </w:num>
  <w:num w:numId="31">
    <w:abstractNumId w:val="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82B43"/>
    <w:rsid w:val="00495060"/>
    <w:rsid w:val="00496104"/>
    <w:rsid w:val="004A4BC7"/>
    <w:rsid w:val="004B01A5"/>
    <w:rsid w:val="004B526E"/>
    <w:rsid w:val="004B75B7"/>
    <w:rsid w:val="004D455F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E21FB"/>
    <w:rsid w:val="006E5627"/>
    <w:rsid w:val="006F31C3"/>
    <w:rsid w:val="006F6B99"/>
    <w:rsid w:val="006F7B09"/>
    <w:rsid w:val="0072522A"/>
    <w:rsid w:val="0073208D"/>
    <w:rsid w:val="0073701F"/>
    <w:rsid w:val="0073742E"/>
    <w:rsid w:val="0073773F"/>
    <w:rsid w:val="00740B8F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4B5D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B3570"/>
    <w:rsid w:val="00DB3ECA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E16C4"/>
    <w:rsid w:val="00EE6691"/>
    <w:rsid w:val="00EE7D7C"/>
    <w:rsid w:val="00EF0291"/>
    <w:rsid w:val="00EF3B36"/>
    <w:rsid w:val="00F0098D"/>
    <w:rsid w:val="00F11469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37D6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2B0560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B7CF9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2F15F-F152-49F7-B71A-375D8998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2362</Words>
  <Characters>14883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17211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2</cp:revision>
  <cp:lastPrinted>1900-01-01T00:00:00Z</cp:lastPrinted>
  <dcterms:created xsi:type="dcterms:W3CDTF">2021-04-12T19:29:00Z</dcterms:created>
  <dcterms:modified xsi:type="dcterms:W3CDTF">2021-04-12T19:29:00Z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