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A5D49" w14:textId="77777777" w:rsidR="005D4E20" w:rsidRDefault="005D4E20" w:rsidP="005D4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R5s210140</w:t>
        </w:r>
      </w:fldSimple>
    </w:p>
    <w:p w14:paraId="1879643B" w14:textId="77777777" w:rsidR="005D4E20" w:rsidRDefault="005D4E20" w:rsidP="005D4E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E20" w14:paraId="19B5FEE2" w14:textId="77777777" w:rsidTr="005B3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6F372" w14:textId="77777777" w:rsidR="005D4E20" w:rsidRDefault="005D4E20" w:rsidP="005B3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4E20" w14:paraId="762E75B5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FECDB" w14:textId="77777777" w:rsidR="005D4E20" w:rsidRDefault="005D4E20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E20" w14:paraId="4C42CAE4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68D2C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5C1E3F7B" w14:textId="77777777" w:rsidTr="005B39DC">
        <w:tc>
          <w:tcPr>
            <w:tcW w:w="142" w:type="dxa"/>
            <w:tcBorders>
              <w:left w:val="single" w:sz="4" w:space="0" w:color="auto"/>
            </w:tcBorders>
          </w:tcPr>
          <w:p w14:paraId="396E7B0C" w14:textId="77777777" w:rsidR="005D4E20" w:rsidRDefault="005D4E20" w:rsidP="005B3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735C9D" w14:textId="77777777" w:rsidR="005D4E20" w:rsidRPr="00410371" w:rsidRDefault="005D4E20" w:rsidP="005B39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AB4EA66" w14:textId="77777777" w:rsidR="005D4E20" w:rsidRDefault="005D4E20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10C17" w14:textId="77777777" w:rsidR="005D4E20" w:rsidRPr="00410371" w:rsidRDefault="005D4E20" w:rsidP="005B39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4584</w:t>
              </w:r>
            </w:fldSimple>
          </w:p>
        </w:tc>
        <w:tc>
          <w:tcPr>
            <w:tcW w:w="709" w:type="dxa"/>
          </w:tcPr>
          <w:p w14:paraId="2C89C1AC" w14:textId="77777777" w:rsidR="005D4E20" w:rsidRDefault="005D4E20" w:rsidP="005B3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D7ABDE" w14:textId="77777777" w:rsidR="005D4E20" w:rsidRPr="00410371" w:rsidRDefault="005D4E20" w:rsidP="005B3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E928F5" w14:textId="77777777" w:rsidR="005D4E20" w:rsidRDefault="005D4E20" w:rsidP="005B3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51985" w14:textId="77777777" w:rsidR="005D4E20" w:rsidRPr="00410371" w:rsidRDefault="005D4E20" w:rsidP="005B3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0C6F9" w14:textId="77777777" w:rsidR="005D4E20" w:rsidRDefault="005D4E20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14:paraId="47F9D11B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649CC" w14:textId="77777777" w:rsidR="005D4E20" w:rsidRDefault="005D4E20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14:paraId="515D5722" w14:textId="77777777" w:rsidTr="005B3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D7C2E9" w14:textId="77777777" w:rsidR="005D4E20" w:rsidRPr="00F25D98" w:rsidRDefault="005D4E20" w:rsidP="005B3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E20" w14:paraId="522E3E43" w14:textId="77777777" w:rsidTr="005B39DC">
        <w:tc>
          <w:tcPr>
            <w:tcW w:w="9641" w:type="dxa"/>
            <w:gridSpan w:val="9"/>
          </w:tcPr>
          <w:p w14:paraId="04E4A22D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66BB" w14:textId="77777777" w:rsidR="005D4E20" w:rsidRDefault="005D4E20" w:rsidP="005D4E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E20" w14:paraId="0D1D836D" w14:textId="77777777" w:rsidTr="005B39DC">
        <w:tc>
          <w:tcPr>
            <w:tcW w:w="2835" w:type="dxa"/>
          </w:tcPr>
          <w:p w14:paraId="43CCFE55" w14:textId="77777777" w:rsidR="005D4E20" w:rsidRDefault="005D4E20" w:rsidP="005B3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45DA06" w14:textId="77777777" w:rsidR="005D4E20" w:rsidRDefault="005D4E20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9D52C" w14:textId="77777777" w:rsidR="005D4E20" w:rsidRDefault="005D4E20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03CD47" w14:textId="77777777" w:rsidR="005D4E20" w:rsidRDefault="005D4E20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E703E5" w14:textId="77777777" w:rsidR="005D4E20" w:rsidRDefault="005D4E20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D3FA3" w14:textId="77777777" w:rsidR="005D4E20" w:rsidRDefault="005D4E20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F02B7" w14:textId="77777777" w:rsidR="005D4E20" w:rsidRDefault="005D4E20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A810A8" w14:textId="77777777" w:rsidR="005D4E20" w:rsidRDefault="005D4E20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93BF45" w14:textId="77777777" w:rsidR="005D4E20" w:rsidRDefault="005D4E20" w:rsidP="005B3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479968" w14:textId="77777777" w:rsidR="005D4E20" w:rsidRDefault="005D4E20" w:rsidP="005D4E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E20" w14:paraId="25F17286" w14:textId="77777777" w:rsidTr="005B39DC">
        <w:tc>
          <w:tcPr>
            <w:tcW w:w="9640" w:type="dxa"/>
            <w:gridSpan w:val="11"/>
          </w:tcPr>
          <w:p w14:paraId="15D4F616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6D95D7EB" w14:textId="77777777" w:rsidTr="005B3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C351ED" w14:textId="77777777"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AC35E" w14:textId="77777777"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f_SMS_CP_PDU_DecodeAndMatch</w:t>
            </w:r>
            <w:proofErr w:type="spellEnd"/>
            <w:r>
              <w:fldChar w:fldCharType="end"/>
            </w:r>
          </w:p>
        </w:tc>
      </w:tr>
      <w:tr w:rsidR="005D4E20" w14:paraId="33BEDE21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28894C6E" w14:textId="77777777"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5EDC1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05EAC424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3C5C69BC" w14:textId="77777777"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5131A8" w14:textId="77777777"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D4E20" w14:paraId="497CCC60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1A733ED8" w14:textId="77777777"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EACEC" w14:textId="77777777" w:rsidR="005D4E20" w:rsidRDefault="00426BAD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D4E20">
              <w:fldChar w:fldCharType="begin"/>
            </w:r>
            <w:r w:rsidR="005D4E20">
              <w:instrText xml:space="preserve"> DOCPROPERTY  SourceIfTsg  \* MERGEFORMAT </w:instrText>
            </w:r>
            <w:r w:rsidR="005D4E20">
              <w:fldChar w:fldCharType="end"/>
            </w:r>
          </w:p>
        </w:tc>
      </w:tr>
      <w:tr w:rsidR="005D4E20" w14:paraId="5BBC4896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53B95544" w14:textId="77777777"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8FC1B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1863ACD1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613985D8" w14:textId="77777777"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0AA20" w14:textId="77777777"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1B74BA" w14:textId="77777777" w:rsidR="005D4E20" w:rsidRDefault="005D4E20" w:rsidP="005B3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9DB03" w14:textId="77777777" w:rsidR="005D4E20" w:rsidRDefault="005D4E20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DAF5" w14:textId="77777777"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2021-01-17</w:t>
              </w:r>
            </w:fldSimple>
          </w:p>
        </w:tc>
      </w:tr>
      <w:tr w:rsidR="005D4E20" w14:paraId="1C43E1EE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42E9902A" w14:textId="77777777"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C649E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CAE35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73F28F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D207B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6529DFF1" w14:textId="77777777" w:rsidTr="005B3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3F39BB" w14:textId="77777777"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6A5B4" w14:textId="77777777" w:rsidR="005D4E20" w:rsidRDefault="005D4E20" w:rsidP="005B39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FE473" w14:textId="77777777" w:rsidR="005D4E20" w:rsidRDefault="005D4E20" w:rsidP="005B3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BE57F" w14:textId="77777777" w:rsidR="005D4E20" w:rsidRDefault="005D4E20" w:rsidP="005B3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300B30" w14:textId="77777777"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D4E20" w14:paraId="12EDE097" w14:textId="77777777" w:rsidTr="005B3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1008A" w14:textId="77777777"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FE6C65" w14:textId="77777777" w:rsidR="005D4E20" w:rsidRDefault="005D4E20" w:rsidP="005B3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915CB9" w14:textId="77777777" w:rsidR="005D4E20" w:rsidRDefault="005D4E20" w:rsidP="005B3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9EECC3" w14:textId="77777777" w:rsidR="005D4E20" w:rsidRPr="007C2097" w:rsidRDefault="005D4E20" w:rsidP="005B3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4E20" w14:paraId="13F31576" w14:textId="77777777" w:rsidTr="005B39DC">
        <w:tc>
          <w:tcPr>
            <w:tcW w:w="1843" w:type="dxa"/>
          </w:tcPr>
          <w:p w14:paraId="4ACDBBF9" w14:textId="77777777"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1255C" w14:textId="77777777"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157B836E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B1DF1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88ABB" w14:textId="77777777" w:rsidR="001053EB" w:rsidRDefault="001053EB" w:rsidP="001053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Test cases using function </w:t>
            </w:r>
            <w:proofErr w:type="spellStart"/>
            <w:r w:rsidRPr="00BD7B89">
              <w:t>f_SMS_CP_PDU_DecodeAndMatch</w:t>
            </w:r>
            <w:proofErr w:type="spellEnd"/>
            <w:r>
              <w:t xml:space="preserve">, in case there is a problem during decoding of received CP PDU, will end abruptly with a runtime error as </w:t>
            </w:r>
            <w:proofErr w:type="spellStart"/>
            <w:r w:rsidRPr="001C4EB9">
              <w:rPr>
                <w:lang w:val="en-US"/>
              </w:rPr>
              <w:t>v_Received_CP_PDU</w:t>
            </w:r>
            <w:proofErr w:type="spellEnd"/>
            <w:r>
              <w:rPr>
                <w:lang w:val="en-US"/>
              </w:rPr>
              <w:t xml:space="preserve"> is returned and will not contain any value.</w:t>
            </w:r>
          </w:p>
          <w:p w14:paraId="2DBEFC3B" w14:textId="77777777" w:rsidR="001053EB" w:rsidRDefault="001053EB" w:rsidP="001053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DF242D" w14:textId="77777777" w:rsidR="001053EB" w:rsidRPr="00300C5B" w:rsidRDefault="001053EB" w:rsidP="001053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This runtime error issue can be avoided terminating the test case in case of decoding failure.</w:t>
            </w:r>
          </w:p>
        </w:tc>
      </w:tr>
      <w:tr w:rsidR="001053EB" w14:paraId="0982AA3D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DC577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D2A0B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69A5850E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98926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F7056" w14:textId="77777777" w:rsidR="001053EB" w:rsidRPr="00300C5B" w:rsidRDefault="001053EB" w:rsidP="001053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40ED">
              <w:t xml:space="preserve">Added </w:t>
            </w:r>
            <w:proofErr w:type="spellStart"/>
            <w:proofErr w:type="gramStart"/>
            <w:r>
              <w:t>self.kill</w:t>
            </w:r>
            <w:proofErr w:type="spellEnd"/>
            <w:proofErr w:type="gramEnd"/>
            <w:r>
              <w:t xml:space="preserve"> to end the test case in case that there is a problem with decoding or decoded PDU does not match expected PDU.</w:t>
            </w:r>
          </w:p>
        </w:tc>
      </w:tr>
      <w:tr w:rsidR="001053EB" w14:paraId="159A6FCA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E66FF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1F040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6FDB33A0" w14:textId="77777777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F561F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7D6E1" w14:textId="77777777"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1053EB" w14:paraId="146F6DBC" w14:textId="77777777" w:rsidTr="005B39DC">
        <w:tc>
          <w:tcPr>
            <w:tcW w:w="2694" w:type="dxa"/>
            <w:gridSpan w:val="2"/>
          </w:tcPr>
          <w:p w14:paraId="475882AD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A02F0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422EEB75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D16FC9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A251F" w14:textId="77777777"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11.1.1-11.1.6</w:t>
            </w:r>
          </w:p>
        </w:tc>
      </w:tr>
      <w:tr w:rsidR="001053EB" w14:paraId="1D9ECF8A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BAF23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A9E11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5D013BA3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A10B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B20E0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F91135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6044E" w14:textId="77777777"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B00D75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2214204E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B8E7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743D7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28BB6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6A1A8" w14:textId="77777777"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46A06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6CB5B115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81356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AD16A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09D0F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62238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B62B0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78670551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766D9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152BF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040E6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BDC0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A54E2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265B2B5D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3DC81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EFFE0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</w:p>
        </w:tc>
      </w:tr>
      <w:tr w:rsidR="001053EB" w14:paraId="075A598E" w14:textId="77777777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B5359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93886" w14:textId="77777777"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Testcases 9.1.8.1.NR5GC, 9.1.8.2.NR5GC and NBIOT 22.1.1M3 are also affected by this</w:t>
            </w:r>
          </w:p>
        </w:tc>
      </w:tr>
      <w:tr w:rsidR="001053EB" w:rsidRPr="008863B9" w14:paraId="11A58198" w14:textId="77777777" w:rsidTr="005D4E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A4D37" w14:textId="77777777" w:rsidR="001053EB" w:rsidRPr="008863B9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E10C66" w14:textId="77777777" w:rsidR="001053EB" w:rsidRPr="008863B9" w:rsidRDefault="001053EB" w:rsidP="00105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53EB" w14:paraId="4305E55F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6436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623BE" w14:textId="77777777"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D53F0" w14:textId="77777777" w:rsidR="005D4E20" w:rsidRDefault="005D4E20" w:rsidP="005D4E20">
      <w:pPr>
        <w:rPr>
          <w:noProof/>
        </w:rPr>
      </w:pPr>
    </w:p>
    <w:p w14:paraId="4FCA03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FA82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0926D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180085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FDE1B2A" w14:textId="77777777" w:rsidR="005608A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608A5" w:rsidRPr="00211DDE">
        <w:rPr>
          <w:rFonts w:ascii="Arial" w:hAnsi="Arial" w:cs="Arial"/>
          <w:iCs/>
        </w:rPr>
        <w:t>Table of Contents</w:t>
      </w:r>
      <w:r w:rsidR="005608A5">
        <w:tab/>
      </w:r>
      <w:r w:rsidR="005608A5">
        <w:fldChar w:fldCharType="begin"/>
      </w:r>
      <w:r w:rsidR="005608A5">
        <w:instrText xml:space="preserve"> PAGEREF _Toc61800858 \h </w:instrText>
      </w:r>
      <w:r w:rsidR="005608A5">
        <w:fldChar w:fldCharType="separate"/>
      </w:r>
      <w:r w:rsidR="005608A5">
        <w:t>2</w:t>
      </w:r>
      <w:r w:rsidR="005608A5">
        <w:fldChar w:fldCharType="end"/>
      </w:r>
    </w:p>
    <w:p w14:paraId="36C5039C" w14:textId="77777777" w:rsidR="005608A5" w:rsidRDefault="005608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11DD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1DD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_Toc61800859 \h </w:instrText>
      </w:r>
      <w:r>
        <w:fldChar w:fldCharType="separate"/>
      </w:r>
      <w:r>
        <w:t>3</w:t>
      </w:r>
      <w:r>
        <w:fldChar w:fldCharType="end"/>
      </w:r>
    </w:p>
    <w:p w14:paraId="3F283A22" w14:textId="77777777" w:rsidR="005608A5" w:rsidRDefault="005608A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11DDE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11DDE">
        <w:rPr>
          <w:b/>
        </w:rPr>
        <w:t>Correction to function f_SMS_CP_PDU_DecodeAndMatch</w:t>
      </w:r>
      <w:r>
        <w:tab/>
      </w:r>
      <w:r>
        <w:fldChar w:fldCharType="begin"/>
      </w:r>
      <w:r>
        <w:instrText xml:space="preserve"> PAGEREF _Toc61800860 \h </w:instrText>
      </w:r>
      <w:r>
        <w:fldChar w:fldCharType="separate"/>
      </w:r>
      <w:r>
        <w:t>3</w:t>
      </w:r>
      <w:r>
        <w:fldChar w:fldCharType="end"/>
      </w:r>
    </w:p>
    <w:p w14:paraId="054B089E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A9635D8" w14:textId="77777777" w:rsidR="00446488" w:rsidRDefault="00446488" w:rsidP="00446488"/>
    <w:p w14:paraId="5F9C6BE5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1800859"/>
      <w:r w:rsidRPr="00854C55">
        <w:rPr>
          <w:b/>
        </w:rPr>
        <w:t>Corrections required</w:t>
      </w:r>
      <w:bookmarkEnd w:id="1"/>
      <w:bookmarkEnd w:id="2"/>
      <w:bookmarkEnd w:id="3"/>
    </w:p>
    <w:p w14:paraId="0EE41486" w14:textId="77777777" w:rsidR="00446488" w:rsidRDefault="00FD6988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61800860"/>
      <w:r w:rsidRPr="00FD6988">
        <w:rPr>
          <w:b/>
        </w:rPr>
        <w:t xml:space="preserve">Correction to function </w:t>
      </w:r>
      <w:proofErr w:type="spellStart"/>
      <w:r w:rsidRPr="00FD6988">
        <w:rPr>
          <w:b/>
        </w:rPr>
        <w:t>f_SMS_CP_PDU_DecodeAndMatch</w:t>
      </w:r>
      <w:bookmarkEnd w:id="4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3ACB8A25" w14:textId="77777777" w:rsidTr="00E14D7D">
        <w:trPr>
          <w:trHeight w:val="447"/>
        </w:trPr>
        <w:tc>
          <w:tcPr>
            <w:tcW w:w="1985" w:type="dxa"/>
          </w:tcPr>
          <w:p w14:paraId="5EF41479" w14:textId="77777777" w:rsidR="005C576A" w:rsidRPr="00E751F5" w:rsidRDefault="005C576A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4C23DD9" w14:textId="77777777" w:rsidR="005C576A" w:rsidRDefault="005C576A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BD7B89">
              <w:t xml:space="preserve">Correction to function </w:t>
            </w:r>
            <w:proofErr w:type="spellStart"/>
            <w:r w:rsidRPr="00BD7B89">
              <w:t>f_SMS_CP_PDU_DecodeAndMatch</w:t>
            </w:r>
            <w:proofErr w:type="spellEnd"/>
          </w:p>
        </w:tc>
      </w:tr>
      <w:tr w:rsidR="005C576A" w14:paraId="4DBF98A6" w14:textId="77777777" w:rsidTr="00E14D7D">
        <w:trPr>
          <w:trHeight w:val="452"/>
        </w:trPr>
        <w:tc>
          <w:tcPr>
            <w:tcW w:w="1985" w:type="dxa"/>
          </w:tcPr>
          <w:p w14:paraId="2D7F7EE4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33B551" w14:textId="77777777" w:rsidR="005C576A" w:rsidRPr="005C576A" w:rsidRDefault="005C576A" w:rsidP="005C57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Test cases using function </w:t>
            </w:r>
            <w:r w:rsidRPr="00BD7B89">
              <w:t xml:space="preserve">Correction to function </w:t>
            </w:r>
            <w:proofErr w:type="spellStart"/>
            <w:r w:rsidRPr="00BD7B89">
              <w:t>f_SMS_CP_PDU_DecodeAndMatch</w:t>
            </w:r>
            <w:proofErr w:type="spellEnd"/>
            <w:r>
              <w:t xml:space="preserve">, in case there is a problem during decoding of received CP PDU, will end abruptly with a runtime error as </w:t>
            </w:r>
            <w:proofErr w:type="spellStart"/>
            <w:r w:rsidRPr="001C4EB9">
              <w:rPr>
                <w:lang w:val="en-US"/>
              </w:rPr>
              <w:t>v_Received_CP_PDU</w:t>
            </w:r>
            <w:proofErr w:type="spellEnd"/>
            <w:r>
              <w:rPr>
                <w:lang w:val="en-US"/>
              </w:rPr>
              <w:t xml:space="preserve"> is returned and will not contain any value.</w:t>
            </w:r>
          </w:p>
        </w:tc>
      </w:tr>
      <w:tr w:rsidR="005C576A" w14:paraId="31F7CD24" w14:textId="77777777" w:rsidTr="00E14D7D">
        <w:tc>
          <w:tcPr>
            <w:tcW w:w="1985" w:type="dxa"/>
          </w:tcPr>
          <w:p w14:paraId="4A50094C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817F26" w14:textId="77777777" w:rsidR="005C576A" w:rsidRPr="00300C5B" w:rsidRDefault="005C576A" w:rsidP="005C5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40ED">
              <w:t xml:space="preserve">Added </w:t>
            </w:r>
            <w:proofErr w:type="spellStart"/>
            <w:proofErr w:type="gramStart"/>
            <w:r>
              <w:t>self.kill</w:t>
            </w:r>
            <w:proofErr w:type="spellEnd"/>
            <w:proofErr w:type="gramEnd"/>
            <w:r>
              <w:t xml:space="preserve"> to end the test case in case that there is a problem with decoding or decoded PDU does not match expected PDU.</w:t>
            </w:r>
          </w:p>
        </w:tc>
      </w:tr>
      <w:tr w:rsidR="005C576A" w14:paraId="1953E322" w14:textId="77777777" w:rsidTr="00E14D7D">
        <w:tc>
          <w:tcPr>
            <w:tcW w:w="1985" w:type="dxa"/>
          </w:tcPr>
          <w:p w14:paraId="0A85AD2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54F96AA" w14:textId="77777777" w:rsidR="005C576A" w:rsidRPr="00811A71" w:rsidRDefault="005C576A" w:rsidP="005C576A">
            <w:pPr>
              <w:spacing w:after="0"/>
              <w:rPr>
                <w:rFonts w:ascii="Arial" w:hAnsi="Arial" w:cs="Arial"/>
                <w:noProof/>
              </w:rPr>
            </w:pPr>
            <w:r w:rsidRPr="00811A71">
              <w:rPr>
                <w:rFonts w:ascii="Arial" w:hAnsi="Arial" w:cs="Arial"/>
                <w:noProof/>
                <w:lang w:val="en-US"/>
              </w:rPr>
              <w:t>Common/</w:t>
            </w:r>
            <w:r>
              <w:rPr>
                <w:rFonts w:ascii="Arial" w:hAnsi="Arial" w:cs="Arial"/>
                <w:noProof/>
                <w:lang w:val="en-US"/>
              </w:rPr>
              <w:t>NAS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rPr>
                <w:rFonts w:ascii="Arial" w:hAnsi="Arial" w:cs="Arial"/>
                <w:noProof/>
                <w:lang w:val="en-US"/>
              </w:rPr>
              <w:t>SMS_Templates</w:t>
            </w:r>
            <w:r w:rsidRPr="00811A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5C576A" w:rsidRPr="00E751F5" w14:paraId="416C2B09" w14:textId="77777777" w:rsidTr="00E14D7D">
        <w:tc>
          <w:tcPr>
            <w:tcW w:w="1985" w:type="dxa"/>
          </w:tcPr>
          <w:p w14:paraId="423D4DFE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7473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4E5DD6B" w14:textId="77607B5F" w:rsidR="005C576A" w:rsidRPr="00E751F5" w:rsidRDefault="00D7473C" w:rsidP="005C57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DBBD7F3" w14:textId="77777777" w:rsidR="001E41F3" w:rsidRDefault="001E41F3">
      <w:pPr>
        <w:rPr>
          <w:noProof/>
          <w:lang w:val="en-US"/>
        </w:rPr>
      </w:pPr>
    </w:p>
    <w:p w14:paraId="5A5883C1" w14:textId="77777777" w:rsidR="00300C5B" w:rsidRDefault="00300C5B" w:rsidP="00300C5B">
      <w:pPr>
        <w:rPr>
          <w:noProof/>
        </w:rPr>
      </w:pPr>
    </w:p>
    <w:p w14:paraId="10C37455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0A73D5" w14:paraId="3D154BC9" w14:textId="77777777" w:rsidTr="000441DD">
        <w:tc>
          <w:tcPr>
            <w:tcW w:w="9855" w:type="dxa"/>
          </w:tcPr>
          <w:p w14:paraId="3552A5F7" w14:textId="77777777"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3EB5BA57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function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f_SMS_CP_PDU_</w:t>
            </w:r>
            <w:proofErr w:type="gram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DecodeAndMatch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bitstring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p_EncodedSMS_Message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5CBA6BA1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CP_PDU_Type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p_Expected_CP_PDU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76BFD906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</w:t>
            </w:r>
            <w:proofErr w:type="spellStart"/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charstring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p_Testcase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38F5BDB5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</w:t>
            </w:r>
            <w:proofErr w:type="spellStart"/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charstring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p_Step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)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return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CP_PDU_Type</w:t>
            </w:r>
            <w:proofErr w:type="spellEnd"/>
          </w:p>
          <w:p w14:paraId="467B8C6A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</w:t>
            </w:r>
          </w:p>
          <w:p w14:paraId="0CC6992D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CP_PDU_Type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v_Received_CP_PDU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;</w:t>
            </w:r>
          </w:p>
          <w:p w14:paraId="39EEFE95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integer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v_</w:t>
            </w:r>
            <w:proofErr w:type="gram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DecodeResult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:</w:t>
            </w:r>
            <w:proofErr w:type="gram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=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decvalue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(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p_EncodedSMS_Message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,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v_Received_CP_PDU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);</w:t>
            </w:r>
          </w:p>
          <w:p w14:paraId="20A96C8D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</w:p>
          <w:p w14:paraId="1EB62F92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v_</w:t>
            </w:r>
            <w:proofErr w:type="gram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DecodeResult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!</w:t>
            </w:r>
            <w:proofErr w:type="gram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= 0) {</w:t>
            </w:r>
          </w:p>
          <w:p w14:paraId="4E4BBF6B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f_</w:t>
            </w:r>
            <w:proofErr w:type="gram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SetVerdict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fail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,__FILE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__, __LINE__,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p_Testcase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&amp; ": SMS_CP_PDU cannot be decoded in " &amp;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p_Step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);</w:t>
            </w:r>
          </w:p>
          <w:p w14:paraId="4AFB3B5F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</w:t>
            </w:r>
          </w:p>
          <w:p w14:paraId="23217AA3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not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gramStart"/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match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v_Received_CP_PDU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,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p_Expected_CP_PDU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))  {</w:t>
            </w:r>
          </w:p>
          <w:p w14:paraId="566A91DC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//* @verdict fail Received decoded template does not match with the expected template</w:t>
            </w:r>
          </w:p>
          <w:p w14:paraId="516A8C2C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f_</w:t>
            </w:r>
            <w:proofErr w:type="gram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SetVerdict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fail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,__FILE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__, __LINE__,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p_Testcase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&amp; ": SMS_CP_PDU cannot be matched in " &amp;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p_Step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);</w:t>
            </w:r>
          </w:p>
          <w:p w14:paraId="7F90595C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</w:t>
            </w:r>
          </w:p>
          <w:p w14:paraId="5FC11568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return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v_Received_CP_PDU</w:t>
            </w:r>
            <w:proofErr w:type="spellEnd"/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;</w:t>
            </w:r>
          </w:p>
          <w:p w14:paraId="0D5F21B5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154DA1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159CD7F3" w14:textId="77777777" w:rsidR="00300C5B" w:rsidRPr="000A73D5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300C5B" w:rsidRPr="000A73D5" w14:paraId="7D40A9A2" w14:textId="77777777" w:rsidTr="000441DD">
        <w:tc>
          <w:tcPr>
            <w:tcW w:w="9855" w:type="dxa"/>
          </w:tcPr>
          <w:p w14:paraId="750934EF" w14:textId="77777777"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34B8B2F3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14:paraId="2CB5DAF0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14:paraId="579CE7AD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0A73D5" w14:paraId="192BED0E" w14:textId="77777777" w:rsidTr="000441DD">
        <w:tc>
          <w:tcPr>
            <w:tcW w:w="9855" w:type="dxa"/>
          </w:tcPr>
          <w:p w14:paraId="3970C46B" w14:textId="77777777" w:rsidR="00300C5B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362C1E47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function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f_SMS_CP_PDU_</w:t>
            </w:r>
            <w:proofErr w:type="gramStart"/>
            <w:r w:rsidRPr="00154DA1">
              <w:rPr>
                <w:rFonts w:ascii="Courier New" w:hAnsi="Courier New" w:cs="Courier New"/>
                <w:lang w:val="en-US" w:eastAsia="de-DE"/>
              </w:rPr>
              <w:t>DecodeAndMatch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bitstring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p_EncodedSMS_Message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559268BA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                             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CP_PDU_Type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p_Expected_CP_PDU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6CC886BA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                                 </w:t>
            </w:r>
            <w:proofErr w:type="spellStart"/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charstring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p_Testcase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63E581A2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                                 </w:t>
            </w:r>
            <w:proofErr w:type="spellStart"/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charstring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p_Step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)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return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CP_PDU_Type</w:t>
            </w:r>
            <w:proofErr w:type="spellEnd"/>
          </w:p>
          <w:p w14:paraId="76AB0BA0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14:paraId="1AE9E8EC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CP_PDU_Type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v_Received_CP_PDU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1A995983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integer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 w:rsidRPr="00154DA1">
              <w:rPr>
                <w:rFonts w:ascii="Courier New" w:hAnsi="Courier New" w:cs="Courier New"/>
                <w:lang w:val="en-US" w:eastAsia="de-DE"/>
              </w:rPr>
              <w:t>DecodeResult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decvalue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p_EncodedSMS_Message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v_Received_CP_PDU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080BBDC7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457C1DD6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if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 w:rsidRPr="00154DA1">
              <w:rPr>
                <w:rFonts w:ascii="Courier New" w:hAnsi="Courier New" w:cs="Courier New"/>
                <w:lang w:val="en-US" w:eastAsia="de-DE"/>
              </w:rPr>
              <w:t>DecodeResult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!</w:t>
            </w:r>
            <w:proofErr w:type="gramEnd"/>
            <w:r w:rsidRPr="00154DA1">
              <w:rPr>
                <w:rFonts w:ascii="Courier New" w:hAnsi="Courier New" w:cs="Courier New"/>
                <w:lang w:val="en-US" w:eastAsia="de-DE"/>
              </w:rPr>
              <w:t>= 0) {</w:t>
            </w:r>
          </w:p>
          <w:p w14:paraId="45916A77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f_</w:t>
            </w:r>
            <w:proofErr w:type="gramStart"/>
            <w:r w:rsidRPr="00154DA1">
              <w:rPr>
                <w:rFonts w:ascii="Courier New" w:hAnsi="Courier New" w:cs="Courier New"/>
                <w:lang w:val="en-US" w:eastAsia="de-DE"/>
              </w:rPr>
              <w:t>SetVerdict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fail</w:t>
            </w:r>
            <w:r w:rsidRPr="00154DA1">
              <w:rPr>
                <w:rFonts w:ascii="Courier New" w:hAnsi="Courier New" w:cs="Courier New"/>
                <w:lang w:val="en-US" w:eastAsia="de-DE"/>
              </w:rPr>
              <w:t>,__FILE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__, __LINE__,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p_Testcase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&amp; ": SMS_CP_PDU cannot be decoded in " &amp;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p_Step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76AE3B42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proofErr w:type="spellStart"/>
            <w:proofErr w:type="gramStart"/>
            <w:r w:rsidRPr="00154DA1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self</w:t>
            </w:r>
            <w:r w:rsidRPr="00154DA1">
              <w:rPr>
                <w:rFonts w:ascii="Courier New" w:hAnsi="Courier New" w:cs="Courier New"/>
                <w:highlight w:val="yellow"/>
                <w:lang w:val="en-US" w:eastAsia="de-DE"/>
              </w:rPr>
              <w:t>.</w:t>
            </w:r>
            <w:r w:rsidRPr="00154DA1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kill</w:t>
            </w:r>
            <w:proofErr w:type="spellEnd"/>
            <w:proofErr w:type="gramEnd"/>
            <w:r w:rsidRPr="00154DA1">
              <w:rPr>
                <w:rFonts w:ascii="Courier New" w:hAnsi="Courier New" w:cs="Courier New"/>
                <w:highlight w:val="yellow"/>
                <w:lang w:val="en-US" w:eastAsia="de-DE"/>
              </w:rPr>
              <w:t>;    // =&gt; test case will be terminated immediately</w:t>
            </w:r>
          </w:p>
          <w:p w14:paraId="15243FA0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14:paraId="2AA99F4A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if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not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gramStart"/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match</w:t>
            </w:r>
            <w:r w:rsidRPr="00154DA1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154DA1">
              <w:rPr>
                <w:rFonts w:ascii="Courier New" w:hAnsi="Courier New" w:cs="Courier New"/>
                <w:lang w:val="en-US" w:eastAsia="de-DE"/>
              </w:rPr>
              <w:t>v_Received_CP_PDU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p_Expected_CP_PDU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))  {</w:t>
            </w:r>
          </w:p>
          <w:p w14:paraId="48509C45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//* @verdict fail Received decoded template does not match with the expected template</w:t>
            </w:r>
          </w:p>
          <w:p w14:paraId="5787DA5B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f_</w:t>
            </w:r>
            <w:proofErr w:type="gramStart"/>
            <w:r w:rsidRPr="00154DA1">
              <w:rPr>
                <w:rFonts w:ascii="Courier New" w:hAnsi="Courier New" w:cs="Courier New"/>
                <w:lang w:val="en-US" w:eastAsia="de-DE"/>
              </w:rPr>
              <w:t>SetVerdict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fail</w:t>
            </w:r>
            <w:r w:rsidRPr="00154DA1">
              <w:rPr>
                <w:rFonts w:ascii="Courier New" w:hAnsi="Courier New" w:cs="Courier New"/>
                <w:lang w:val="en-US" w:eastAsia="de-DE"/>
              </w:rPr>
              <w:t>,__FILE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__, __LINE__,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p_Testcase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 xml:space="preserve"> &amp; ": SMS_CP_PDU cannot be matched in " &amp;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p_Step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11D0C65A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proofErr w:type="spellStart"/>
            <w:proofErr w:type="gramStart"/>
            <w:r w:rsidRPr="00154DA1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self</w:t>
            </w:r>
            <w:r w:rsidRPr="00154DA1">
              <w:rPr>
                <w:rFonts w:ascii="Courier New" w:hAnsi="Courier New" w:cs="Courier New"/>
                <w:highlight w:val="yellow"/>
                <w:lang w:val="en-US" w:eastAsia="de-DE"/>
              </w:rPr>
              <w:t>.</w:t>
            </w:r>
            <w:r w:rsidRPr="00154DA1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kill</w:t>
            </w:r>
            <w:proofErr w:type="spellEnd"/>
            <w:proofErr w:type="gramEnd"/>
            <w:r w:rsidRPr="00154DA1">
              <w:rPr>
                <w:rFonts w:ascii="Courier New" w:hAnsi="Courier New" w:cs="Courier New"/>
                <w:highlight w:val="yellow"/>
                <w:lang w:val="en-US" w:eastAsia="de-DE"/>
              </w:rPr>
              <w:t>;    // =&gt; test case will be terminated immediately</w:t>
            </w:r>
          </w:p>
          <w:p w14:paraId="115636C0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14:paraId="337F253D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return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154DA1">
              <w:rPr>
                <w:rFonts w:ascii="Courier New" w:hAnsi="Courier New" w:cs="Courier New"/>
                <w:lang w:val="en-US" w:eastAsia="de-DE"/>
              </w:rPr>
              <w:t>v_Received_CP_PDU</w:t>
            </w:r>
            <w:proofErr w:type="spellEnd"/>
            <w:r w:rsidRPr="00154DA1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2FC4658F" w14:textId="77777777"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154DA1">
              <w:rPr>
                <w:rFonts w:ascii="Courier New" w:hAnsi="Courier New" w:cs="Courier New"/>
                <w:lang w:val="de-DE" w:eastAsia="de-DE"/>
              </w:rPr>
              <w:t>}</w:t>
            </w:r>
          </w:p>
          <w:p w14:paraId="1C78F4F8" w14:textId="77777777" w:rsidR="00154DA1" w:rsidRPr="000A73D5" w:rsidRDefault="00154DA1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  <w:p w14:paraId="675A95A6" w14:textId="77777777" w:rsidR="00300C5B" w:rsidRPr="000A73D5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4531ED34" w14:textId="77777777" w:rsidR="00300C5B" w:rsidRDefault="00300C5B" w:rsidP="00300C5B">
      <w:pPr>
        <w:rPr>
          <w:noProof/>
          <w:lang w:val="en-US"/>
        </w:rPr>
      </w:pPr>
    </w:p>
    <w:p w14:paraId="2765C9CC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1C4C2" w14:textId="77777777" w:rsidR="004D11A1" w:rsidRDefault="004D11A1">
      <w:r>
        <w:separator/>
      </w:r>
    </w:p>
  </w:endnote>
  <w:endnote w:type="continuationSeparator" w:id="0">
    <w:p w14:paraId="38AC8EE4" w14:textId="77777777" w:rsidR="004D11A1" w:rsidRDefault="004D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C08F2" w14:textId="77777777" w:rsidR="004D11A1" w:rsidRDefault="004D11A1">
      <w:r>
        <w:separator/>
      </w:r>
    </w:p>
  </w:footnote>
  <w:footnote w:type="continuationSeparator" w:id="0">
    <w:p w14:paraId="512CFFFD" w14:textId="77777777" w:rsidR="004D11A1" w:rsidRDefault="004D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6679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E36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5666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AEC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6004D"/>
    <w:rsid w:val="002640DD"/>
    <w:rsid w:val="00275D12"/>
    <w:rsid w:val="00284C95"/>
    <w:rsid w:val="00284FEB"/>
    <w:rsid w:val="002860C4"/>
    <w:rsid w:val="002B5741"/>
    <w:rsid w:val="00300C5B"/>
    <w:rsid w:val="00304F33"/>
    <w:rsid w:val="00305409"/>
    <w:rsid w:val="003609EF"/>
    <w:rsid w:val="0036231A"/>
    <w:rsid w:val="00374DD4"/>
    <w:rsid w:val="003E1A36"/>
    <w:rsid w:val="003E49B6"/>
    <w:rsid w:val="00410371"/>
    <w:rsid w:val="00416B5B"/>
    <w:rsid w:val="004242F1"/>
    <w:rsid w:val="00426BAD"/>
    <w:rsid w:val="00446488"/>
    <w:rsid w:val="00461F12"/>
    <w:rsid w:val="004B39C4"/>
    <w:rsid w:val="004B75B7"/>
    <w:rsid w:val="004D11A1"/>
    <w:rsid w:val="004D63AB"/>
    <w:rsid w:val="004E2639"/>
    <w:rsid w:val="004E709B"/>
    <w:rsid w:val="00501FBE"/>
    <w:rsid w:val="0051580D"/>
    <w:rsid w:val="0052248D"/>
    <w:rsid w:val="00547111"/>
    <w:rsid w:val="005608A5"/>
    <w:rsid w:val="00592D74"/>
    <w:rsid w:val="005C576A"/>
    <w:rsid w:val="005D4E20"/>
    <w:rsid w:val="005E2C44"/>
    <w:rsid w:val="00617D68"/>
    <w:rsid w:val="00621188"/>
    <w:rsid w:val="006257ED"/>
    <w:rsid w:val="00681541"/>
    <w:rsid w:val="00695808"/>
    <w:rsid w:val="006B46FB"/>
    <w:rsid w:val="006E21FB"/>
    <w:rsid w:val="0071206F"/>
    <w:rsid w:val="00772610"/>
    <w:rsid w:val="00792342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863B9"/>
    <w:rsid w:val="008A45A6"/>
    <w:rsid w:val="008F686C"/>
    <w:rsid w:val="009148DE"/>
    <w:rsid w:val="00941E30"/>
    <w:rsid w:val="009452AD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46B6"/>
    <w:rsid w:val="00A47E70"/>
    <w:rsid w:val="00A50CF0"/>
    <w:rsid w:val="00A52F6F"/>
    <w:rsid w:val="00A7671C"/>
    <w:rsid w:val="00A8270D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73C"/>
    <w:rsid w:val="00DC4BFF"/>
    <w:rsid w:val="00DD11FD"/>
    <w:rsid w:val="00DE34CF"/>
    <w:rsid w:val="00E13F3D"/>
    <w:rsid w:val="00E14D7D"/>
    <w:rsid w:val="00E34898"/>
    <w:rsid w:val="00E37029"/>
    <w:rsid w:val="00E615BE"/>
    <w:rsid w:val="00E87E94"/>
    <w:rsid w:val="00EB09B7"/>
    <w:rsid w:val="00EC55A5"/>
    <w:rsid w:val="00EE7D7C"/>
    <w:rsid w:val="00F124A3"/>
    <w:rsid w:val="00F25D98"/>
    <w:rsid w:val="00F300FB"/>
    <w:rsid w:val="00F86140"/>
    <w:rsid w:val="00F90DF6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624122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2EB56-4676-4444-BC6C-E05993FBE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782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10</cp:revision>
  <cp:lastPrinted>1900-01-01T00:00:00Z</cp:lastPrinted>
  <dcterms:created xsi:type="dcterms:W3CDTF">2021-01-17T18:30:00Z</dcterms:created>
  <dcterms:modified xsi:type="dcterms:W3CDTF">2021-01-19T10:33:00Z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