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131E4" w14:textId="77777777" w:rsidR="00082366" w:rsidRDefault="00E0528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R5s210131</w:t>
      </w:r>
    </w:p>
    <w:p w14:paraId="5A33AC0D" w14:textId="77777777" w:rsidR="00082366" w:rsidRDefault="00E05287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2366" w14:paraId="71D0C60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C5FB8" w14:textId="77777777" w:rsidR="00082366" w:rsidRDefault="00E052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82366" w14:paraId="3177F5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49A626" w14:textId="77777777" w:rsidR="00082366" w:rsidRDefault="00E052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2366" w14:paraId="48F358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073118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366" w14:paraId="36418A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861855" w14:textId="77777777" w:rsidR="00082366" w:rsidRDefault="000823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604966" w14:textId="77777777" w:rsidR="00082366" w:rsidRDefault="00E052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b/>
                <w:sz w:val="28"/>
              </w:rPr>
              <w:t>5</w:t>
            </w:r>
            <w:bookmarkEnd w:id="0"/>
            <w:bookmarkEnd w:id="1"/>
            <w:r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ECA3B3" w14:textId="77777777" w:rsidR="00082366" w:rsidRDefault="00E052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50D51B" w14:textId="77777777" w:rsidR="00082366" w:rsidRDefault="00E05287">
            <w:pPr>
              <w:pStyle w:val="CRCoverPage"/>
              <w:spacing w:after="0"/>
            </w:pPr>
            <w:r>
              <w:rPr>
                <w:b/>
                <w:sz w:val="28"/>
                <w:szCs w:val="22"/>
              </w:rPr>
              <w:t>1549</w:t>
            </w:r>
          </w:p>
        </w:tc>
        <w:tc>
          <w:tcPr>
            <w:tcW w:w="709" w:type="dxa"/>
          </w:tcPr>
          <w:p w14:paraId="060C46CD" w14:textId="77777777" w:rsidR="00082366" w:rsidRDefault="00E052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04DFB8" w14:textId="77777777" w:rsidR="00082366" w:rsidRDefault="00E05287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60766FD" w14:textId="77777777" w:rsidR="00082366" w:rsidRDefault="00E052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06ED40" w14:textId="77777777" w:rsidR="00082366" w:rsidRDefault="00E052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8751C" w14:textId="77777777" w:rsidR="00082366" w:rsidRDefault="00082366">
            <w:pPr>
              <w:pStyle w:val="CRCoverPage"/>
              <w:spacing w:after="0"/>
            </w:pPr>
          </w:p>
        </w:tc>
      </w:tr>
      <w:tr w:rsidR="00082366" w14:paraId="28772D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1228D" w14:textId="77777777" w:rsidR="00082366" w:rsidRDefault="00082366">
            <w:pPr>
              <w:pStyle w:val="CRCoverPage"/>
              <w:spacing w:after="0"/>
            </w:pPr>
          </w:p>
        </w:tc>
      </w:tr>
      <w:tr w:rsidR="00082366" w14:paraId="4035827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10BD27" w14:textId="77777777" w:rsidR="00082366" w:rsidRDefault="00E052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2366" w14:paraId="17613791" w14:textId="77777777">
        <w:tc>
          <w:tcPr>
            <w:tcW w:w="9641" w:type="dxa"/>
            <w:gridSpan w:val="9"/>
          </w:tcPr>
          <w:p w14:paraId="5FDC0964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D8148" w14:textId="77777777" w:rsidR="00082366" w:rsidRDefault="000823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2366" w14:paraId="7F373552" w14:textId="77777777">
        <w:tc>
          <w:tcPr>
            <w:tcW w:w="2835" w:type="dxa"/>
          </w:tcPr>
          <w:p w14:paraId="40756532" w14:textId="77777777" w:rsidR="00082366" w:rsidRDefault="00E052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B81849" w14:textId="77777777" w:rsidR="00082366" w:rsidRDefault="00E05287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88A2A8" w14:textId="77777777" w:rsidR="00082366" w:rsidRDefault="000823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D4BD81" w14:textId="77777777" w:rsidR="00082366" w:rsidRDefault="00E052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6D9B9" w14:textId="77777777" w:rsidR="00082366" w:rsidRDefault="000823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8B8292" w14:textId="77777777" w:rsidR="00082366" w:rsidRDefault="00E052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1CF853" w14:textId="77777777" w:rsidR="00082366" w:rsidRDefault="000823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6F6777" w14:textId="77777777" w:rsidR="00082366" w:rsidRDefault="00E052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0F582" w14:textId="77777777" w:rsidR="00082366" w:rsidRDefault="000823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4058B5C" w14:textId="77777777" w:rsidR="00082366" w:rsidRDefault="000823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2366" w14:paraId="58EA244F" w14:textId="77777777">
        <w:tc>
          <w:tcPr>
            <w:tcW w:w="9640" w:type="dxa"/>
            <w:gridSpan w:val="11"/>
          </w:tcPr>
          <w:p w14:paraId="63C0076F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366" w14:paraId="4AEC0E4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FD5A0" w14:textId="77777777" w:rsidR="00082366" w:rsidRDefault="00E05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31652" w14:textId="77777777" w:rsidR="00082366" w:rsidRDefault="00E05287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Re-verification of NR5GC test case 8.1.4.1.5 in FR1</w:t>
            </w:r>
          </w:p>
        </w:tc>
      </w:tr>
      <w:tr w:rsidR="00082366" w14:paraId="37D9D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ED5086" w14:textId="77777777" w:rsidR="00082366" w:rsidRDefault="00082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7197F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366" w14:paraId="11F07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2A7CF0" w14:textId="77777777" w:rsidR="00082366" w:rsidRDefault="00E05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7E531" w14:textId="77777777" w:rsidR="00082366" w:rsidRDefault="00E05287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082366" w14:paraId="57894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635874" w14:textId="77777777" w:rsidR="00082366" w:rsidRDefault="00E05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52AD6" w14:textId="77777777" w:rsidR="00082366" w:rsidRDefault="00E05287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82366" w14:paraId="67F718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413549" w14:textId="77777777" w:rsidR="00082366" w:rsidRDefault="00082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61EC5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366" w14:paraId="27EF52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785CB" w14:textId="77777777" w:rsidR="00082366" w:rsidRDefault="00E05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478EA" w14:textId="77777777" w:rsidR="00082366" w:rsidRDefault="00E05287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CAF7D60" w14:textId="77777777" w:rsidR="00082366" w:rsidRDefault="000823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9B9F2" w14:textId="77777777" w:rsidR="00082366" w:rsidRDefault="00E052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F4C50" w14:textId="77777777" w:rsidR="00082366" w:rsidRDefault="00E052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 w:rsidR="00082366" w14:paraId="19F76E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4C70D0" w14:textId="77777777" w:rsidR="00082366" w:rsidRDefault="00082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0AFEF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BA2B88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4D3B9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B5FD0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366" w14:paraId="4DC6D5C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75510" w14:textId="77777777" w:rsidR="00082366" w:rsidRDefault="00E052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70DEB" w14:textId="77777777" w:rsidR="00082366" w:rsidRDefault="00E0528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DD8AD" w14:textId="77777777" w:rsidR="00082366" w:rsidRDefault="000823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1255" w14:textId="77777777" w:rsidR="00082366" w:rsidRDefault="00E052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E2042B" w14:textId="77777777" w:rsidR="00082366" w:rsidRDefault="00E0528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082366" w14:paraId="3233BF5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047D00" w14:textId="77777777" w:rsidR="00082366" w:rsidRDefault="000823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3C41F1" w14:textId="77777777" w:rsidR="00082366" w:rsidRDefault="00E052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BA8554" w14:textId="77777777" w:rsidR="00082366" w:rsidRDefault="00E052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99CC00" w14:textId="77777777" w:rsidR="00082366" w:rsidRDefault="00E052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82366" w14:paraId="3FBE3D63" w14:textId="77777777">
        <w:tc>
          <w:tcPr>
            <w:tcW w:w="1843" w:type="dxa"/>
          </w:tcPr>
          <w:p w14:paraId="064148CD" w14:textId="77777777" w:rsidR="00082366" w:rsidRDefault="00082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92972C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366" w14:paraId="4F6A09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5E6F8" w14:textId="77777777" w:rsidR="00082366" w:rsidRDefault="00E05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A7011" w14:textId="77777777" w:rsidR="00082366" w:rsidRDefault="00E05287">
            <w:pPr>
              <w:pStyle w:val="CRCoverPage"/>
              <w:spacing w:after="0"/>
              <w:ind w:left="100"/>
            </w:pPr>
            <w:r>
              <w:t>To re-verify NR</w:t>
            </w:r>
            <w:r>
              <w:rPr>
                <w:rFonts w:eastAsia="SimSun" w:hint="eastAsia"/>
                <w:lang w:val="en-US" w:eastAsia="zh-CN"/>
              </w:rPr>
              <w:t>5GC</w:t>
            </w:r>
            <w:r>
              <w:t xml:space="preserve"> test case </w:t>
            </w:r>
            <w:r>
              <w:rPr>
                <w:rFonts w:eastAsia="SimSun" w:hint="eastAsia"/>
                <w:lang w:val="en-US" w:eastAsia="zh-CN"/>
              </w:rPr>
              <w:t>8.1.4.1.5</w:t>
            </w:r>
            <w:r>
              <w:t xml:space="preserve"> with  iwd-20wk50 for NR5GC FR1 path.</w:t>
            </w:r>
          </w:p>
        </w:tc>
      </w:tr>
      <w:tr w:rsidR="00082366" w14:paraId="1FFEE1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CAC51" w14:textId="77777777" w:rsidR="00082366" w:rsidRDefault="00082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B60D7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366" w14:paraId="135A68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F1EE9" w14:textId="77777777" w:rsidR="00082366" w:rsidRDefault="00E05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197D4" w14:textId="77777777" w:rsidR="00082366" w:rsidRDefault="00E05287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eastAsia="SimSun" w:hint="eastAsia"/>
                <w:lang w:val="en-US" w:eastAsia="zh-CN"/>
              </w:rPr>
              <w:t>8.1.4.1.5</w:t>
            </w:r>
            <w:r>
              <w:rPr>
                <w:rFonts w:cs="Arial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</w:p>
        </w:tc>
      </w:tr>
      <w:tr w:rsidR="00082366" w14:paraId="3046E7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7F576" w14:textId="77777777" w:rsidR="00082366" w:rsidRDefault="00082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06D89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366" w14:paraId="3D203B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1AC619" w14:textId="77777777" w:rsidR="00082366" w:rsidRDefault="00E05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E87E5" w14:textId="77777777" w:rsidR="00082366" w:rsidRDefault="00E0528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Test case </w:t>
            </w:r>
            <w:r>
              <w:rPr>
                <w:lang w:eastAsia="zh-CN"/>
              </w:rPr>
              <w:t>will not be added to ATS</w:t>
            </w:r>
          </w:p>
        </w:tc>
      </w:tr>
      <w:tr w:rsidR="00082366" w14:paraId="1544592B" w14:textId="77777777">
        <w:tc>
          <w:tcPr>
            <w:tcW w:w="2694" w:type="dxa"/>
            <w:gridSpan w:val="2"/>
          </w:tcPr>
          <w:p w14:paraId="18A018C1" w14:textId="77777777" w:rsidR="00082366" w:rsidRDefault="00082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E250D8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366" w14:paraId="4C2FDA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D9345" w14:textId="77777777" w:rsidR="00082366" w:rsidRDefault="00E05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7B74D" w14:textId="77777777" w:rsidR="00082366" w:rsidRDefault="00E052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8.1.4.1.5</w:t>
            </w:r>
            <w:r>
              <w:rPr>
                <w:rFonts w:cs="Arial" w:hint="eastAsia"/>
                <w:lang w:val="en-US" w:eastAsia="zh-CN"/>
              </w:rPr>
              <w:t>.NR5GC</w:t>
            </w:r>
          </w:p>
        </w:tc>
      </w:tr>
      <w:tr w:rsidR="00082366" w14:paraId="731EC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E29F5" w14:textId="77777777" w:rsidR="00082366" w:rsidRDefault="000823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C8BDF" w14:textId="77777777" w:rsidR="00082366" w:rsidRDefault="000823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2366" w14:paraId="0E013F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32752" w14:textId="77777777" w:rsidR="00082366" w:rsidRDefault="0008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E86483" w14:textId="77777777" w:rsidR="00082366" w:rsidRDefault="00E052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4A27A" w14:textId="77777777" w:rsidR="00082366" w:rsidRDefault="00E052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B9CE3A" w14:textId="77777777" w:rsidR="00082366" w:rsidRDefault="000823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2971D7" w14:textId="77777777" w:rsidR="00082366" w:rsidRDefault="00082366">
            <w:pPr>
              <w:pStyle w:val="CRCoverPage"/>
              <w:spacing w:after="0"/>
              <w:ind w:left="99"/>
            </w:pPr>
          </w:p>
        </w:tc>
      </w:tr>
      <w:tr w:rsidR="00082366" w14:paraId="2093B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E241A" w14:textId="77777777" w:rsidR="00082366" w:rsidRDefault="00E05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BF5FA" w14:textId="77777777" w:rsidR="00082366" w:rsidRDefault="000823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84D50" w14:textId="77777777" w:rsidR="00082366" w:rsidRDefault="00E052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7AD992" w14:textId="77777777" w:rsidR="00082366" w:rsidRDefault="00E052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F971E7" w14:textId="77777777" w:rsidR="00082366" w:rsidRDefault="00E052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2366" w14:paraId="379DBE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92D6B" w14:textId="77777777" w:rsidR="00082366" w:rsidRDefault="00E052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41A2" w14:textId="77777777" w:rsidR="00082366" w:rsidRDefault="000823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29C93" w14:textId="77777777" w:rsidR="00082366" w:rsidRDefault="00E052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CD7A23" w14:textId="77777777" w:rsidR="00082366" w:rsidRDefault="00E052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3562D" w14:textId="77777777" w:rsidR="00082366" w:rsidRDefault="00E052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2366" w14:paraId="7687C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8A1B" w14:textId="77777777" w:rsidR="00082366" w:rsidRDefault="00E052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39" w14:textId="77777777" w:rsidR="00082366" w:rsidRDefault="000823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89A42" w14:textId="77777777" w:rsidR="00082366" w:rsidRDefault="00E052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32CBEA" w14:textId="77777777" w:rsidR="00082366" w:rsidRDefault="00E052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5A640" w14:textId="77777777" w:rsidR="00082366" w:rsidRDefault="00E052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2366" w14:paraId="3B84C6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F4280" w14:textId="77777777" w:rsidR="00082366" w:rsidRDefault="000823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70B2E" w14:textId="77777777" w:rsidR="00082366" w:rsidRDefault="00082366">
            <w:pPr>
              <w:pStyle w:val="CRCoverPage"/>
              <w:spacing w:after="0"/>
            </w:pPr>
          </w:p>
        </w:tc>
      </w:tr>
      <w:tr w:rsidR="00082366" w14:paraId="7FC17E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AD6D47" w14:textId="77777777" w:rsidR="00082366" w:rsidRDefault="00E05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63739" w14:textId="77777777" w:rsidR="00082366" w:rsidRDefault="00082366">
            <w:pPr>
              <w:pStyle w:val="CRCoverPage"/>
              <w:spacing w:after="0"/>
              <w:ind w:left="100"/>
            </w:pPr>
          </w:p>
        </w:tc>
      </w:tr>
      <w:tr w:rsidR="00082366" w14:paraId="7517D6A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1B9A53" w14:textId="77777777" w:rsidR="00082366" w:rsidRDefault="0008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6FC38B1" w14:textId="77777777" w:rsidR="00082366" w:rsidRDefault="000823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2366" w14:paraId="5B8256B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1FA1E" w14:textId="77777777" w:rsidR="00082366" w:rsidRDefault="00E052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50EB7" w14:textId="77777777" w:rsidR="00082366" w:rsidRDefault="00082366">
            <w:pPr>
              <w:pStyle w:val="CRCoverPage"/>
              <w:spacing w:after="0"/>
              <w:ind w:left="100"/>
            </w:pPr>
          </w:p>
        </w:tc>
      </w:tr>
    </w:tbl>
    <w:p w14:paraId="3244F129" w14:textId="77777777" w:rsidR="00082366" w:rsidRDefault="00082366">
      <w:pPr>
        <w:pStyle w:val="CRCoverPage"/>
        <w:spacing w:after="0"/>
        <w:rPr>
          <w:sz w:val="8"/>
          <w:szCs w:val="8"/>
        </w:rPr>
      </w:pPr>
    </w:p>
    <w:p w14:paraId="19E48D76" w14:textId="77777777" w:rsidR="00082366" w:rsidRDefault="00082366">
      <w:pPr>
        <w:sectPr w:rsidR="0008236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1399FE" w14:textId="77777777" w:rsidR="00082366" w:rsidRDefault="00E0528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11140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3B0792F8" w14:textId="77777777" w:rsidR="00082366" w:rsidRDefault="00E05287">
      <w:pPr>
        <w:pStyle w:val="TO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_Toc11140 </w:instrText>
      </w:r>
      <w:r>
        <w:fldChar w:fldCharType="separate"/>
      </w:r>
      <w:r>
        <w:t>2</w:t>
      </w:r>
      <w:r>
        <w:fldChar w:fldCharType="end"/>
      </w:r>
    </w:p>
    <w:p w14:paraId="2C9E0AF0" w14:textId="77777777" w:rsidR="00082366" w:rsidRDefault="00E05287">
      <w:pPr>
        <w:pStyle w:val="TO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_Toc7666 </w:instrText>
      </w:r>
      <w:r>
        <w:fldChar w:fldCharType="separate"/>
      </w:r>
      <w:r>
        <w:t>3</w:t>
      </w:r>
      <w:r>
        <w:fldChar w:fldCharType="end"/>
      </w:r>
    </w:p>
    <w:p w14:paraId="461660AB" w14:textId="77777777" w:rsidR="00082366" w:rsidRDefault="00E05287">
      <w:pPr>
        <w:pStyle w:val="TOC2"/>
      </w:pPr>
      <w: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_Toc30085 </w:instrText>
      </w:r>
      <w:r>
        <w:fldChar w:fldCharType="separate"/>
      </w:r>
      <w:r>
        <w:t>3</w:t>
      </w:r>
      <w:r>
        <w:fldChar w:fldCharType="end"/>
      </w:r>
    </w:p>
    <w:p w14:paraId="638764E6" w14:textId="77777777" w:rsidR="00082366" w:rsidRDefault="00E05287">
      <w:pPr>
        <w:pStyle w:val="TOC1"/>
      </w:pPr>
      <w:r>
        <w:t>2 Corrections required</w:t>
      </w:r>
      <w:r>
        <w:tab/>
      </w:r>
      <w:r>
        <w:fldChar w:fldCharType="begin"/>
      </w:r>
      <w:r>
        <w:instrText xml:space="preserve"> PAGEREF _Toc17704 </w:instrText>
      </w:r>
      <w:r>
        <w:fldChar w:fldCharType="separate"/>
      </w:r>
      <w:r>
        <w:t>3</w:t>
      </w:r>
      <w:r>
        <w:fldChar w:fldCharType="end"/>
      </w:r>
    </w:p>
    <w:p w14:paraId="5C36B128" w14:textId="77777777" w:rsidR="00082366" w:rsidRDefault="00E05287">
      <w:pPr>
        <w:pStyle w:val="TOC1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_Toc27226 </w:instrText>
      </w:r>
      <w:r>
        <w:fldChar w:fldCharType="separate"/>
      </w:r>
      <w:r>
        <w:t>3</w:t>
      </w:r>
      <w:r>
        <w:fldChar w:fldCharType="end"/>
      </w:r>
    </w:p>
    <w:p w14:paraId="3937310F" w14:textId="77777777" w:rsidR="00082366" w:rsidRDefault="00E05287">
      <w:pPr>
        <w:pStyle w:val="TOC1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_Toc14560 </w:instrText>
      </w:r>
      <w:r>
        <w:fldChar w:fldCharType="separate"/>
      </w:r>
      <w:r>
        <w:t>3</w:t>
      </w:r>
      <w:r>
        <w:fldChar w:fldCharType="end"/>
      </w:r>
    </w:p>
    <w:p w14:paraId="1561EB03" w14:textId="77777777" w:rsidR="00082366" w:rsidRDefault="00E05287">
      <w:pPr>
        <w:pStyle w:val="TOC2"/>
      </w:pPr>
      <w:r>
        <w:rPr>
          <w:rFonts w:cs="Arial"/>
        </w:rPr>
        <w:t xml:space="preserve">4.1 </w:t>
      </w:r>
      <w:r>
        <w:rPr>
          <w:rFonts w:ascii="Arial" w:hAnsi="Arial" w:hint="eastAsia"/>
          <w:szCs w:val="32"/>
          <w:lang w:val="en-US" w:eastAsia="ja-JP"/>
        </w:rPr>
        <w:t xml:space="preserve">Qualcomm </w:t>
      </w:r>
      <w:r>
        <w:rPr>
          <w:rFonts w:ascii="Arial" w:hAnsi="Arial" w:hint="eastAsia"/>
          <w:szCs w:val="32"/>
          <w:lang w:val="en-US" w:eastAsia="zh-CN"/>
        </w:rPr>
        <w:t>QRD8250</w:t>
      </w:r>
      <w:r>
        <w:tab/>
      </w:r>
      <w:r>
        <w:fldChar w:fldCharType="begin"/>
      </w:r>
      <w:r>
        <w:instrText xml:space="preserve"> PAGEREF _Toc25513 </w:instrText>
      </w:r>
      <w:r>
        <w:fldChar w:fldCharType="separate"/>
      </w:r>
      <w:r>
        <w:t>3</w:t>
      </w:r>
      <w:r>
        <w:fldChar w:fldCharType="end"/>
      </w:r>
    </w:p>
    <w:p w14:paraId="68818E68" w14:textId="77777777" w:rsidR="00082366" w:rsidRDefault="00E05287">
      <w:pPr>
        <w:pStyle w:val="TOC1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</w:instrText>
      </w:r>
      <w:r>
        <w:instrText xml:space="preserve">oc28207 </w:instrText>
      </w:r>
      <w:r>
        <w:fldChar w:fldCharType="separate"/>
      </w:r>
      <w:r>
        <w:t>3</w:t>
      </w:r>
      <w:r>
        <w:fldChar w:fldCharType="end"/>
      </w:r>
    </w:p>
    <w:p w14:paraId="4D410E16" w14:textId="77777777" w:rsidR="00082366" w:rsidRDefault="00E05287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3C647D2" w14:textId="77777777" w:rsidR="00082366" w:rsidRDefault="00E0528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666"/>
      <w:r>
        <w:rPr>
          <w:b/>
          <w:lang w:eastAsia="ja-JP"/>
        </w:rPr>
        <w:lastRenderedPageBreak/>
        <w:t>Overview</w:t>
      </w:r>
      <w:bookmarkEnd w:id="4"/>
      <w:bookmarkEnd w:id="5"/>
    </w:p>
    <w:p w14:paraId="78BE175B" w14:textId="77777777" w:rsidR="00082366" w:rsidRDefault="00E052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eastAsia="SimSun" w:cs="Arial" w:hint="eastAsia"/>
          <w:lang w:val="en-US" w:eastAsia="zh-CN"/>
        </w:rPr>
        <w:t>8.1.4.1.5</w:t>
      </w:r>
      <w:r>
        <w:rPr>
          <w:rFonts w:cs="Arial"/>
        </w:rPr>
        <w:t xml:space="preserve"> which is part of the </w:t>
      </w:r>
      <w:r>
        <w:rPr>
          <w:rFonts w:cs="Arial" w:hint="eastAsia"/>
          <w:sz w:val="21"/>
          <w:szCs w:val="22"/>
        </w:rPr>
        <w:t>NR5GC_IWD_20wk50</w:t>
      </w:r>
      <w:r>
        <w:rPr>
          <w:rFonts w:cs="Arial"/>
        </w:rPr>
        <w:t xml:space="preserve"> test suite. </w:t>
      </w:r>
    </w:p>
    <w:p w14:paraId="2F92F69F" w14:textId="77777777" w:rsidR="00082366" w:rsidRDefault="00E052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With these changes applied the test case can be </w:t>
      </w:r>
      <w:r>
        <w:rPr>
          <w:rFonts w:cs="Arial"/>
        </w:rPr>
        <w:t>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40BEF47" w14:textId="77777777" w:rsidR="00082366" w:rsidRDefault="00E052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14:paraId="48E75581" w14:textId="77777777" w:rsidR="00082366" w:rsidRDefault="00E05287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6" w:name="_Toc30085"/>
      <w:r>
        <w:rPr>
          <w:b/>
        </w:rPr>
        <w:t>Verification Test Summary</w:t>
      </w:r>
      <w:bookmarkEnd w:id="6"/>
    </w:p>
    <w:p w14:paraId="6DC8001D" w14:textId="77777777" w:rsidR="00082366" w:rsidRDefault="00E052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eastAsia="SimSun" w:cs="Arial" w:hint="eastAsia"/>
          <w:lang w:val="en-US" w:eastAsia="zh-CN"/>
        </w:rPr>
        <w:t>8.1.4.1.5</w:t>
      </w:r>
    </w:p>
    <w:p w14:paraId="2CB958F7" w14:textId="77777777" w:rsidR="00082366" w:rsidRDefault="00E052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eastAsia="ja-JP"/>
        </w:rPr>
        <w:t>iwd-TTCN3-B2020-09_D20wk50</w:t>
      </w:r>
    </w:p>
    <w:p w14:paraId="5D96BC18" w14:textId="77777777" w:rsidR="00082366" w:rsidRDefault="00E052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</w:t>
      </w:r>
      <w:r>
        <w:rPr>
          <w:rFonts w:cs="Arial"/>
          <w:b/>
          <w:lang w:eastAsia="ja-JP"/>
        </w:rPr>
        <w:t>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sz w:val="21"/>
          <w:szCs w:val="22"/>
          <w:lang w:val="en-US" w:eastAsia="zh-CN"/>
        </w:rPr>
        <w:t>Starpoint SP9500 Test system</w:t>
      </w:r>
    </w:p>
    <w:p w14:paraId="7ABABFAE" w14:textId="77777777" w:rsidR="00082366" w:rsidRDefault="00E052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val="en-US"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  <w:bCs/>
          <w:lang w:eastAsia="ja-JP"/>
        </w:rPr>
        <w:t xml:space="preserve">Qualcomm </w:t>
      </w:r>
      <w:r>
        <w:rPr>
          <w:rFonts w:eastAsia="SimSun" w:cs="Arial" w:hint="eastAsia"/>
          <w:bCs/>
          <w:lang w:val="en-US" w:eastAsia="zh-CN"/>
        </w:rPr>
        <w:t>QRD8250</w:t>
      </w:r>
    </w:p>
    <w:p w14:paraId="695863AE" w14:textId="77777777" w:rsidR="00082366" w:rsidRDefault="00E052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7EF4F295" w14:textId="77777777" w:rsidR="00082366" w:rsidRDefault="00082366"/>
    <w:p w14:paraId="160B3F4F" w14:textId="77777777" w:rsidR="00082366" w:rsidRDefault="00E0528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7704"/>
      <w:r>
        <w:rPr>
          <w:b/>
        </w:rPr>
        <w:t>Corrections required</w:t>
      </w:r>
      <w:bookmarkEnd w:id="7"/>
      <w:bookmarkEnd w:id="8"/>
      <w:bookmarkEnd w:id="9"/>
    </w:p>
    <w:p w14:paraId="488872DF" w14:textId="77777777" w:rsidR="00082366" w:rsidRDefault="00E05287">
      <w:pPr>
        <w:rPr>
          <w:rFonts w:eastAsia="SimSun"/>
          <w:lang w:val="en-US" w:eastAsia="zh-CN"/>
        </w:rPr>
      </w:pPr>
      <w:r>
        <w:rPr>
          <w:rFonts w:eastAsia="SimSun" w:hint="eastAsia"/>
          <w:b/>
          <w:lang w:val="en-US" w:eastAsia="zh-CN"/>
        </w:rPr>
        <w:t>None.</w:t>
      </w:r>
    </w:p>
    <w:p w14:paraId="35AB9F31" w14:textId="77777777" w:rsidR="00082366" w:rsidRDefault="00E0528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0" w:name="_Toc295288970"/>
      <w:bookmarkStart w:id="11" w:name="_Toc122434493"/>
      <w:bookmarkStart w:id="12" w:name="_Toc325725665"/>
      <w:bookmarkStart w:id="13" w:name="_Toc27226"/>
      <w:r>
        <w:rPr>
          <w:b/>
          <w:szCs w:val="22"/>
        </w:rPr>
        <w:t xml:space="preserve">Branches </w:t>
      </w:r>
      <w:bookmarkEnd w:id="10"/>
      <w:bookmarkEnd w:id="11"/>
      <w:bookmarkEnd w:id="12"/>
      <w:r>
        <w:rPr>
          <w:b/>
          <w:szCs w:val="22"/>
        </w:rPr>
        <w:t>executed</w:t>
      </w:r>
      <w:bookmarkEnd w:id="13"/>
      <w:r>
        <w:rPr>
          <w:b/>
          <w:szCs w:val="22"/>
        </w:rPr>
        <w:t xml:space="preserve"> </w:t>
      </w:r>
    </w:p>
    <w:p w14:paraId="1406EDE6" w14:textId="77777777" w:rsidR="00082366" w:rsidRDefault="00E05287">
      <w:pPr>
        <w:rPr>
          <w:rFonts w:eastAsia="SimSun" w:cs="Arial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eastAsia="SimSun" w:hint="eastAsia"/>
          <w:lang w:val="en-US" w:eastAsia="zh-CN"/>
        </w:rPr>
        <w:t>n41</w:t>
      </w:r>
      <w:r>
        <w:rPr>
          <w:rFonts w:eastAsia="SimSun" w:cs="Arial" w:hint="eastAsia"/>
          <w:lang w:val="en-US" w:eastAsia="zh-CN"/>
        </w:rPr>
        <w:t>.</w:t>
      </w:r>
    </w:p>
    <w:p w14:paraId="68E154E3" w14:textId="77777777" w:rsidR="00082366" w:rsidRDefault="00E0528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4" w:name="_Toc295288971"/>
      <w:bookmarkStart w:id="15" w:name="_Toc122434494"/>
      <w:bookmarkStart w:id="16" w:name="_Toc325725666"/>
      <w:bookmarkStart w:id="17" w:name="_Toc14560"/>
      <w:r>
        <w:rPr>
          <w:b/>
          <w:szCs w:val="22"/>
        </w:rPr>
        <w:t>Execution Log Files</w:t>
      </w:r>
      <w:bookmarkEnd w:id="14"/>
      <w:bookmarkEnd w:id="15"/>
      <w:bookmarkEnd w:id="16"/>
      <w:bookmarkEnd w:id="17"/>
    </w:p>
    <w:p w14:paraId="27827B7B" w14:textId="77777777" w:rsidR="00082366" w:rsidRDefault="00E0528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25513"/>
      <w:r>
        <w:rPr>
          <w:rFonts w:hint="eastAsia"/>
          <w:b/>
          <w:szCs w:val="32"/>
          <w:lang w:val="en-US" w:eastAsia="ja-JP"/>
        </w:rPr>
        <w:t xml:space="preserve">Qualcomm </w:t>
      </w:r>
      <w:r>
        <w:rPr>
          <w:rFonts w:hint="eastAsia"/>
          <w:b/>
          <w:szCs w:val="32"/>
          <w:lang w:val="en-US" w:eastAsia="zh-CN"/>
        </w:rPr>
        <w:t>QRD8250</w:t>
      </w:r>
      <w:bookmarkEnd w:id="18"/>
    </w:p>
    <w:p w14:paraId="53C7F08E" w14:textId="77777777" w:rsidR="00082366" w:rsidRDefault="00E05287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/>
          <w:bCs/>
          <w:lang w:eastAsia="ja-JP"/>
        </w:rPr>
        <w:t xml:space="preserve">Qualcomm </w:t>
      </w:r>
      <w:r>
        <w:rPr>
          <w:rFonts w:eastAsia="SimSun" w:cs="Arial" w:hint="eastAsia"/>
          <w:bCs/>
          <w:lang w:val="en-US" w:eastAsia="zh-CN"/>
        </w:rPr>
        <w:t>QRD8250</w:t>
      </w:r>
      <w:r>
        <w:rPr>
          <w:rFonts w:cs="Arial"/>
        </w:rPr>
        <w:t xml:space="preserve"> passed this test case on </w:t>
      </w:r>
      <w:r>
        <w:rPr>
          <w:rFonts w:cs="Arial" w:hint="eastAsia"/>
          <w:sz w:val="21"/>
          <w:szCs w:val="22"/>
          <w:lang w:val="en-US" w:eastAsia="zh-CN"/>
        </w:rPr>
        <w:t>Starpoint SP9500 Test System</w:t>
      </w:r>
      <w:r>
        <w:rPr>
          <w:rFonts w:cs="Arial" w:hint="eastAsia"/>
          <w:sz w:val="21"/>
          <w:szCs w:val="22"/>
          <w:lang w:val="en-US" w:eastAsia="ja-JP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38644D61" w14:textId="77777777" w:rsidR="00082366" w:rsidRDefault="00E05287">
      <w:pPr>
        <w:pStyle w:val="RecCCITT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textAlignment w:val="auto"/>
        <w:rPr>
          <w:rFonts w:cs="Arial"/>
        </w:rPr>
      </w:pP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\ TC_</w:t>
      </w:r>
      <w:r>
        <w:rPr>
          <w:rFonts w:ascii="Times New Roman" w:eastAsia="SimSun" w:hAnsi="Times New Roman" w:hint="eastAsia"/>
          <w:b w:val="0"/>
          <w:sz w:val="21"/>
          <w:szCs w:val="22"/>
          <w:lang w:val="en-US" w:eastAsia="zh-CN"/>
        </w:rPr>
        <w:t>8</w:t>
      </w: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_1_</w:t>
      </w:r>
      <w:r>
        <w:rPr>
          <w:rFonts w:ascii="Times New Roman" w:eastAsia="SimSun" w:hAnsi="Times New Roman" w:hint="eastAsia"/>
          <w:b w:val="0"/>
          <w:sz w:val="21"/>
          <w:szCs w:val="22"/>
          <w:lang w:val="en-US" w:eastAsia="zh-CN"/>
        </w:rPr>
        <w:t>4</w:t>
      </w: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_</w:t>
      </w:r>
      <w:r>
        <w:rPr>
          <w:rFonts w:ascii="Times New Roman" w:eastAsia="SimSun" w:hAnsi="Times New Roman" w:hint="eastAsia"/>
          <w:b w:val="0"/>
          <w:sz w:val="21"/>
          <w:szCs w:val="22"/>
          <w:lang w:val="en-US" w:eastAsia="zh-CN"/>
        </w:rPr>
        <w:t>1_5_</w:t>
      </w:r>
      <w:r>
        <w:rPr>
          <w:rFonts w:ascii="Times New Roman" w:eastAsia="SimSun" w:hAnsi="Times New Roman" w:hint="eastAsia"/>
          <w:b w:val="0"/>
          <w:sz w:val="21"/>
          <w:szCs w:val="22"/>
          <w:lang w:eastAsia="en-US"/>
        </w:rPr>
        <w:t>NR5GC_PASS.</w:t>
      </w:r>
      <w:r>
        <w:rPr>
          <w:rFonts w:ascii="Times New Roman" w:eastAsia="SimSun" w:hAnsi="Times New Roman" w:hint="eastAsia"/>
          <w:b w:val="0"/>
          <w:sz w:val="21"/>
          <w:szCs w:val="22"/>
          <w:lang w:eastAsia="zh-CN"/>
        </w:rPr>
        <w:t>spm</w:t>
      </w:r>
      <w:r>
        <w:rPr>
          <w:rFonts w:cs="Arial"/>
        </w:rPr>
        <w:br/>
      </w:r>
    </w:p>
    <w:p w14:paraId="03288DB6" w14:textId="77777777" w:rsidR="00C01BB5" w:rsidRDefault="00E05287">
      <w:pPr>
        <w:numPr>
          <w:ilvl w:val="0"/>
          <w:numId w:val="3"/>
        </w:numPr>
        <w:tabs>
          <w:tab w:val="left" w:pos="360"/>
        </w:tabs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NR5GC_Testsuite</w:t>
      </w:r>
      <w:r>
        <w:rPr>
          <w:rFonts w:eastAsia="SimSun"/>
        </w:rPr>
        <w:t>.</w:t>
      </w:r>
      <w:r>
        <w:rPr>
          <w:rFonts w:eastAsia="SimSun" w:hint="eastAsia"/>
          <w:lang w:eastAsia="zh-CN"/>
        </w:rPr>
        <w:t>sppar</w:t>
      </w:r>
      <w:r>
        <w:rPr>
          <w:rFonts w:cs="Arial"/>
          <w:b/>
        </w:rPr>
        <w:br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6"/>
        <w:gridCol w:w="7659"/>
      </w:tblGrid>
      <w:tr w:rsidR="00C01BB5" w14:paraId="183A6217" w14:textId="77777777" w:rsidTr="0013281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1ED0" w14:textId="77777777" w:rsidR="00C01BB5" w:rsidRDefault="00C01BB5" w:rsidP="001328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11DA" w14:textId="77BE8628" w:rsidR="00C01BB5" w:rsidRDefault="00C01BB5" w:rsidP="0013281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cs="Arial"/>
                <w:highlight w:val="red"/>
              </w:rPr>
            </w:pPr>
            <w:r>
              <w:rPr>
                <w:rFonts w:cs="Arial"/>
                <w:highlight w:val="red"/>
              </w:rPr>
              <w:t>Rejected.</w:t>
            </w:r>
          </w:p>
          <w:p w14:paraId="0297E50A" w14:textId="5D06D2AA" w:rsidR="00C01BB5" w:rsidRPr="0048174F" w:rsidRDefault="00C01BB5" w:rsidP="00132814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cs="Arial" w:hint="eastAsia"/>
              </w:rPr>
            </w:pPr>
            <w:r>
              <w:rPr>
                <w:rFonts w:cs="Arial"/>
                <w:highlight w:val="red"/>
              </w:rPr>
              <w:t>This SS log is erroneously based on iwd-20wk38, instead of the required iwd-20wk50.</w:t>
            </w:r>
          </w:p>
        </w:tc>
      </w:tr>
    </w:tbl>
    <w:p w14:paraId="7AF95B40" w14:textId="5282E8C4" w:rsidR="00082366" w:rsidRDefault="00082366" w:rsidP="00C01BB5">
      <w:pPr>
        <w:tabs>
          <w:tab w:val="left" w:pos="360"/>
        </w:tabs>
        <w:overflowPunct w:val="0"/>
        <w:autoSpaceDE w:val="0"/>
        <w:autoSpaceDN w:val="0"/>
        <w:adjustRightInd w:val="0"/>
        <w:rPr>
          <w:rFonts w:cs="Arial"/>
        </w:rPr>
      </w:pPr>
    </w:p>
    <w:p w14:paraId="4B2E9E5C" w14:textId="77777777" w:rsidR="00082366" w:rsidRDefault="00E0528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295288973"/>
      <w:bookmarkStart w:id="20" w:name="_Toc325725668"/>
      <w:bookmarkStart w:id="21" w:name="_Toc122434496"/>
      <w:bookmarkStart w:id="22" w:name="_Toc28207"/>
      <w:r>
        <w:rPr>
          <w:b/>
          <w:szCs w:val="22"/>
        </w:rPr>
        <w:t>References</w:t>
      </w:r>
      <w:bookmarkEnd w:id="19"/>
      <w:bookmarkEnd w:id="20"/>
      <w:bookmarkEnd w:id="21"/>
      <w:bookmarkEnd w:id="22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82366" w14:paraId="6BD1AFDB" w14:textId="77777777">
        <w:tc>
          <w:tcPr>
            <w:tcW w:w="709" w:type="dxa"/>
          </w:tcPr>
          <w:p w14:paraId="567E0FDB" w14:textId="77777777" w:rsidR="00082366" w:rsidRDefault="00E0528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3D3315A2" w14:textId="77777777" w:rsidR="00082366" w:rsidRDefault="00E0528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hint="eastAsia"/>
                <w:b/>
                <w:sz w:val="21"/>
                <w:szCs w:val="22"/>
              </w:rPr>
              <w:t>R5s210132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ascii="Calibri" w:hAnsi="Calibri" w:cs="Calibri" w:hint="eastAsia"/>
                <w:sz w:val="22"/>
              </w:rPr>
              <w:t xml:space="preserve"> Supporting information for agreement of NR5GC test case </w:t>
            </w:r>
            <w:r>
              <w:rPr>
                <w:rFonts w:ascii="Calibri" w:hAnsi="Calibri" w:cs="Calibri" w:hint="eastAsia"/>
                <w:sz w:val="22"/>
                <w:lang w:val="en-US" w:eastAsia="zh-CN"/>
              </w:rPr>
              <w:t>8.1.4.1.5</w:t>
            </w:r>
            <w:r>
              <w:rPr>
                <w:rFonts w:ascii="Calibri" w:hAnsi="Calibri" w:cs="Calibri" w:hint="eastAsia"/>
                <w:sz w:val="22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665453C0" w14:textId="77777777" w:rsidR="00082366" w:rsidRDefault="00082366"/>
    <w:sectPr w:rsidR="0008236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115F8" w14:textId="77777777" w:rsidR="00E05287" w:rsidRDefault="00E05287">
      <w:pPr>
        <w:spacing w:after="0" w:line="240" w:lineRule="auto"/>
      </w:pPr>
      <w:r>
        <w:separator/>
      </w:r>
    </w:p>
  </w:endnote>
  <w:endnote w:type="continuationSeparator" w:id="0">
    <w:p w14:paraId="7D8AE69A" w14:textId="77777777" w:rsidR="00E05287" w:rsidRDefault="00E05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F430D" w14:textId="77777777" w:rsidR="00E05287" w:rsidRDefault="00E05287">
      <w:pPr>
        <w:spacing w:after="0" w:line="240" w:lineRule="auto"/>
      </w:pPr>
      <w:r>
        <w:separator/>
      </w:r>
    </w:p>
  </w:footnote>
  <w:footnote w:type="continuationSeparator" w:id="0">
    <w:p w14:paraId="310C031F" w14:textId="77777777" w:rsidR="00E05287" w:rsidRDefault="00E05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7493F" w14:textId="77777777" w:rsidR="00082366" w:rsidRDefault="00E0528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A88F9" w14:textId="77777777" w:rsidR="00082366" w:rsidRDefault="000823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4A0A5" w14:textId="77777777" w:rsidR="00082366" w:rsidRDefault="00E052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FA2C5" w14:textId="77777777" w:rsidR="00082366" w:rsidRDefault="00082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8782D"/>
    <w:multiLevelType w:val="singleLevel"/>
    <w:tmpl w:val="1348782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2366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BB5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05287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051CD6"/>
    <w:rsid w:val="02030836"/>
    <w:rsid w:val="0415755D"/>
    <w:rsid w:val="04F61D91"/>
    <w:rsid w:val="064407F5"/>
    <w:rsid w:val="07FE7423"/>
    <w:rsid w:val="0A904D93"/>
    <w:rsid w:val="0BA4169B"/>
    <w:rsid w:val="0DC415C2"/>
    <w:rsid w:val="11861629"/>
    <w:rsid w:val="13195CA8"/>
    <w:rsid w:val="14DC2BC7"/>
    <w:rsid w:val="157E058F"/>
    <w:rsid w:val="16A93AE6"/>
    <w:rsid w:val="18106B64"/>
    <w:rsid w:val="1C5038D1"/>
    <w:rsid w:val="20085534"/>
    <w:rsid w:val="221A65BF"/>
    <w:rsid w:val="227100D0"/>
    <w:rsid w:val="22B942F4"/>
    <w:rsid w:val="246538EF"/>
    <w:rsid w:val="24D957B7"/>
    <w:rsid w:val="25AE0886"/>
    <w:rsid w:val="27CB5246"/>
    <w:rsid w:val="293A743C"/>
    <w:rsid w:val="2C905BD1"/>
    <w:rsid w:val="2DBE2AB8"/>
    <w:rsid w:val="2F024836"/>
    <w:rsid w:val="2FCD0A91"/>
    <w:rsid w:val="30747809"/>
    <w:rsid w:val="323C4203"/>
    <w:rsid w:val="367401A0"/>
    <w:rsid w:val="38C429C5"/>
    <w:rsid w:val="3AD55471"/>
    <w:rsid w:val="3CDD7099"/>
    <w:rsid w:val="3E2A737F"/>
    <w:rsid w:val="3E7E5B37"/>
    <w:rsid w:val="410471C4"/>
    <w:rsid w:val="45B94A47"/>
    <w:rsid w:val="46C028FB"/>
    <w:rsid w:val="472B3B34"/>
    <w:rsid w:val="480A7A6F"/>
    <w:rsid w:val="4B3967B2"/>
    <w:rsid w:val="4B8B1884"/>
    <w:rsid w:val="4E2136D4"/>
    <w:rsid w:val="4F5002AE"/>
    <w:rsid w:val="502107E5"/>
    <w:rsid w:val="52FE2F0E"/>
    <w:rsid w:val="53AF07B9"/>
    <w:rsid w:val="55FE094E"/>
    <w:rsid w:val="57C9427B"/>
    <w:rsid w:val="5B8329EF"/>
    <w:rsid w:val="5CDB448E"/>
    <w:rsid w:val="6004312F"/>
    <w:rsid w:val="607252A2"/>
    <w:rsid w:val="607C2C98"/>
    <w:rsid w:val="61D85D26"/>
    <w:rsid w:val="6499369D"/>
    <w:rsid w:val="654A5AE6"/>
    <w:rsid w:val="66200241"/>
    <w:rsid w:val="66421125"/>
    <w:rsid w:val="696739A6"/>
    <w:rsid w:val="6A372263"/>
    <w:rsid w:val="6BF429F7"/>
    <w:rsid w:val="6C6073DA"/>
    <w:rsid w:val="711760EF"/>
    <w:rsid w:val="71A7213A"/>
    <w:rsid w:val="71C56B60"/>
    <w:rsid w:val="726F07EB"/>
    <w:rsid w:val="746B7C16"/>
    <w:rsid w:val="767F49DA"/>
    <w:rsid w:val="7A564EFF"/>
    <w:rsid w:val="7B3E7CE4"/>
    <w:rsid w:val="7D3A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04C55F"/>
  <w15:docId w15:val="{4459E8F3-3466-4234-9A72-FB4E9D8A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541</Words>
  <Characters>3089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2411-12-31T00:00:00Z</cp:lastPrinted>
  <dcterms:created xsi:type="dcterms:W3CDTF">2020-12-08T10:56:00Z</dcterms:created>
  <dcterms:modified xsi:type="dcterms:W3CDTF">2021-01-21T16:16:00Z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