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77777777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R5s210130</w:t>
        </w:r>
      </w:fldSimple>
    </w:p>
    <w:p w14:paraId="55280942" w14:textId="77777777" w:rsidR="00185AC5" w:rsidRDefault="00185AC5" w:rsidP="00185A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85AC5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77777777" w:rsidR="00185AC5" w:rsidRPr="00410371" w:rsidRDefault="00185AC5" w:rsidP="007477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1548</w:t>
              </w:r>
            </w:fldSimple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85AC5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85AC5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function </w:t>
            </w:r>
            <w:proofErr w:type="spellStart"/>
            <w:r>
              <w:t>f_NG_GetDNN</w:t>
            </w:r>
            <w:proofErr w:type="spellEnd"/>
            <w:r>
              <w:fldChar w:fldCharType="end"/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2021-01-12</w:t>
              </w:r>
            </w:fldSimple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85AC5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0075762A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DNN is an optional parameter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 (for PDU ESTABLISHMENT REQUEST). Current implementation of function </w:t>
            </w:r>
            <w:proofErr w:type="spellStart"/>
            <w:r w:rsidRPr="007A6714">
              <w:rPr>
                <w:rFonts w:cs="Arial"/>
                <w:lang w:eastAsia="en-GB"/>
              </w:rPr>
              <w:t>f_NG_GetDNN</w:t>
            </w:r>
            <w:proofErr w:type="spellEnd"/>
            <w:r>
              <w:rPr>
                <w:rFonts w:cs="Arial"/>
                <w:lang w:eastAsia="en-GB"/>
              </w:rPr>
              <w:t xml:space="preserve"> cause a run-time error when UEs don’t include IE DNN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3542D6F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Update TTCN to use DNN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include IE DNN 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3560DA68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NR5GC testcases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13634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34327D1" w14:textId="101C48CC" w:rsidR="00780A62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0A62" w:rsidRPr="00F92FA8">
        <w:rPr>
          <w:rFonts w:cs="Arial"/>
          <w:iCs/>
        </w:rPr>
        <w:t>Table of Contents</w:t>
      </w:r>
      <w:r w:rsidR="00780A62">
        <w:tab/>
      </w:r>
      <w:r w:rsidR="00780A62">
        <w:fldChar w:fldCharType="begin"/>
      </w:r>
      <w:r w:rsidR="00780A62">
        <w:instrText xml:space="preserve"> PAGEREF _Toc61363416 \h </w:instrText>
      </w:r>
      <w:r w:rsidR="00780A62">
        <w:fldChar w:fldCharType="separate"/>
      </w:r>
      <w:r w:rsidR="00780A62">
        <w:t>2</w:t>
      </w:r>
      <w:r w:rsidR="00780A62">
        <w:fldChar w:fldCharType="end"/>
      </w:r>
    </w:p>
    <w:p w14:paraId="325B3B31" w14:textId="114D0B27" w:rsidR="00780A62" w:rsidRDefault="00780A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92FA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92F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_Toc61363417 \h </w:instrText>
      </w:r>
      <w:r>
        <w:fldChar w:fldCharType="separate"/>
      </w:r>
      <w:r>
        <w:t>3</w:t>
      </w:r>
      <w:r>
        <w:fldChar w:fldCharType="end"/>
      </w:r>
    </w:p>
    <w:p w14:paraId="70FA9E77" w14:textId="4915A7E4" w:rsidR="00780A62" w:rsidRDefault="00780A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92FA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92FA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_Toc61363418 \h </w:instrText>
      </w:r>
      <w:r>
        <w:fldChar w:fldCharType="separate"/>
      </w:r>
      <w:r>
        <w:t>3</w:t>
      </w:r>
      <w:r>
        <w:fldChar w:fldCharType="end"/>
      </w:r>
    </w:p>
    <w:p w14:paraId="2E4D4796" w14:textId="1094B0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1363417"/>
      <w:r w:rsidRPr="00854C55">
        <w:rPr>
          <w:b/>
        </w:rPr>
        <w:t>Corrections required</w:t>
      </w:r>
      <w:bookmarkEnd w:id="1"/>
      <w:bookmarkEnd w:id="2"/>
      <w:bookmarkEnd w:id="3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4" w:name="_Toc54186269"/>
      <w:bookmarkStart w:id="5" w:name="_Toc61363418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r>
        <w:rPr>
          <w:rFonts w:cs="Arial"/>
          <w:color w:val="000000"/>
          <w:lang w:eastAsia="en-GB"/>
        </w:rPr>
        <w:t>Change 1</w:t>
      </w:r>
      <w:bookmarkEnd w:id="4"/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bookmarkEnd w:id="7"/>
          <w:bookmarkEnd w:id="8"/>
          <w:bookmarkEnd w:id="9"/>
          <w:bookmarkEnd w:id="10"/>
          <w:bookmarkEnd w:id="11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7AFCDC7E" w:rsidR="00235975" w:rsidRPr="00CF18A2" w:rsidRDefault="002F3E79" w:rsidP="005939F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2F3E79">
              <w:rPr>
                <w:rFonts w:ascii="Arial" w:hAnsi="Arial" w:cs="Arial"/>
                <w:lang w:eastAsia="en-GB"/>
              </w:rPr>
              <w:t>f_NG_GetDNN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7A17A056" w:rsidR="00235975" w:rsidRPr="00C91E2F" w:rsidRDefault="005939CC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DNN is an optional parameter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 (for PDU ESTABLISHMENT REQUEST). Current implementation of function </w:t>
            </w:r>
            <w:proofErr w:type="spellStart"/>
            <w:r w:rsidRPr="007A6714">
              <w:rPr>
                <w:rFonts w:cs="Arial"/>
                <w:lang w:eastAsia="en-GB"/>
              </w:rPr>
              <w:t>f_NG_GetDNN</w:t>
            </w:r>
            <w:proofErr w:type="spellEnd"/>
            <w:r>
              <w:rPr>
                <w:rFonts w:cs="Arial"/>
                <w:lang w:eastAsia="en-GB"/>
              </w:rPr>
              <w:t xml:space="preserve"> cause a run-time error when UEs don’t include IE DNN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1C8D343C" w:rsidR="005939CC" w:rsidRPr="00C91E2F" w:rsidRDefault="005939CC" w:rsidP="005939C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to use DNN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include IE DNN 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C7D5986" w:rsidR="005939CC" w:rsidRPr="00C91E2F" w:rsidRDefault="005939CC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F3E79">
              <w:rPr>
                <w:rFonts w:ascii="Arial" w:hAnsi="Arial" w:cs="Arial"/>
                <w:lang w:eastAsia="en-GB"/>
              </w:rPr>
              <w:t>NG_NASTemplateFunctions.ttcn</w:t>
            </w:r>
            <w:proofErr w:type="spellEnd"/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2AA3FBF1" w:rsidR="005939CC" w:rsidRPr="0089391C" w:rsidRDefault="0089391C" w:rsidP="005939CC">
            <w:pPr>
              <w:rPr>
                <w:rFonts w:ascii="Arial" w:hAnsi="Arial"/>
                <w:highlight w:val="cyan"/>
                <w:lang w:eastAsia="zh-CN"/>
              </w:rPr>
            </w:pPr>
            <w:r w:rsidRPr="0089391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8F927C2" w14:textId="77777777" w:rsidR="004E518C" w:rsidRPr="004E518C" w:rsidRDefault="00F47884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E518C" w:rsidRPr="004E518C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f_NG_GetDNN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>,</w:t>
            </w:r>
          </w:p>
          <w:p w14:paraId="497707F4" w14:textId="77777777" w:rsidR="004E518C" w:rsidRPr="00E1190D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               </w:t>
            </w:r>
            <w:r w:rsidRPr="00E1190D">
              <w:rPr>
                <w:rFonts w:ascii="Courier New" w:hAnsi="Courier New" w:cs="Courier New"/>
                <w:lang w:val="de-DE" w:eastAsia="de-DE"/>
              </w:rPr>
              <w:t>PDU_PDN_DNN_Type p_PDUType,</w:t>
            </w:r>
          </w:p>
          <w:p w14:paraId="76790A9B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90D">
              <w:rPr>
                <w:rFonts w:ascii="Courier New" w:hAnsi="Courier New" w:cs="Courier New"/>
                <w:lang w:val="de-DE" w:eastAsia="de-DE"/>
              </w:rPr>
              <w:t xml:space="preserve">                       </w:t>
            </w:r>
            <w:r w:rsidRPr="004E518C">
              <w:rPr>
                <w:rFonts w:ascii="Courier New" w:hAnsi="Courier New" w:cs="Courier New"/>
                <w:lang w:eastAsia="de-DE"/>
              </w:rPr>
              <w:t xml:space="preserve">template (omit) DNN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return template (value) DNN</w:t>
            </w:r>
          </w:p>
          <w:p w14:paraId="1C98DCE3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F5EBE9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:= ''O;</w:t>
            </w:r>
          </w:p>
          <w:p w14:paraId="60C3782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E6732C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p_PDUType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{</w:t>
            </w:r>
          </w:p>
          <w:p w14:paraId="34DD3F7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case(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{</w:t>
            </w:r>
          </w:p>
          <w:p w14:paraId="26D99CD1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// This must have been equal to the value sent, so just return this value</w:t>
            </w:r>
          </w:p>
          <w:p w14:paraId="0561C1D1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      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valueof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p_DNN.dnnValue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25511C5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49777CC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case(IMS_DNN) {</w:t>
            </w:r>
          </w:p>
          <w:p w14:paraId="21DBC705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f_NG_GetDNNForIMS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);</w:t>
            </w:r>
          </w:p>
          <w:p w14:paraId="076ED29A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19211DF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C46D22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);</w:t>
            </w:r>
          </w:p>
          <w:p w14:paraId="13252FD7" w14:textId="599B7203" w:rsidR="004E518C" w:rsidRPr="00CA4CF2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05BF3D" w14:textId="28FDEB9E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2" w:name="OLE_LINK5"/>
      <w:bookmarkStart w:id="13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2"/>
          <w:bookmarkEnd w:id="13"/>
          <w:p w14:paraId="3612733E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function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f_NG_GetDNN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NAS_PlmnId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p_PLMN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,</w:t>
            </w:r>
          </w:p>
          <w:p w14:paraId="7CDBEAE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                 </w:t>
            </w:r>
            <w:r w:rsidRPr="00AD3E21">
              <w:rPr>
                <w:rFonts w:ascii="Courier New" w:hAnsi="Courier New" w:cs="Courier New"/>
                <w:lang w:val="de-DE" w:eastAsia="en-GB"/>
              </w:rPr>
              <w:t>PDU_PDN_DNN_Type p_PDUType,</w:t>
            </w:r>
          </w:p>
          <w:p w14:paraId="1BCFE13C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val="de-DE" w:eastAsia="en-GB"/>
              </w:rPr>
              <w:t xml:space="preserve">                       </w:t>
            </w:r>
            <w:r w:rsidRPr="00AD3E21">
              <w:rPr>
                <w:rFonts w:ascii="Courier New" w:hAnsi="Courier New" w:cs="Courier New"/>
                <w:lang w:eastAsia="en-GB"/>
              </w:rPr>
              <w:t xml:space="preserve">template (omit) DNN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p_DNN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 return template (value) DNN</w:t>
            </w:r>
          </w:p>
          <w:p w14:paraId="1100868D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5C369B33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octetstring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:= ''O;</w:t>
            </w:r>
          </w:p>
          <w:p w14:paraId="35ECD46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99D94AA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select (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p_PDUType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 {</w:t>
            </w:r>
          </w:p>
          <w:p w14:paraId="0D5D1367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</w:t>
            </w: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case(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Internet_DNN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) {</w:t>
            </w:r>
          </w:p>
          <w:p w14:paraId="46BE217F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// This must have been equal to the value sent, so just return this value</w:t>
            </w:r>
          </w:p>
          <w:p w14:paraId="0717DF21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:= 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f_DomainName_Encode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pc_APN_ID_Internet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);//WA#R&amp;S</w:t>
            </w:r>
          </w:p>
          <w:p w14:paraId="39D7AE3C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}</w:t>
            </w:r>
          </w:p>
          <w:p w14:paraId="224404F2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case(IMS_DNN) {</w:t>
            </w:r>
          </w:p>
          <w:p w14:paraId="267E86E4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f_NG_GetDNNForIMS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p_PLMN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);</w:t>
            </w:r>
          </w:p>
          <w:p w14:paraId="5F099D8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EED8044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85E6EF8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return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cs_DNN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(-,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);</w:t>
            </w:r>
          </w:p>
          <w:p w14:paraId="4D63D09F" w14:textId="69D3F7C2" w:rsidR="00F47884" w:rsidRPr="00CA4CF2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99CD6" w14:textId="77777777" w:rsidR="00803AE0" w:rsidRDefault="00803AE0">
      <w:r>
        <w:separator/>
      </w:r>
    </w:p>
  </w:endnote>
  <w:endnote w:type="continuationSeparator" w:id="0">
    <w:p w14:paraId="74B3C08A" w14:textId="77777777" w:rsidR="00803AE0" w:rsidRDefault="0080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63CC5" w14:textId="77777777" w:rsidR="00803AE0" w:rsidRDefault="00803AE0">
      <w:r>
        <w:separator/>
      </w:r>
    </w:p>
  </w:footnote>
  <w:footnote w:type="continuationSeparator" w:id="0">
    <w:p w14:paraId="012E6E33" w14:textId="77777777" w:rsidR="00803AE0" w:rsidRDefault="0080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85AC5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42F1"/>
    <w:rsid w:val="004B75B7"/>
    <w:rsid w:val="004E518C"/>
    <w:rsid w:val="0051580D"/>
    <w:rsid w:val="00547111"/>
    <w:rsid w:val="00592D74"/>
    <w:rsid w:val="005939CC"/>
    <w:rsid w:val="005E2C4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F7259"/>
    <w:rsid w:val="00803AE0"/>
    <w:rsid w:val="008040A8"/>
    <w:rsid w:val="008279FA"/>
    <w:rsid w:val="008535B7"/>
    <w:rsid w:val="008626E7"/>
    <w:rsid w:val="00870EE7"/>
    <w:rsid w:val="008863B9"/>
    <w:rsid w:val="0089391C"/>
    <w:rsid w:val="0089659C"/>
    <w:rsid w:val="008A45A6"/>
    <w:rsid w:val="008C3555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3E21"/>
    <w:rsid w:val="00B258BB"/>
    <w:rsid w:val="00B67B97"/>
    <w:rsid w:val="00B72442"/>
    <w:rsid w:val="00B968C8"/>
    <w:rsid w:val="00BA3EC5"/>
    <w:rsid w:val="00BA51D9"/>
    <w:rsid w:val="00BB5DFC"/>
    <w:rsid w:val="00BD279D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A94FE-755A-49E3-84B1-9C8181AC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1900-01-01T00:00:00Z</cp:lastPrinted>
  <dcterms:created xsi:type="dcterms:W3CDTF">2021-01-25T16:13:00Z</dcterms:created>
  <dcterms:modified xsi:type="dcterms:W3CDTF">2021-01-25T16:13:00Z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