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47E055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667B7">
        <w:rPr>
          <w:b/>
          <w:i/>
          <w:noProof/>
          <w:sz w:val="28"/>
        </w:rPr>
        <w:t>9</w:t>
      </w:r>
      <w:r w:rsidR="00E81ED2">
        <w:rPr>
          <w:b/>
          <w:i/>
          <w:noProof/>
          <w:sz w:val="28"/>
        </w:rPr>
        <w:t>3</w:t>
      </w:r>
    </w:p>
    <w:p w14:paraId="5D6FC58C" w14:textId="307A0302" w:rsidR="001A09A3" w:rsidRDefault="0053671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58BF8A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E81ED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E94EBC" w:rsidR="001E41F3" w:rsidRDefault="00E81ED2" w:rsidP="00715499">
            <w:pPr>
              <w:pStyle w:val="CRCoverPage"/>
              <w:spacing w:after="0"/>
            </w:pPr>
            <w:bookmarkStart w:id="1" w:name="_Hlk61530534"/>
            <w:r w:rsidRPr="00E81ED2">
              <w:t>Correction</w:t>
            </w:r>
            <w:r w:rsidR="005E6EDF">
              <w:t>s</w:t>
            </w:r>
            <w:r w:rsidRPr="00E81ED2">
              <w:t xml:space="preserve"> to NR RLC test case 7.1.2.3.5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C3857" w14:textId="220A02E9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At step 1A TTCN should transmit the W+1th PDU, not the entire list</w:t>
            </w:r>
          </w:p>
          <w:p w14:paraId="07F13BFF" w14:textId="77777777" w:rsidR="005E6EDF" w:rsidRDefault="005E6EDF" w:rsidP="005E6ED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7D03CFA7" w14:textId="77777777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In the loop at step1 the timing v_TimingDL be calculated after the RLC SDU is sent (not  before)</w:t>
            </w:r>
          </w:p>
          <w:p w14:paraId="1642298A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31BE7E0E" w14:textId="77777777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The timing of sending w+1 RLC PDU is handled by v_ (adding 20*p_InnerLoop to current time). SlotOffset is not required.</w:t>
            </w:r>
          </w:p>
          <w:p w14:paraId="73F6BDB8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57710C15" w14:textId="7F747521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Redundant assigments of  v_DataPerSlotArray, TimingDL and v_DataPerSlotList</w:t>
            </w:r>
          </w:p>
          <w:p w14:paraId="26E96729" w14:textId="5BD9257E" w:rsidR="005E6EDF" w:rsidRDefault="005E6EDF" w:rsidP="005E6ED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5CC9551D" w14:textId="3EC0FFD4" w:rsidR="00BE3383" w:rsidRDefault="00BE3383" w:rsidP="005E6ED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0A897" w14:textId="77777777" w:rsidR="005E6EDF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Transmit v_DataPerSlotList[0] at step 1A</w:t>
            </w:r>
          </w:p>
          <w:p w14:paraId="1A5D5A05" w14:textId="77777777" w:rsidR="005E6EDF" w:rsidRDefault="005E6EDF" w:rsidP="005E6EDF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6C4405F6" w14:textId="77777777" w:rsidR="005E6EDF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Move caclualtion ofv_TimingDL</w:t>
            </w:r>
          </w:p>
          <w:p w14:paraId="08A5989F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500DD33E" w14:textId="77777777" w:rsidR="005E6EDF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the SlotOffset of the w+1st DRB 0.</w:t>
            </w:r>
          </w:p>
          <w:p w14:paraId="3D6DD22E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171ADF2A" w14:textId="2287D547" w:rsidR="00BE3383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Remove some redundant assignments.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A45EEEE" w:rsidR="001E41F3" w:rsidRDefault="00E81ED2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7.1.2.3.5</w:t>
            </w:r>
            <w:r w:rsidR="0003021B">
              <w:rPr>
                <w:noProof/>
              </w:rPr>
              <w:t>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A689796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498C4762" w14:textId="259B580A" w:rsidR="00E81ED2" w:rsidRDefault="00E81ED2" w:rsidP="00E81ED2"/>
    <w:p w14:paraId="46165611" w14:textId="77777777" w:rsidR="00E81ED2" w:rsidRDefault="00E81ED2" w:rsidP="00E81E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1ED2" w14:paraId="4862ED4A" w14:textId="77777777" w:rsidTr="0086286C">
        <w:trPr>
          <w:trHeight w:val="447"/>
        </w:trPr>
        <w:tc>
          <w:tcPr>
            <w:tcW w:w="1985" w:type="dxa"/>
          </w:tcPr>
          <w:p w14:paraId="61F0982D" w14:textId="77777777" w:rsidR="00E81ED2" w:rsidRDefault="00E81ED2" w:rsidP="008628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60AD38E" w14:textId="024F1614" w:rsidR="00E81ED2" w:rsidRDefault="00E81ED2" w:rsidP="0086286C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fl_TC_7_1_2_3_5and5a</w:t>
            </w:r>
            <w:r>
              <w:rPr>
                <w:rFonts w:eastAsia="SimSun" w:hint="eastAsia"/>
                <w:lang w:val="en-US" w:eastAsia="zh-CN"/>
              </w:rPr>
              <w:t>(.)</w:t>
            </w:r>
          </w:p>
        </w:tc>
      </w:tr>
      <w:tr w:rsidR="00E81ED2" w14:paraId="08D376E3" w14:textId="77777777" w:rsidTr="0086286C">
        <w:trPr>
          <w:trHeight w:val="452"/>
        </w:trPr>
        <w:tc>
          <w:tcPr>
            <w:tcW w:w="1985" w:type="dxa"/>
          </w:tcPr>
          <w:p w14:paraId="16360FA5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618ED5" w14:textId="77777777" w:rsidR="00311EE5" w:rsidRDefault="007146D3" w:rsidP="0086286C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At step 1A TTCN should transmit the W+1th PDU, not the entire list</w:t>
            </w:r>
          </w:p>
          <w:p w14:paraId="6D3399F7" w14:textId="77777777" w:rsidR="00311EE5" w:rsidRDefault="00311EE5" w:rsidP="00311EE5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3476B407" w14:textId="4462D30D" w:rsidR="00311EE5" w:rsidRDefault="00E81ED2" w:rsidP="00311EE5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In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the loop at 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step1 the timing </w:t>
            </w: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v_TimingDL</w:t>
            </w:r>
            <w:proofErr w:type="spell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be calculated after the RLC SDU is sent (</w:t>
            </w:r>
            <w:proofErr w:type="gramStart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not  before</w:t>
            </w:r>
            <w:proofErr w:type="gramEnd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)</w:t>
            </w:r>
          </w:p>
          <w:p w14:paraId="1E477B5B" w14:textId="77777777" w:rsidR="005D5EA0" w:rsidRPr="005D5EA0" w:rsidRDefault="005D5EA0" w:rsidP="005D5EA0">
            <w:pPr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287F827D" w14:textId="77777777" w:rsidR="00311EE5" w:rsidRDefault="00E81ED2" w:rsidP="00311EE5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The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timing of sending 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w+1 RLC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PDU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is handled by v_ (adding 20*</w:t>
            </w:r>
            <w:proofErr w:type="spellStart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p_InnerLoop</w:t>
            </w:r>
            <w:proofErr w:type="spellEnd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to current time). </w:t>
            </w:r>
            <w:proofErr w:type="spellStart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SlotOffset</w:t>
            </w:r>
            <w:proofErr w:type="spellEnd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is not required.</w:t>
            </w:r>
          </w:p>
          <w:p w14:paraId="3EBDAF1B" w14:textId="77777777" w:rsidR="00311EE5" w:rsidRPr="00311EE5" w:rsidRDefault="00311EE5" w:rsidP="00311EE5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779E23E1" w14:textId="4E5831E8" w:rsidR="00E81ED2" w:rsidRPr="00311EE5" w:rsidRDefault="007146D3" w:rsidP="00311EE5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Redundant </w:t>
            </w: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assigments</w:t>
            </w:r>
            <w:proofErr w:type="spell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gram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of  </w:t>
            </w: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</w:t>
            </w:r>
            <w:proofErr w:type="gram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_DataPerSlotArray</w:t>
            </w:r>
            <w:proofErr w:type="spellEnd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,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TimingDL</w:t>
            </w:r>
            <w:proofErr w:type="spellEnd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and </w:t>
            </w:r>
            <w:proofErr w:type="spellStart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v_DataPerSlotList</w:t>
            </w:r>
            <w:proofErr w:type="spellEnd"/>
          </w:p>
        </w:tc>
      </w:tr>
      <w:tr w:rsidR="00E81ED2" w14:paraId="42874D46" w14:textId="77777777" w:rsidTr="0086286C">
        <w:trPr>
          <w:trHeight w:val="1359"/>
        </w:trPr>
        <w:tc>
          <w:tcPr>
            <w:tcW w:w="1985" w:type="dxa"/>
          </w:tcPr>
          <w:p w14:paraId="33849797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D0DE82" w14:textId="77777777" w:rsidR="005D5EA0" w:rsidRPr="005D5EA0" w:rsidRDefault="007146D3" w:rsidP="005D5EA0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Transmit</w:t>
            </w:r>
            <w:r w:rsidR="00E81ED2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="00E81ED2" w:rsidRPr="00311EE5">
              <w:rPr>
                <w:rStyle w:val="HTMLCode"/>
                <w:rFonts w:ascii="Arial" w:eastAsia="SimSun" w:hAnsi="Arial" w:cs="Arial"/>
              </w:rPr>
              <w:t>v_</w:t>
            </w:r>
            <w:proofErr w:type="gramStart"/>
            <w:r w:rsidR="00E81ED2" w:rsidRPr="00311EE5">
              <w:rPr>
                <w:rStyle w:val="HTMLCode"/>
                <w:rFonts w:ascii="Arial" w:eastAsia="SimSun" w:hAnsi="Arial" w:cs="Arial"/>
              </w:rPr>
              <w:t>DataPerSlotList</w:t>
            </w:r>
            <w:proofErr w:type="spellEnd"/>
            <w:r w:rsidR="00E81ED2" w:rsidRPr="00311EE5">
              <w:rPr>
                <w:rStyle w:val="HTMLCode"/>
                <w:rFonts w:ascii="Arial" w:eastAsia="SimSun" w:hAnsi="Arial" w:cs="Arial"/>
              </w:rPr>
              <w:t>[</w:t>
            </w:r>
            <w:proofErr w:type="gramEnd"/>
            <w:r w:rsidR="00E81ED2" w:rsidRPr="00311EE5">
              <w:rPr>
                <w:rStyle w:val="HTMLCode"/>
                <w:rFonts w:ascii="Arial" w:eastAsia="SimSun" w:hAnsi="Arial" w:cs="Arial"/>
              </w:rPr>
              <w:t>0]</w:t>
            </w:r>
            <w:r w:rsidRPr="00311EE5">
              <w:rPr>
                <w:rStyle w:val="HTMLCode"/>
                <w:rFonts w:ascii="Arial" w:eastAsia="SimSun" w:hAnsi="Arial" w:cs="Arial"/>
              </w:rPr>
              <w:t xml:space="preserve"> at step 1A</w:t>
            </w:r>
          </w:p>
          <w:p w14:paraId="7D7104F9" w14:textId="77777777" w:rsidR="005D5EA0" w:rsidRPr="005D5EA0" w:rsidRDefault="005D5EA0" w:rsidP="005D5EA0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667286D5" w14:textId="77777777" w:rsidR="005D5EA0" w:rsidRDefault="007146D3" w:rsidP="0086286C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Move </w:t>
            </w: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caclualtion</w:t>
            </w:r>
            <w:proofErr w:type="spellEnd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of</w:t>
            </w:r>
            <w:r w:rsidR="00E81ED2"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v_TimingDL</w:t>
            </w:r>
            <w:proofErr w:type="spellEnd"/>
          </w:p>
          <w:p w14:paraId="52AB8832" w14:textId="77777777" w:rsidR="005D5EA0" w:rsidRDefault="005D5EA0" w:rsidP="005D5EA0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54BD0E86" w14:textId="77777777" w:rsidR="005D5EA0" w:rsidRPr="005D5EA0" w:rsidRDefault="00E81ED2" w:rsidP="0086286C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Change the </w:t>
            </w: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SlotOffset</w:t>
            </w:r>
            <w:proofErr w:type="spellEnd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of the w+1st DRB </w:t>
            </w:r>
            <w:r w:rsidRPr="005D5EA0"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  <w:t>0.</w:t>
            </w:r>
          </w:p>
          <w:p w14:paraId="73E31347" w14:textId="77777777" w:rsidR="005D5EA0" w:rsidRDefault="005D5EA0" w:rsidP="005D5EA0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68593D08" w14:textId="709CA495" w:rsidR="00E81ED2" w:rsidRPr="005D5EA0" w:rsidRDefault="005D5EA0" w:rsidP="0086286C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>
              <w:rPr>
                <w:rStyle w:val="HTMLCode"/>
                <w:rFonts w:ascii="Arial" w:eastAsia="SimSun" w:hAnsi="Arial" w:cs="Arial"/>
                <w:lang w:val="en-US" w:eastAsia="zh-CN"/>
              </w:rPr>
              <w:t>Remove some redundant assignments</w:t>
            </w:r>
            <w:r w:rsidR="00E81ED2"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.</w:t>
            </w:r>
          </w:p>
        </w:tc>
      </w:tr>
      <w:tr w:rsidR="00E81ED2" w14:paraId="10D5E001" w14:textId="77777777" w:rsidTr="0086286C">
        <w:tc>
          <w:tcPr>
            <w:tcW w:w="1985" w:type="dxa"/>
          </w:tcPr>
          <w:p w14:paraId="5BAC4973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B8AA481" w14:textId="77777777" w:rsidR="00E81ED2" w:rsidRDefault="00E81ED2" w:rsidP="0086286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/>
                <w:lang w:val="en-US"/>
              </w:rPr>
              <w:t>RLC_TC_Common_NR</w:t>
            </w:r>
            <w:proofErr w:type="spellEnd"/>
          </w:p>
        </w:tc>
      </w:tr>
      <w:tr w:rsidR="00E81ED2" w14:paraId="7AEDFC53" w14:textId="77777777" w:rsidTr="0086286C">
        <w:tc>
          <w:tcPr>
            <w:tcW w:w="1985" w:type="dxa"/>
          </w:tcPr>
          <w:p w14:paraId="77FF32A5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A30A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DEB7277" w14:textId="77777777" w:rsidR="00E81ED2" w:rsidRDefault="005A30AD" w:rsidP="005A30AD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2C1A4277" w14:textId="77777777" w:rsidR="005A30AD" w:rsidRDefault="005A30AD" w:rsidP="005A30AD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3C2CC471" w14:textId="77777777" w:rsidR="005A30AD" w:rsidRDefault="005A30AD" w:rsidP="005A30AD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1446CB32" w14:textId="60629F14" w:rsidR="005A30AD" w:rsidRPr="005A30AD" w:rsidRDefault="005A30AD" w:rsidP="005A30AD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6F60114" w14:textId="77777777" w:rsidR="00E81ED2" w:rsidRDefault="00E81ED2" w:rsidP="00E81ED2">
      <w:pPr>
        <w:rPr>
          <w:lang w:val="en-US"/>
        </w:rPr>
      </w:pPr>
    </w:p>
    <w:p w14:paraId="769418BB" w14:textId="77777777" w:rsidR="00E81ED2" w:rsidRDefault="00E81ED2" w:rsidP="00E81ED2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1ED2" w14:paraId="203C62E1" w14:textId="77777777" w:rsidTr="0086286C">
        <w:tc>
          <w:tcPr>
            <w:tcW w:w="9855" w:type="dxa"/>
          </w:tcPr>
          <w:p w14:paraId="0100F3D9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function fl_TC_7_1_2_3_5and5</w:t>
            </w:r>
            <w:proofErr w:type="gram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a(</w:t>
            </w:r>
            <w:proofErr w:type="spellStart"/>
            <w:proofErr w:type="gram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NR_RLC_SS_State_Type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p_RLC_Rec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,</w:t>
            </w:r>
          </w:p>
          <w:p w14:paraId="1C978A40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                             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DRB_Identity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p_NR_DRB_Id,</w:t>
            </w:r>
          </w:p>
          <w:p w14:paraId="7C9F787D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                              integer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p_OuterLoop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,</w:t>
            </w:r>
          </w:p>
          <w:p w14:paraId="0CDE4471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                              integer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p_InnerLoop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) runs on NR_BASE_PTC</w:t>
            </w:r>
          </w:p>
          <w:p w14:paraId="1652D8F6" w14:textId="77777777" w:rsidR="005D5EA0" w:rsidRPr="005D5EA0" w:rsidRDefault="005D5EA0" w:rsidP="005D5EA0">
            <w:pPr>
              <w:rPr>
                <w:rStyle w:val="HTMLCode"/>
                <w:rFonts w:eastAsia="SimSun"/>
                <w:bCs/>
                <w:sz w:val="24"/>
                <w:szCs w:val="24"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{</w:t>
            </w:r>
            <w:r w:rsidRPr="005D5EA0">
              <w:rPr>
                <w:rStyle w:val="HTMLCode"/>
                <w:rFonts w:eastAsia="SimSun"/>
                <w:bCs/>
                <w:sz w:val="24"/>
                <w:szCs w:val="24"/>
                <w:lang w:val="en-US" w:eastAsia="de-DE"/>
              </w:rPr>
              <w:t xml:space="preserve"> </w:t>
            </w:r>
          </w:p>
          <w:p w14:paraId="1EC964DF" w14:textId="77777777" w:rsidR="005D5EA0" w:rsidRDefault="005D5EA0" w:rsidP="005D5EA0">
            <w:pPr>
              <w:rPr>
                <w:rStyle w:val="HTMLCode"/>
                <w:rFonts w:eastAsia="SimSun"/>
                <w:b/>
                <w:sz w:val="24"/>
                <w:szCs w:val="24"/>
                <w:lang w:eastAsia="de-DE"/>
              </w:rPr>
            </w:pPr>
            <w:r>
              <w:rPr>
                <w:rStyle w:val="HTMLCode"/>
                <w:rFonts w:eastAsia="SimSun"/>
                <w:b/>
                <w:sz w:val="24"/>
                <w:szCs w:val="24"/>
                <w:lang w:eastAsia="de-DE"/>
              </w:rPr>
              <w:t>…………</w:t>
            </w:r>
          </w:p>
          <w:p w14:paraId="6577D215" w14:textId="06D46F95" w:rsidR="00E81ED2" w:rsidRPr="005D5EA0" w:rsidRDefault="00E81ED2" w:rsidP="005D5EA0">
            <w:pPr>
              <w:rPr>
                <w:rStyle w:val="HTMLCode"/>
                <w:rFonts w:eastAsia="SimSun"/>
                <w:b/>
                <w:sz w:val="24"/>
                <w:szCs w:val="24"/>
                <w:lang w:eastAsia="de-DE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 generate 1 more RLC SDU for transmission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fl_NR_GenerateRLC_AM_SDUs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v_RLC_SDUsize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f_NR_RLC_Get_AMD_FullSDU_TX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v_Poll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[0]);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[0]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cs_NR_DRB_DataPerSlotList_DL_SingleAmdPdu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v_SlotsNumber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* 20 *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-,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 :=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 // save W+1st RLC SDU @sic R5s201490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EXCEPTION: The SS is configured for step 1 500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in advance. The transmissions are performed every second radio frame.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Step 2 is started 100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after the first DL AMD PDU has been transmitted in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500);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In the following steps the SS transmits 1 UL grant in every second radio frame to enable the UE to return each received AMD PDU in one looped back AMD PDU.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Step 2 executed before step 1 to ensure the UL grant is configured in time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EXCEPTION: Step 1 shall be repeated from j=0 to j=FLOOR((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Maximum_RLC_SN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/iteration size).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The SS transmits several RLC PDUs in a RLC PDU List, the number of RLC PDUs sent is defined by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iteration_size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Each RLC Data PDU contains one RLC SDU. The SS transmits an AMD PDU containing a SDU to the UE.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for (j := 0; j &lt;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p_OuterLoop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 j:= j + 1)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v_DataPerSlotArray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[j];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20*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p_InnerLoop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v_DataPerSlotArray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[j]));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1A"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The SS transmits one RLC PDU in the slot following the transmissions of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[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]; // get W+1st RLC SDU @sic R5s201490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2C3DE8E6" w14:textId="77777777" w:rsidR="00E81ED2" w:rsidRDefault="005D5EA0" w:rsidP="0086286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……………………..</w:t>
            </w:r>
          </w:p>
          <w:p w14:paraId="40C35262" w14:textId="5E1C81B7" w:rsidR="005D5EA0" w:rsidRDefault="005D5EA0" w:rsidP="0086286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}</w:t>
            </w:r>
          </w:p>
        </w:tc>
      </w:tr>
    </w:tbl>
    <w:p w14:paraId="47AA0D15" w14:textId="77777777" w:rsidR="00E81ED2" w:rsidRDefault="00E81ED2" w:rsidP="00E81ED2">
      <w:pPr>
        <w:rPr>
          <w:lang w:val="en-US"/>
        </w:rPr>
      </w:pPr>
    </w:p>
    <w:p w14:paraId="61C4B312" w14:textId="77777777" w:rsidR="00E81ED2" w:rsidRDefault="00E81ED2" w:rsidP="00E81ED2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1ED2" w14:paraId="45EA9E19" w14:textId="77777777" w:rsidTr="0086286C">
        <w:tc>
          <w:tcPr>
            <w:tcW w:w="9855" w:type="dxa"/>
          </w:tcPr>
          <w:p w14:paraId="23F8D8BA" w14:textId="77777777" w:rsidR="005D5EA0" w:rsidRDefault="005D5EA0" w:rsidP="0086286C">
            <w:pPr>
              <w:rPr>
                <w:rFonts w:ascii="Courier New" w:hAnsi="Courier New" w:cs="Courier New"/>
                <w:b/>
                <w:lang w:val="en-US" w:eastAsia="de-DE"/>
              </w:rPr>
            </w:pPr>
          </w:p>
          <w:p w14:paraId="3423CDC4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fl_TC_7_1_2_3_5and5</w:t>
            </w:r>
            <w:proofErr w:type="gram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a(</w:t>
            </w:r>
            <w:proofErr w:type="spellStart"/>
            <w:proofErr w:type="gram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NR_RLC_SS_State_Type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</w:p>
          <w:p w14:paraId="5C99BA48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                           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DRB_Identity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p_NR_DRB_Id,</w:t>
            </w:r>
          </w:p>
          <w:p w14:paraId="108C5372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                            integer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p_OuterLoop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</w:p>
          <w:p w14:paraId="7269F67B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                            integer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p_InnerLoop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NR_BASE_PTC</w:t>
            </w:r>
          </w:p>
          <w:p w14:paraId="1FFB548E" w14:textId="386DA16B" w:rsid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{</w:t>
            </w:r>
          </w:p>
          <w:p w14:paraId="60D65CA3" w14:textId="275E31B1" w:rsid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…………………………………</w:t>
            </w:r>
          </w:p>
          <w:p w14:paraId="63A50B7F" w14:textId="77777777" w:rsid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</w:p>
          <w:p w14:paraId="4B3432F7" w14:textId="2E996300" w:rsidR="00E81ED2" w:rsidRDefault="00E81ED2" w:rsidP="0086286C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 generate 1 more RLC SDU for transmission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fl_NR_GenerateRLC_AM_SDUs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v_RLC_SDUsize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f_NR_RLC_Get_AMD_FullSDU_TX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v_Poll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[0]);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[0]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cs_NR_DRB_DataPerSlotList_DL_SingleAmdPdu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-,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R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 xml:space="preserve">EMOVED </w:t>
            </w:r>
            <w:proofErr w:type="spellStart"/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>v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; // save W+1st RLC SDU @sic R5s201490 sic@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EXCEPTION: The SS is configured for step 1 500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in advance. The transmissions are performed every second radio frame.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Step 2 is started 100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after the first DL AMD PDU has been transmitted in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500);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In the following steps the SS transmits 1 UL grant in every second radio frame to enable the UE to return each received AMD PDU in one looped back AMD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PDU.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Step 2 executed before step 1 to ensure the UL grant is configured in time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EXCEPTION: Step 1 shall be repeated from j=0 to j=FLOOR((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Maximum_RLC_SN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/iteration size).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The SS transmits several RLC PDUs in a RLC PDU List, the number of RLC PDUs sent is defined by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iteration_size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Each RLC Data PDU contains one RLC SDU. The SS transmits an AMD PDU containing a SDU to the UE.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for (j := 0; j &lt;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p_OuterLoop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 j:= j + 1)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RE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M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 xml:space="preserve">OVED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[j];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M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>OVED</w:t>
            </w:r>
            <w:r w:rsidRPr="008C7320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v_DataPerSlotArray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[j]));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1A"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The SS transmits one RLC PDU in the slot following the transmissions of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REMOVED</w:t>
            </w:r>
            <w:r w:rsidRPr="008C7320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</w:t>
            </w:r>
            <w:bookmarkStart w:id="9" w:name="_Hlk61524457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REMOVED</w:t>
            </w:r>
            <w:r w:rsidRPr="008C7320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bookmarkEnd w:id="9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[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]; // get W+1st RLC SDU @sic R5s201490 sic@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[0]}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 w:rsidR="00C37974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</w:p>
          <w:p w14:paraId="0AE524B9" w14:textId="77777777" w:rsidR="00E81ED2" w:rsidRDefault="008C7320" w:rsidP="0086286C">
            <w:pPr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>……………………………………</w:t>
            </w:r>
          </w:p>
          <w:p w14:paraId="2C940759" w14:textId="13BE84E2" w:rsidR="008C7320" w:rsidRPr="008C7320" w:rsidRDefault="008C7320" w:rsidP="0086286C">
            <w:pPr>
              <w:rPr>
                <w:rStyle w:val="HTMLCode"/>
                <w:rFonts w:ascii="SimSun" w:eastAsia="SimSun" w:hAnsi="SimSun" w:cs="SimSun"/>
                <w:bCs/>
                <w:sz w:val="24"/>
                <w:szCs w:val="24"/>
                <w:lang w:val="en-US" w:eastAsia="zh-CN"/>
              </w:rPr>
            </w:pPr>
            <w:r w:rsidRPr="008C7320">
              <w:rPr>
                <w:rFonts w:ascii="Courier New" w:hAnsi="Courier New" w:cs="Courier New"/>
                <w:bCs/>
                <w:lang w:eastAsia="de-DE"/>
              </w:rPr>
              <w:t>}</w:t>
            </w:r>
          </w:p>
        </w:tc>
      </w:tr>
    </w:tbl>
    <w:p w14:paraId="54C00AD5" w14:textId="77777777" w:rsidR="00E81ED2" w:rsidRDefault="00E81ED2" w:rsidP="00E81ED2"/>
    <w:p w14:paraId="538D3E84" w14:textId="77777777" w:rsidR="00E81ED2" w:rsidRPr="00E81ED2" w:rsidRDefault="00E81ED2" w:rsidP="00E81ED2"/>
    <w:sectPr w:rsidR="00E81ED2" w:rsidRPr="00E81E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0920A" w14:textId="77777777" w:rsidR="00E06D92" w:rsidRDefault="00E06D92">
      <w:r>
        <w:separator/>
      </w:r>
    </w:p>
  </w:endnote>
  <w:endnote w:type="continuationSeparator" w:id="0">
    <w:p w14:paraId="27BA1302" w14:textId="77777777" w:rsidR="00E06D92" w:rsidRDefault="00E0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CE641" w14:textId="77777777" w:rsidR="00E06D92" w:rsidRDefault="00E06D92">
      <w:r>
        <w:separator/>
      </w:r>
    </w:p>
  </w:footnote>
  <w:footnote w:type="continuationSeparator" w:id="0">
    <w:p w14:paraId="012CD37D" w14:textId="77777777" w:rsidR="00E06D92" w:rsidRDefault="00E06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2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CE204B"/>
    <w:multiLevelType w:val="hybridMultilevel"/>
    <w:tmpl w:val="6DA4B2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4164"/>
    <w:multiLevelType w:val="hybridMultilevel"/>
    <w:tmpl w:val="EF9CD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D2D20"/>
    <w:multiLevelType w:val="hybridMultilevel"/>
    <w:tmpl w:val="AB12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3"/>
  </w:num>
  <w:num w:numId="6">
    <w:abstractNumId w:val="2"/>
  </w:num>
  <w:num w:numId="7">
    <w:abstractNumId w:val="11"/>
  </w:num>
  <w:num w:numId="8">
    <w:abstractNumId w:val="17"/>
  </w:num>
  <w:num w:numId="9">
    <w:abstractNumId w:val="10"/>
  </w:num>
  <w:num w:numId="10">
    <w:abstractNumId w:val="9"/>
  </w:num>
  <w:num w:numId="11">
    <w:abstractNumId w:val="15"/>
  </w:num>
  <w:num w:numId="12">
    <w:abstractNumId w:val="12"/>
  </w:num>
  <w:num w:numId="13">
    <w:abstractNumId w:val="6"/>
  </w:num>
  <w:num w:numId="14">
    <w:abstractNumId w:val="20"/>
  </w:num>
  <w:num w:numId="15">
    <w:abstractNumId w:val="7"/>
  </w:num>
  <w:num w:numId="16">
    <w:abstractNumId w:val="14"/>
  </w:num>
  <w:num w:numId="17">
    <w:abstractNumId w:val="19"/>
  </w:num>
  <w:num w:numId="18">
    <w:abstractNumId w:val="0"/>
  </w:num>
  <w:num w:numId="19">
    <w:abstractNumId w:val="1"/>
  </w:num>
  <w:num w:numId="20">
    <w:abstractNumId w:val="16"/>
  </w:num>
  <w:num w:numId="21">
    <w:abstractNumId w:val="18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12F7D"/>
    <w:rsid w:val="004242F1"/>
    <w:rsid w:val="004942F6"/>
    <w:rsid w:val="00494D00"/>
    <w:rsid w:val="004B75B7"/>
    <w:rsid w:val="004C3318"/>
    <w:rsid w:val="004F2994"/>
    <w:rsid w:val="0051580D"/>
    <w:rsid w:val="0053671B"/>
    <w:rsid w:val="00547111"/>
    <w:rsid w:val="00555E70"/>
    <w:rsid w:val="00557065"/>
    <w:rsid w:val="00566776"/>
    <w:rsid w:val="00576B7D"/>
    <w:rsid w:val="00592D74"/>
    <w:rsid w:val="005A30AD"/>
    <w:rsid w:val="005D5EA0"/>
    <w:rsid w:val="005E2C44"/>
    <w:rsid w:val="005E6EDF"/>
    <w:rsid w:val="00600564"/>
    <w:rsid w:val="00621188"/>
    <w:rsid w:val="006257ED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517E7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C7320"/>
    <w:rsid w:val="008F3789"/>
    <w:rsid w:val="008F686C"/>
    <w:rsid w:val="009148DE"/>
    <w:rsid w:val="00937A5E"/>
    <w:rsid w:val="00941E30"/>
    <w:rsid w:val="0095216E"/>
    <w:rsid w:val="00952F40"/>
    <w:rsid w:val="0097133B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4755F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7974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06D92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68BF7-4446-47C4-9AD9-457DA30C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1169</Words>
  <Characters>7369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2021-01-16T19:45:00Z</dcterms:created>
  <dcterms:modified xsi:type="dcterms:W3CDTF">2021-01-16T20:14:00Z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