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1BE6B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24A0">
        <w:fldChar w:fldCharType="begin"/>
      </w:r>
      <w:r w:rsidR="00F924A0">
        <w:instrText xml:space="preserve"> DOCPROPERTY  Tdoc#  \* MERGEFORMAT </w:instrText>
      </w:r>
      <w:r w:rsidR="00F924A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2F2B50">
        <w:rPr>
          <w:b/>
          <w:i/>
          <w:noProof/>
          <w:sz w:val="28"/>
        </w:rPr>
        <w:t>4</w:t>
      </w:r>
      <w:r w:rsidR="00530CF8">
        <w:rPr>
          <w:b/>
          <w:i/>
          <w:noProof/>
          <w:sz w:val="28"/>
        </w:rPr>
        <w:t>4</w:t>
      </w:r>
      <w:r w:rsidR="00F924A0">
        <w:rPr>
          <w:b/>
          <w:i/>
          <w:noProof/>
          <w:sz w:val="28"/>
        </w:rPr>
        <w:fldChar w:fldCharType="end"/>
      </w:r>
    </w:p>
    <w:p w14:paraId="5D6FC58C" w14:textId="307A0302" w:rsidR="001A09A3" w:rsidRDefault="00F924A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5C19FF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2F2B5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346D90D" w:rsidR="001E41F3" w:rsidRPr="00410371" w:rsidRDefault="002C7B46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F09F54" w:rsidR="001E41F3" w:rsidRDefault="00530CF8" w:rsidP="00715499">
            <w:pPr>
              <w:pStyle w:val="CRCoverPage"/>
              <w:spacing w:after="0"/>
            </w:pPr>
            <w:r w:rsidRPr="00530CF8">
              <w:t>Correction for NR5GC RRC test case 8.1.3.3.2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DCC2C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7B4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D94D95" w:rsidR="001E41F3" w:rsidRPr="00530CF8" w:rsidRDefault="00530CF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30CF8">
              <w:rPr>
                <w:rFonts w:eastAsia="DengXian" w:cs="Arial"/>
                <w:lang w:eastAsia="zh-CN"/>
              </w:rPr>
              <w:t>Expected</w:t>
            </w:r>
            <w:r w:rsidRPr="00530CF8">
              <w:rPr>
                <w:rFonts w:cs="Arial"/>
              </w:rPr>
              <w:t xml:space="preserve"> </w:t>
            </w:r>
            <w:proofErr w:type="spellStart"/>
            <w:r w:rsidRPr="00530CF8">
              <w:rPr>
                <w:rFonts w:eastAsia="DengXian" w:cs="Arial"/>
                <w:lang w:eastAsia="zh-CN"/>
              </w:rPr>
              <w:t>MeasurementReport</w:t>
            </w:r>
            <w:proofErr w:type="spellEnd"/>
            <w:r w:rsidRPr="00530CF8">
              <w:rPr>
                <w:rFonts w:cs="Arial"/>
              </w:rPr>
              <w:t xml:space="preserve"> at step7 does not align with R5-204437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4523923" w:rsidR="001E41F3" w:rsidRDefault="00530CF8">
            <w:pPr>
              <w:pStyle w:val="CRCoverPage"/>
              <w:spacing w:after="0"/>
              <w:ind w:left="100"/>
              <w:rPr>
                <w:noProof/>
              </w:rPr>
            </w:pPr>
            <w:r w:rsidRPr="00530CF8">
              <w:rPr>
                <w:noProof/>
              </w:rPr>
              <w:t xml:space="preserve">Correct the expected </w:t>
            </w:r>
            <w:r w:rsidR="00213242">
              <w:rPr>
                <w:noProof/>
              </w:rPr>
              <w:t>measurement</w:t>
            </w:r>
            <w:r w:rsidRPr="00530CF8">
              <w:rPr>
                <w:noProof/>
              </w:rPr>
              <w:t xml:space="preserve"> quantity </w:t>
            </w:r>
            <w:r w:rsidR="00213242">
              <w:rPr>
                <w:noProof/>
              </w:rPr>
              <w:t>results</w:t>
            </w:r>
            <w:r w:rsidRPr="00530CF8">
              <w:rPr>
                <w:noProof/>
              </w:rPr>
              <w:t xml:space="preserve"> in MeasurementReport at step7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1EF35E" w:rsidR="001E41F3" w:rsidRDefault="00530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8.1.3.3.2.NR5GC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60934711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4B181A09" w14:textId="130F912A" w:rsidR="00530CF8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3471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236B2FCC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34713"/>
      <w:r w:rsidRPr="00854C55">
        <w:rPr>
          <w:b/>
        </w:rPr>
        <w:t>Corrections required</w:t>
      </w:r>
      <w:bookmarkEnd w:id="4"/>
      <w:bookmarkEnd w:id="5"/>
      <w:bookmarkEnd w:id="6"/>
    </w:p>
    <w:p w14:paraId="621565FF" w14:textId="69F6CD03" w:rsidR="00530CF8" w:rsidRDefault="00530CF8" w:rsidP="00530CF8"/>
    <w:p w14:paraId="4E2E4840" w14:textId="77777777" w:rsidR="00530CF8" w:rsidRDefault="00530CF8" w:rsidP="00530CF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lang w:val="pt-BR"/>
        </w:rPr>
      </w:pPr>
      <w:bookmarkStart w:id="7" w:name="_Toc30685521"/>
      <w:bookmarkStart w:id="8" w:name="_Toc60934714"/>
      <w:r>
        <w:rPr>
          <w:rFonts w:eastAsia="SimSun"/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0CF8" w14:paraId="0DDD4B31" w14:textId="77777777" w:rsidTr="009E1D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3E1" w14:textId="77777777" w:rsidR="00530CF8" w:rsidRDefault="00530CF8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C668" w14:textId="77777777" w:rsidR="00530CF8" w:rsidRDefault="00530CF8">
            <w:pPr>
              <w:spacing w:after="0"/>
            </w:pPr>
            <w:r>
              <w:t>f_TC_8_1_3_3_2_TestBody</w:t>
            </w:r>
          </w:p>
        </w:tc>
      </w:tr>
      <w:tr w:rsidR="00530CF8" w14:paraId="7F5C35E5" w14:textId="77777777" w:rsidTr="009E1D0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4E3F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09D" w14:textId="77777777" w:rsidR="00530CF8" w:rsidRDefault="00530CF8">
            <w:pPr>
              <w:rPr>
                <w:rFonts w:ascii="Arial" w:hAnsi="Arial" w:cs="Arial"/>
              </w:rPr>
            </w:pPr>
            <w:r>
              <w:rPr>
                <w:rFonts w:ascii="DengXian" w:eastAsia="DengXian" w:hAnsi="DengXian" w:cs="Arial" w:hint="eastAsia"/>
                <w:lang w:eastAsia="zh-CN"/>
              </w:rPr>
              <w:t>Expected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DengXian" w:eastAsia="DengXian" w:hAnsi="DengXian" w:cs="Arial" w:hint="eastAsia"/>
                <w:lang w:eastAsia="zh-CN"/>
              </w:rPr>
              <w:t>MeasurementReport</w:t>
            </w:r>
            <w:proofErr w:type="spellEnd"/>
            <w:r>
              <w:rPr>
                <w:rFonts w:ascii="Arial" w:hAnsi="Arial" w:cs="Arial"/>
              </w:rPr>
              <w:t xml:space="preserve"> at step7 does not align with R5-204437</w:t>
            </w:r>
          </w:p>
        </w:tc>
      </w:tr>
      <w:tr w:rsidR="00530CF8" w14:paraId="777EC6B8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19C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443" w14:textId="6BC4A60C" w:rsidR="00530CF8" w:rsidRDefault="00530CF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</w:t>
            </w:r>
            <w:r w:rsidRPr="00530CF8">
              <w:rPr>
                <w:lang w:val="en-SG"/>
              </w:rPr>
              <w:t xml:space="preserve"> the expect</w:t>
            </w:r>
            <w:r>
              <w:rPr>
                <w:lang w:val="en-SG"/>
              </w:rPr>
              <w:t>ed</w:t>
            </w:r>
            <w:r w:rsidRPr="00530CF8">
              <w:rPr>
                <w:lang w:val="en-SG"/>
              </w:rPr>
              <w:t xml:space="preserve"> </w:t>
            </w:r>
            <w:proofErr w:type="spellStart"/>
            <w:r>
              <w:rPr>
                <w:lang w:val="en-SG"/>
              </w:rPr>
              <w:t>measuremtn</w:t>
            </w:r>
            <w:proofErr w:type="spellEnd"/>
            <w:r>
              <w:rPr>
                <w:lang w:val="en-SG"/>
              </w:rPr>
              <w:t xml:space="preserve"> quantity </w:t>
            </w:r>
            <w:proofErr w:type="spellStart"/>
            <w:r>
              <w:rPr>
                <w:lang w:val="en-SG"/>
              </w:rPr>
              <w:t>reuslts</w:t>
            </w:r>
            <w:proofErr w:type="spellEnd"/>
            <w:r w:rsidRPr="00530CF8">
              <w:rPr>
                <w:lang w:val="en-SG"/>
              </w:rPr>
              <w:t xml:space="preserve"> in </w:t>
            </w:r>
            <w:proofErr w:type="spellStart"/>
            <w:r w:rsidRPr="00530CF8">
              <w:rPr>
                <w:rFonts w:ascii="DengXian" w:eastAsia="DengXian" w:hAnsi="DengXian" w:cs="Arial" w:hint="eastAsia"/>
                <w:lang w:eastAsia="zh-CN"/>
              </w:rPr>
              <w:t>MeasurementReport</w:t>
            </w:r>
            <w:proofErr w:type="spellEnd"/>
            <w:r w:rsidRPr="00530CF8">
              <w:rPr>
                <w:rFonts w:cs="Arial"/>
              </w:rPr>
              <w:t xml:space="preserve"> at step7</w:t>
            </w:r>
          </w:p>
        </w:tc>
      </w:tr>
      <w:tr w:rsidR="00530CF8" w14:paraId="1A034521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6C84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DE8B" w14:textId="77777777" w:rsidR="00530CF8" w:rsidRDefault="00530CF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RRC_Measurement_NR5GC_NR</w:t>
            </w:r>
          </w:p>
        </w:tc>
      </w:tr>
      <w:tr w:rsidR="00530CF8" w14:paraId="5F7F781E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32C" w14:textId="27CEA6DE" w:rsidR="00530CF8" w:rsidRDefault="009E1D0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A97" w14:textId="70DA58FF" w:rsidR="00530CF8" w:rsidRDefault="009E1D0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82FFB01" w14:textId="77777777" w:rsidR="00530CF8" w:rsidRDefault="00530CF8" w:rsidP="00530CF8"/>
    <w:p w14:paraId="23BD229E" w14:textId="77777777" w:rsidR="00530CF8" w:rsidRDefault="00530CF8" w:rsidP="00530CF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0D3E9670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C54A" w14:textId="77777777" w:rsidR="00530CF8" w:rsidRDefault="00530CF8">
            <w:r>
              <w:t xml:space="preserve">  function f_TC_8_1_3_3_2_TestBody() runs on NR_BASE_PTC</w:t>
            </w:r>
          </w:p>
          <w:p w14:paraId="6ECE8311" w14:textId="77777777" w:rsidR="00530CF8" w:rsidRDefault="00530CF8">
            <w:r>
              <w:t xml:space="preserve">  {</w:t>
            </w:r>
          </w:p>
          <w:p w14:paraId="0387258E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2B86E28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2866EFDD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v_CellPower_T0_FR1 := -85;</w:t>
            </w:r>
          </w:p>
          <w:p w14:paraId="100CCA87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-85;</w:t>
            </w:r>
          </w:p>
          <w:p w14:paraId="55C25D55" w14:textId="77777777" w:rsidR="00530CF8" w:rsidRDefault="00530CF8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1C8359E0" w14:textId="77777777" w:rsidR="00530CF8" w:rsidRDefault="00530CF8"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761BB19A" w14:textId="77777777" w:rsidR="00530CF8" w:rsidRPr="009E1D04" w:rsidRDefault="00530CF8">
            <w:pPr>
              <w:rPr>
                <w:lang w:val="it-IT"/>
              </w:rPr>
            </w:pPr>
            <w: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EUTRA_PhysCellId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v_EUTRA_CellId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1F7948E0" w14:textId="77777777" w:rsidR="00530CF8" w:rsidRDefault="00530CF8">
            <w:r w:rsidRPr="009E1D04">
              <w:rPr>
                <w:lang w:val="it-IT"/>
              </w:rPr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0AED6A75" w14:textId="77777777" w:rsidR="00530CF8" w:rsidRDefault="00530CF8"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5119BD01" w14:textId="77777777" w:rsidR="00530CF8" w:rsidRDefault="00530CF8">
            <w:r>
              <w:t xml:space="preserve">    var Hysteresis </w:t>
            </w:r>
            <w:proofErr w:type="spellStart"/>
            <w:r>
              <w:t>v_Hysteresis</w:t>
            </w:r>
            <w:proofErr w:type="spellEnd"/>
            <w:r>
              <w:t xml:space="preserve"> := 3; //@sic R5s200713 sic@</w:t>
            </w:r>
          </w:p>
          <w:p w14:paraId="6374B989" w14:textId="77777777" w:rsidR="00530CF8" w:rsidRDefault="00530CF8">
            <w:r>
              <w:t xml:space="preserve">    var </w:t>
            </w:r>
            <w:proofErr w:type="spellStart"/>
            <w:r>
              <w:t>EventTriggerConfigInterRAT.reportAmount</w:t>
            </w:r>
            <w:proofErr w:type="spellEnd"/>
            <w:r>
              <w:t xml:space="preserve"> </w:t>
            </w:r>
            <w:proofErr w:type="spellStart"/>
            <w:r>
              <w:t>v_ReportAmount</w:t>
            </w:r>
            <w:proofErr w:type="spellEnd"/>
            <w:r>
              <w:t xml:space="preserve"> := r1;</w:t>
            </w:r>
          </w:p>
          <w:p w14:paraId="0FFEA55F" w14:textId="77777777" w:rsidR="00530CF8" w:rsidRDefault="00530CF8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v_B2_Threshold1 := 77;</w:t>
            </w:r>
          </w:p>
          <w:p w14:paraId="371AF6DE" w14:textId="77777777" w:rsidR="00530CF8" w:rsidRDefault="00530CF8">
            <w:r>
              <w:t xml:space="preserve">    var </w:t>
            </w:r>
            <w:proofErr w:type="spellStart"/>
            <w:r>
              <w:t>RSRP_RangeEUTRA</w:t>
            </w:r>
            <w:proofErr w:type="spellEnd"/>
            <w:r>
              <w:t xml:space="preserve"> v_B2_Threshold2EUTRA := 56;</w:t>
            </w:r>
          </w:p>
          <w:p w14:paraId="207D75D2" w14:textId="77777777" w:rsidR="00530CF8" w:rsidRDefault="00530CF8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081DC499" w14:textId="77777777" w:rsidR="00530CF8" w:rsidRDefault="00530CF8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790BC3BF" w14:textId="77777777" w:rsidR="00530CF8" w:rsidRDefault="00530CF8">
            <w:r>
              <w:lastRenderedPageBreak/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v_PLMN_Identity</w:t>
            </w:r>
            <w:proofErr w:type="spellEnd"/>
            <w:r>
              <w:t>;</w:t>
            </w:r>
          </w:p>
          <w:p w14:paraId="53616FFF" w14:textId="77777777" w:rsidR="00530CF8" w:rsidRDefault="00530CF8">
            <w:r>
              <w:t xml:space="preserve">    var B16_Type </w:t>
            </w:r>
            <w:proofErr w:type="spellStart"/>
            <w:r>
              <w:t>v_TrackingAreaCode_Eutra_Epc</w:t>
            </w:r>
            <w:proofErr w:type="spellEnd"/>
            <w:r>
              <w:t>;</w:t>
            </w:r>
          </w:p>
          <w:p w14:paraId="5C125BFB" w14:textId="77777777" w:rsidR="00530CF8" w:rsidRDefault="00530CF8">
            <w:r>
              <w:t xml:space="preserve">      </w:t>
            </w:r>
          </w:p>
          <w:p w14:paraId="475F9DED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3A3A5C99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6BFF28B4" w14:textId="77777777" w:rsidR="00530CF8" w:rsidRDefault="00530CF8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36C97A67" w14:textId="77777777" w:rsidR="00530CF8" w:rsidRDefault="00530CF8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6A698261" w14:textId="77777777" w:rsidR="00530CF8" w:rsidRDefault="00530CF8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6CBBAF95" w14:textId="77777777" w:rsidR="00530CF8" w:rsidRDefault="00530CF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74BD9FE" w14:textId="77777777" w:rsidR="00530CF8" w:rsidRDefault="00530CF8">
            <w:r>
              <w:t xml:space="preserve">    //var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33F6D0A6" w14:textId="77777777" w:rsidR="00530CF8" w:rsidRDefault="00530CF8">
            <w:r>
              <w:t xml:space="preserve">    var template (value) RRCReconfiguration_v1530_IEs v_RRCReconfiguration_v1530;</w:t>
            </w:r>
          </w:p>
          <w:p w14:paraId="1EAF2F06" w14:textId="77777777" w:rsidR="00530CF8" w:rsidRDefault="00530CF8">
            <w:r>
              <w:t xml:space="preserve">    var template (present) </w:t>
            </w:r>
            <w:proofErr w:type="spellStart"/>
            <w:r>
              <w:t>CGI_InfoEUTRA</w:t>
            </w:r>
            <w:proofErr w:type="spellEnd"/>
            <w:r>
              <w:t xml:space="preserve"> </w:t>
            </w:r>
            <w:proofErr w:type="spellStart"/>
            <w:r>
              <w:t>v_NR_MeasResultEUTRA_CGI_InfoEUTRA</w:t>
            </w:r>
            <w:proofErr w:type="spellEnd"/>
            <w:r>
              <w:t>;</w:t>
            </w:r>
          </w:p>
          <w:p w14:paraId="41ABADEE" w14:textId="77777777" w:rsidR="00530CF8" w:rsidRPr="009E1D04" w:rsidRDefault="00530CF8">
            <w:pPr>
              <w:rPr>
                <w:lang w:val="it-IT"/>
              </w:rPr>
            </w:pPr>
            <w: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template (</w:t>
            </w:r>
            <w:proofErr w:type="spellStart"/>
            <w:r w:rsidRPr="009E1D04">
              <w:rPr>
                <w:lang w:val="it-IT"/>
              </w:rPr>
              <w:t>value</w:t>
            </w:r>
            <w:proofErr w:type="spellEnd"/>
            <w:r w:rsidRPr="009E1D04">
              <w:rPr>
                <w:lang w:val="it-IT"/>
              </w:rPr>
              <w:t xml:space="preserve">) </w:t>
            </w:r>
            <w:proofErr w:type="spellStart"/>
            <w:r w:rsidRPr="009E1D04">
              <w:rPr>
                <w:lang w:val="it-IT"/>
              </w:rPr>
              <w:t>CellAccessRelatedInfo_EUTRA_EPC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v_CellAccessRelatedInfo_EUTRA_EPC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723C5880" w14:textId="77777777" w:rsidR="00530CF8" w:rsidRPr="009E1D04" w:rsidRDefault="00530CF8">
            <w:pPr>
              <w:rPr>
                <w:lang w:val="it-IT"/>
              </w:rPr>
            </w:pPr>
            <w:r w:rsidRPr="009E1D04">
              <w:rPr>
                <w:lang w:val="it-IT"/>
              </w:rP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template (</w:t>
            </w:r>
            <w:proofErr w:type="spellStart"/>
            <w:r w:rsidRPr="009E1D04">
              <w:rPr>
                <w:lang w:val="it-IT"/>
              </w:rPr>
              <w:t>value</w:t>
            </w:r>
            <w:proofErr w:type="spellEnd"/>
            <w:r w:rsidRPr="009E1D04">
              <w:rPr>
                <w:lang w:val="it-IT"/>
              </w:rPr>
              <w:t xml:space="preserve">) </w:t>
            </w:r>
            <w:proofErr w:type="spellStart"/>
            <w:r w:rsidRPr="009E1D04">
              <w:rPr>
                <w:lang w:val="it-IT"/>
              </w:rPr>
              <w:t>FreqBandIndicatorEUTRA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v_FreqBandIndicatorEUTRA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101C2CED" w14:textId="77777777" w:rsidR="00530CF8" w:rsidRPr="009E1D04" w:rsidRDefault="00530CF8">
            <w:pPr>
              <w:rPr>
                <w:lang w:val="it-IT"/>
              </w:rPr>
            </w:pPr>
            <w:r w:rsidRPr="009E1D04">
              <w:rPr>
                <w:lang w:val="it-IT"/>
              </w:rPr>
              <w:t xml:space="preserve">         </w:t>
            </w:r>
          </w:p>
          <w:p w14:paraId="23F42E7B" w14:textId="77777777" w:rsidR="00530CF8" w:rsidRDefault="00530CF8">
            <w:r w:rsidRPr="009E1D04">
              <w:rPr>
                <w:lang w:val="it-IT"/>
              </w:rPr>
              <w:t xml:space="preserve">    </w:t>
            </w:r>
            <w:r>
              <w:t>…….</w:t>
            </w:r>
          </w:p>
          <w:p w14:paraId="69A7E8DE" w14:textId="77777777" w:rsidR="00530CF8" w:rsidRDefault="00530CF8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9D71B9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5820C7AF" w14:textId="77777777" w:rsidR="00530CF8" w:rsidRDefault="00530CF8">
            <w:r>
              <w:t xml:space="preserve">    </w:t>
            </w: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  <w:proofErr w:type="spellStart"/>
            <w:r>
              <w:t>v_PhysCellId</w:t>
            </w:r>
            <w:proofErr w:type="spellEnd"/>
            <w:r>
              <w:t xml:space="preserve">, tsc_NR_MeasId1, 1.0, cr_NR_MeasResults_MeasResultNeighCells_EUTRA({cr_NR_MeasResultEUTRA_CellResults(v_EUTRA_CellId,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  <w:proofErr w:type="spellStart"/>
            <w:r>
              <w:t>v_NR_MeasResultEUTRA_CGI_InfoEUTRA</w:t>
            </w:r>
            <w:proofErr w:type="spellEnd"/>
            <w:r>
              <w:t>)}));</w:t>
            </w:r>
          </w:p>
          <w:p w14:paraId="7C99599D" w14:textId="77777777" w:rsidR="00530CF8" w:rsidRDefault="00530CF8">
            <w:r>
              <w:t xml:space="preserve">  </w:t>
            </w:r>
          </w:p>
          <w:p w14:paraId="220FE275" w14:textId="77777777" w:rsidR="00530CF8" w:rsidRDefault="00530CF8">
            <w:r>
              <w:t xml:space="preserve">  }//End of f_TC_8_1_3_3_2_TestBody()</w:t>
            </w:r>
          </w:p>
          <w:p w14:paraId="566F773F" w14:textId="77777777" w:rsidR="00530CF8" w:rsidRDefault="00530CF8">
            <w:r>
              <w:t xml:space="preserve">  </w:t>
            </w:r>
          </w:p>
        </w:tc>
      </w:tr>
    </w:tbl>
    <w:p w14:paraId="351E0567" w14:textId="77777777" w:rsidR="00530CF8" w:rsidRDefault="00530CF8" w:rsidP="00530CF8"/>
    <w:p w14:paraId="5BC21B88" w14:textId="77777777" w:rsidR="00530CF8" w:rsidRDefault="00530CF8" w:rsidP="00530CF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3489459C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0573" w14:textId="77777777" w:rsidR="00530CF8" w:rsidRDefault="00530CF8">
            <w:r>
              <w:t xml:space="preserve">  function f_TC_8_1_3_3_2_TestBody() runs on NR_BASE_PTC</w:t>
            </w:r>
          </w:p>
          <w:p w14:paraId="6288ECD5" w14:textId="77777777" w:rsidR="00530CF8" w:rsidRDefault="00530CF8">
            <w:r>
              <w:t xml:space="preserve">  {</w:t>
            </w:r>
          </w:p>
          <w:p w14:paraId="39F2A256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2C4A99DB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44FD2D84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v_CellPower_T0_FR1 := -85;</w:t>
            </w:r>
          </w:p>
          <w:p w14:paraId="3FC7FB51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-85;</w:t>
            </w:r>
          </w:p>
          <w:p w14:paraId="76012E82" w14:textId="77777777" w:rsidR="00530CF8" w:rsidRDefault="00530CF8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26623A7F" w14:textId="77777777" w:rsidR="00530CF8" w:rsidRDefault="00530CF8"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16AEAFD" w14:textId="77777777" w:rsidR="00530CF8" w:rsidRPr="009E1D04" w:rsidRDefault="00530CF8">
            <w:pPr>
              <w:rPr>
                <w:lang w:val="it-IT"/>
              </w:rPr>
            </w:pPr>
            <w: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EUTRA_PhysCellId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v_EUTRA_CellId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1DC59F03" w14:textId="77777777" w:rsidR="00530CF8" w:rsidRDefault="00530CF8">
            <w:r w:rsidRPr="009E1D04">
              <w:rPr>
                <w:lang w:val="it-IT"/>
              </w:rPr>
              <w:lastRenderedPageBreak/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41720B49" w14:textId="77777777" w:rsidR="00530CF8" w:rsidRDefault="00530CF8"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4F27B726" w14:textId="77777777" w:rsidR="00530CF8" w:rsidRDefault="00530CF8">
            <w:r>
              <w:t xml:space="preserve">    var Hysteresis </w:t>
            </w:r>
            <w:proofErr w:type="spellStart"/>
            <w:r>
              <w:t>v_Hysteresis</w:t>
            </w:r>
            <w:proofErr w:type="spellEnd"/>
            <w:r>
              <w:t xml:space="preserve"> := 3; //@sic R5s200713 sic@</w:t>
            </w:r>
          </w:p>
          <w:p w14:paraId="41AA1F85" w14:textId="77777777" w:rsidR="00530CF8" w:rsidRDefault="00530CF8">
            <w:r>
              <w:t xml:space="preserve">    var </w:t>
            </w:r>
            <w:proofErr w:type="spellStart"/>
            <w:r>
              <w:t>EventTriggerConfigInterRAT.reportAmount</w:t>
            </w:r>
            <w:proofErr w:type="spellEnd"/>
            <w:r>
              <w:t xml:space="preserve"> </w:t>
            </w:r>
            <w:proofErr w:type="spellStart"/>
            <w:r>
              <w:t>v_ReportAmount</w:t>
            </w:r>
            <w:proofErr w:type="spellEnd"/>
            <w:r>
              <w:t xml:space="preserve"> := r1;</w:t>
            </w:r>
          </w:p>
          <w:p w14:paraId="36880EAE" w14:textId="77777777" w:rsidR="00530CF8" w:rsidRDefault="00530CF8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v_B2_Threshold1 := 77;</w:t>
            </w:r>
          </w:p>
          <w:p w14:paraId="1CA7E921" w14:textId="77777777" w:rsidR="00530CF8" w:rsidRDefault="00530CF8">
            <w:r>
              <w:t xml:space="preserve">    var </w:t>
            </w:r>
            <w:proofErr w:type="spellStart"/>
            <w:r>
              <w:t>RSRP_RangeEUTRA</w:t>
            </w:r>
            <w:proofErr w:type="spellEnd"/>
            <w:r>
              <w:t xml:space="preserve"> v_B2_Threshold2EUTRA := 56;</w:t>
            </w:r>
          </w:p>
          <w:p w14:paraId="70A74823" w14:textId="77777777" w:rsidR="00530CF8" w:rsidRDefault="00530CF8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5C876CE9" w14:textId="77777777" w:rsidR="00530CF8" w:rsidRDefault="00530CF8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526A0CC5" w14:textId="77777777" w:rsidR="00530CF8" w:rsidRDefault="00530CF8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v_PLMN_Identity</w:t>
            </w:r>
            <w:proofErr w:type="spellEnd"/>
            <w:r>
              <w:t>;</w:t>
            </w:r>
          </w:p>
          <w:p w14:paraId="4978D182" w14:textId="77777777" w:rsidR="00530CF8" w:rsidRDefault="00530CF8">
            <w:r>
              <w:t xml:space="preserve">    var B16_Type </w:t>
            </w:r>
            <w:proofErr w:type="spellStart"/>
            <w:r>
              <w:t>v_TrackingAreaCode_Eutra_Epc</w:t>
            </w:r>
            <w:proofErr w:type="spellEnd"/>
            <w:r>
              <w:t>;</w:t>
            </w:r>
          </w:p>
          <w:p w14:paraId="3B0A504D" w14:textId="77777777" w:rsidR="00530CF8" w:rsidRDefault="00530CF8">
            <w:r>
              <w:t xml:space="preserve">      </w:t>
            </w:r>
          </w:p>
          <w:p w14:paraId="15B77F47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3B9A9073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33A45475" w14:textId="77777777" w:rsidR="00530CF8" w:rsidRDefault="00530CF8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4248EDB0" w14:textId="77777777" w:rsidR="00530CF8" w:rsidRDefault="00530CF8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02D342F9" w14:textId="77777777" w:rsidR="00530CF8" w:rsidRDefault="00530CF8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7DBCE940" w14:textId="77777777" w:rsidR="00530CF8" w:rsidRDefault="00530CF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534D2F31" w14:textId="77777777" w:rsidR="00530CF8" w:rsidRDefault="00530CF8">
            <w:r>
              <w:t xml:space="preserve">    //var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53184DC8" w14:textId="77777777" w:rsidR="00530CF8" w:rsidRDefault="00530CF8">
            <w:r>
              <w:t xml:space="preserve">    var template (value) RRCReconfiguration_v1530_IEs v_RRCReconfiguration_v1530;</w:t>
            </w:r>
          </w:p>
          <w:p w14:paraId="666CC978" w14:textId="77777777" w:rsidR="00530CF8" w:rsidRDefault="00530CF8">
            <w:r>
              <w:t xml:space="preserve">    var template (present) </w:t>
            </w:r>
            <w:proofErr w:type="spellStart"/>
            <w:r>
              <w:t>CGI_InfoEUTRA</w:t>
            </w:r>
            <w:proofErr w:type="spellEnd"/>
            <w:r>
              <w:t xml:space="preserve"> </w:t>
            </w:r>
            <w:proofErr w:type="spellStart"/>
            <w:r>
              <w:t>v_NR_MeasResultEUTRA_CGI_InfoEUTRA</w:t>
            </w:r>
            <w:proofErr w:type="spellEnd"/>
            <w:r>
              <w:t>;</w:t>
            </w:r>
          </w:p>
          <w:p w14:paraId="7679FC4C" w14:textId="77777777" w:rsidR="00530CF8" w:rsidRPr="009E1D04" w:rsidRDefault="00530CF8">
            <w:pPr>
              <w:rPr>
                <w:lang w:val="it-IT"/>
              </w:rPr>
            </w:pPr>
            <w: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template (</w:t>
            </w:r>
            <w:proofErr w:type="spellStart"/>
            <w:r w:rsidRPr="009E1D04">
              <w:rPr>
                <w:lang w:val="it-IT"/>
              </w:rPr>
              <w:t>value</w:t>
            </w:r>
            <w:proofErr w:type="spellEnd"/>
            <w:r w:rsidRPr="009E1D04">
              <w:rPr>
                <w:lang w:val="it-IT"/>
              </w:rPr>
              <w:t xml:space="preserve">) </w:t>
            </w:r>
            <w:proofErr w:type="spellStart"/>
            <w:r w:rsidRPr="009E1D04">
              <w:rPr>
                <w:lang w:val="it-IT"/>
              </w:rPr>
              <w:t>CellAccessRelatedInfo_EUTRA_EPC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v_CellAccessRelatedInfo_EUTRA_EPC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40D0EB8B" w14:textId="77777777" w:rsidR="00530CF8" w:rsidRPr="009E1D04" w:rsidRDefault="00530CF8">
            <w:pPr>
              <w:rPr>
                <w:lang w:val="it-IT"/>
              </w:rPr>
            </w:pPr>
            <w:r w:rsidRPr="009E1D04">
              <w:rPr>
                <w:lang w:val="it-IT"/>
              </w:rPr>
              <w:t xml:space="preserve">    </w:t>
            </w:r>
            <w:proofErr w:type="spellStart"/>
            <w:r w:rsidRPr="009E1D04">
              <w:rPr>
                <w:lang w:val="it-IT"/>
              </w:rPr>
              <w:t>var</w:t>
            </w:r>
            <w:proofErr w:type="spellEnd"/>
            <w:r w:rsidRPr="009E1D04">
              <w:rPr>
                <w:lang w:val="it-IT"/>
              </w:rPr>
              <w:t xml:space="preserve"> template (</w:t>
            </w:r>
            <w:proofErr w:type="spellStart"/>
            <w:r w:rsidRPr="009E1D04">
              <w:rPr>
                <w:lang w:val="it-IT"/>
              </w:rPr>
              <w:t>value</w:t>
            </w:r>
            <w:proofErr w:type="spellEnd"/>
            <w:r w:rsidRPr="009E1D04">
              <w:rPr>
                <w:lang w:val="it-IT"/>
              </w:rPr>
              <w:t xml:space="preserve">) </w:t>
            </w:r>
            <w:proofErr w:type="spellStart"/>
            <w:r w:rsidRPr="009E1D04">
              <w:rPr>
                <w:lang w:val="it-IT"/>
              </w:rPr>
              <w:t>FreqBandIndicatorEUTRA</w:t>
            </w:r>
            <w:proofErr w:type="spellEnd"/>
            <w:r w:rsidRPr="009E1D04">
              <w:rPr>
                <w:lang w:val="it-IT"/>
              </w:rPr>
              <w:t xml:space="preserve"> </w:t>
            </w:r>
            <w:proofErr w:type="spellStart"/>
            <w:r w:rsidRPr="009E1D04">
              <w:rPr>
                <w:lang w:val="it-IT"/>
              </w:rPr>
              <w:t>v_FreqBandIndicatorEUTRA</w:t>
            </w:r>
            <w:proofErr w:type="spellEnd"/>
            <w:r w:rsidRPr="009E1D04">
              <w:rPr>
                <w:lang w:val="it-IT"/>
              </w:rPr>
              <w:t>;</w:t>
            </w:r>
          </w:p>
          <w:p w14:paraId="29E8F7C2" w14:textId="77777777" w:rsidR="00530CF8" w:rsidRPr="009E1D04" w:rsidRDefault="00530CF8">
            <w:pPr>
              <w:rPr>
                <w:lang w:val="it-IT"/>
              </w:rPr>
            </w:pPr>
            <w:r w:rsidRPr="009E1D04">
              <w:rPr>
                <w:lang w:val="it-IT"/>
              </w:rPr>
              <w:t xml:space="preserve">         </w:t>
            </w:r>
          </w:p>
          <w:p w14:paraId="69759328" w14:textId="77777777" w:rsidR="00530CF8" w:rsidRDefault="00530CF8">
            <w:r w:rsidRPr="009E1D04">
              <w:rPr>
                <w:lang w:val="it-IT"/>
              </w:rPr>
              <w:t xml:space="preserve">    </w:t>
            </w:r>
            <w:r>
              <w:t>…….</w:t>
            </w:r>
          </w:p>
          <w:p w14:paraId="5E9B62E2" w14:textId="77777777" w:rsidR="00530CF8" w:rsidRDefault="00530CF8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D73E3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0CC381A4" w14:textId="0FCDF072" w:rsidR="00530CF8" w:rsidRDefault="00530CF8">
            <w:r>
              <w:t xml:space="preserve">    </w:t>
            </w: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  <w:proofErr w:type="spellStart"/>
            <w:r>
              <w:t>v_PhysCellId</w:t>
            </w:r>
            <w:proofErr w:type="spellEnd"/>
            <w:r>
              <w:t xml:space="preserve">, tsc_NR_MeasId1, 1.0, cr_NR_MeasResults_MeasResultNeighCells_EUTRA({cr_NR_MeasResultEUTRA_CellResults(v_EUTRA_CellId,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  <w:proofErr w:type="spellStart"/>
            <w:r>
              <w:t>v_NR_MeasResultEUTRA_CGI_InfoEUTRA</w:t>
            </w:r>
            <w:proofErr w:type="spellEnd"/>
            <w:r>
              <w:t xml:space="preserve"> , </w:t>
            </w:r>
            <w:proofErr w:type="spellStart"/>
            <w:r>
              <w:rPr>
                <w:highlight w:val="green"/>
              </w:rPr>
              <w:t>cr_NR_MeasQuantityResults_RsrpRsrq</w:t>
            </w:r>
            <w:proofErr w:type="spellEnd"/>
            <w:r>
              <w:t xml:space="preserve">); //@sic R5-204437sic@  </w:t>
            </w:r>
          </w:p>
          <w:p w14:paraId="43513091" w14:textId="77777777" w:rsidR="00530CF8" w:rsidRDefault="00530CF8">
            <w:r>
              <w:t xml:space="preserve">    </w:t>
            </w:r>
          </w:p>
          <w:p w14:paraId="1CC1092A" w14:textId="77777777" w:rsidR="00530CF8" w:rsidRDefault="00530CF8">
            <w:r>
              <w:t xml:space="preserve">  }//</w:t>
            </w:r>
          </w:p>
        </w:tc>
      </w:tr>
    </w:tbl>
    <w:p w14:paraId="114031BD" w14:textId="77777777" w:rsidR="00530CF8" w:rsidRDefault="00530CF8" w:rsidP="00530CF8"/>
    <w:p w14:paraId="3C23E314" w14:textId="77777777" w:rsidR="00530CF8" w:rsidRPr="00530CF8" w:rsidRDefault="00530CF8" w:rsidP="00530CF8"/>
    <w:sectPr w:rsidR="00530CF8" w:rsidRPr="00530C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E99B7" w14:textId="77777777" w:rsidR="00F924A0" w:rsidRDefault="00F924A0">
      <w:r>
        <w:separator/>
      </w:r>
    </w:p>
  </w:endnote>
  <w:endnote w:type="continuationSeparator" w:id="0">
    <w:p w14:paraId="586348FB" w14:textId="77777777" w:rsidR="00F924A0" w:rsidRDefault="00F9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6CB2E" w14:textId="77777777" w:rsidR="00F924A0" w:rsidRDefault="00F924A0">
      <w:r>
        <w:separator/>
      </w:r>
    </w:p>
  </w:footnote>
  <w:footnote w:type="continuationSeparator" w:id="0">
    <w:p w14:paraId="571C8335" w14:textId="77777777" w:rsidR="00F924A0" w:rsidRDefault="00F9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3242"/>
    <w:rsid w:val="002160BA"/>
    <w:rsid w:val="0025709B"/>
    <w:rsid w:val="0026004D"/>
    <w:rsid w:val="002640DD"/>
    <w:rsid w:val="00275D12"/>
    <w:rsid w:val="00284FEB"/>
    <w:rsid w:val="002860C4"/>
    <w:rsid w:val="002B5741"/>
    <w:rsid w:val="002C7B46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30CF8"/>
    <w:rsid w:val="00547111"/>
    <w:rsid w:val="00592D74"/>
    <w:rsid w:val="005E2C44"/>
    <w:rsid w:val="00600564"/>
    <w:rsid w:val="00621188"/>
    <w:rsid w:val="00623930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1D04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C687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3643B"/>
    <w:rsid w:val="00EB09B7"/>
    <w:rsid w:val="00EE7D7C"/>
    <w:rsid w:val="00F25D98"/>
    <w:rsid w:val="00F300FB"/>
    <w:rsid w:val="00F924A0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AA8FC-E893-4243-92A1-DEB24267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988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14</cp:revision>
  <cp:lastPrinted>1900-01-01T00:00:00Z</cp:lastPrinted>
  <dcterms:created xsi:type="dcterms:W3CDTF">2020-12-08T10:56:00Z</dcterms:created>
  <dcterms:modified xsi:type="dcterms:W3CDTF">2021-01-19T13:42:00Z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