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2CE1A3A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04553F">
        <w:fldChar w:fldCharType="begin"/>
      </w:r>
      <w:r w:rsidR="0004553F">
        <w:instrText xml:space="preserve"> DOCPROPERTY  Tdoc#  \* MERGEFORMAT </w:instrText>
      </w:r>
      <w:r w:rsidR="0004553F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D878CE">
        <w:rPr>
          <w:b/>
          <w:i/>
          <w:noProof/>
          <w:sz w:val="28"/>
        </w:rPr>
        <w:t>2</w:t>
      </w:r>
      <w:r w:rsidR="00715499">
        <w:rPr>
          <w:b/>
          <w:i/>
          <w:noProof/>
          <w:sz w:val="28"/>
        </w:rPr>
        <w:t>6</w:t>
      </w:r>
      <w:r w:rsidR="0004553F">
        <w:rPr>
          <w:b/>
          <w:i/>
          <w:noProof/>
          <w:sz w:val="28"/>
        </w:rPr>
        <w:fldChar w:fldCharType="end"/>
      </w:r>
    </w:p>
    <w:p w14:paraId="5D6FC58C" w14:textId="307A0302" w:rsidR="001A09A3" w:rsidRDefault="0004553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477916F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D878CE">
              <w:rPr>
                <w:b/>
                <w:noProof/>
                <w:sz w:val="28"/>
              </w:rPr>
              <w:t>7</w:t>
            </w:r>
            <w:r w:rsidR="0071549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337428D" w:rsidR="001E41F3" w:rsidRPr="00410371" w:rsidRDefault="00A37C3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49D886F" w:rsidR="001E41F3" w:rsidRDefault="003278BE" w:rsidP="00715499">
            <w:pPr>
              <w:pStyle w:val="CRCoverPage"/>
              <w:spacing w:after="0"/>
            </w:pPr>
            <w:r>
              <w:t>Correction to NR5GC idle mode test case 6.3.1.9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EEBA11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2020-12-15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180198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E60DCC7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 w:rsidRPr="00D878CE">
              <w:rPr>
                <w:rFonts w:cs="Arial"/>
                <w:color w:val="000000"/>
                <w:lang w:val="en-US"/>
              </w:rPr>
              <w:t xml:space="preserve">UL NAS TRASPORT at step 5 should be </w:t>
            </w:r>
            <w:proofErr w:type="spellStart"/>
            <w:r>
              <w:rPr>
                <w:rFonts w:cs="Arial"/>
                <w:color w:val="000000"/>
                <w:lang w:val="en-US"/>
              </w:rPr>
              <w:t>recieved</w:t>
            </w:r>
            <w:proofErr w:type="spellEnd"/>
            <w:r w:rsidRPr="00D878CE">
              <w:rPr>
                <w:rFonts w:cs="Arial"/>
                <w:color w:val="000000"/>
                <w:lang w:val="en-US"/>
              </w:rPr>
              <w:t xml:space="preserve"> on cell 12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84B848D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cell ID at step 5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0981ABA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E4848D4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6.3.1.9.NR5GC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58942746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64C5F1FB" w14:textId="24F0D216" w:rsidR="00952F40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94274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596B8717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942748"/>
      <w:r w:rsidRPr="00854C55">
        <w:rPr>
          <w:b/>
        </w:rPr>
        <w:t>Corrections required</w:t>
      </w:r>
      <w:bookmarkEnd w:id="4"/>
      <w:bookmarkEnd w:id="5"/>
      <w:bookmarkEnd w:id="6"/>
    </w:p>
    <w:p w14:paraId="0D2A5FD1" w14:textId="5C184217" w:rsidR="00D878CE" w:rsidRDefault="00D878CE" w:rsidP="00D878CE"/>
    <w:p w14:paraId="5191F7E3" w14:textId="77777777" w:rsidR="00D878CE" w:rsidRDefault="00D878CE" w:rsidP="00D878CE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7" w:name="_Toc37249095"/>
      <w:bookmarkStart w:id="8" w:name="OLE_LINK12"/>
      <w:bookmarkStart w:id="9" w:name="OLE_LINK13"/>
      <w:bookmarkStart w:id="10" w:name="OLE_LINK2"/>
      <w:bookmarkStart w:id="11" w:name="OLE_LINK3"/>
      <w:bookmarkStart w:id="12" w:name="OLE_LINK10"/>
      <w:bookmarkStart w:id="13" w:name="OLE_LINK11"/>
      <w:r>
        <w:rPr>
          <w:rFonts w:cs="Arial"/>
          <w:b/>
          <w:color w:val="000000"/>
          <w:lang w:val="en-US" w:eastAsia="en-GB"/>
        </w:rPr>
        <w:t xml:space="preserve"> </w:t>
      </w:r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cs="Arial"/>
          <w:b/>
          <w:color w:val="000000"/>
          <w:lang w:val="en-US" w:eastAsia="en-GB"/>
        </w:rPr>
        <w:t xml:space="preserve"> </w:t>
      </w:r>
      <w:bookmarkStart w:id="14" w:name="_Toc25383"/>
      <w:r>
        <w:rPr>
          <w:rFonts w:cs="Arial"/>
          <w:b/>
          <w:color w:val="000000"/>
          <w:lang w:eastAsia="en-GB"/>
        </w:rPr>
        <w:t>Correction to fl_TC_6_3_1_</w:t>
      </w:r>
      <w:r>
        <w:rPr>
          <w:rFonts w:cs="Arial"/>
          <w:b/>
          <w:color w:val="000000"/>
          <w:lang w:val="en-US" w:eastAsia="en-GB"/>
        </w:rPr>
        <w:t>9</w:t>
      </w:r>
      <w:r>
        <w:rPr>
          <w:rFonts w:cs="Arial"/>
          <w:b/>
          <w:color w:val="000000"/>
          <w:lang w:eastAsia="en-GB"/>
        </w:rPr>
        <w:t>_</w:t>
      </w:r>
      <w:proofErr w:type="spellStart"/>
      <w:r>
        <w:rPr>
          <w:rFonts w:cs="Arial"/>
          <w:b/>
          <w:color w:val="000000"/>
          <w:lang w:eastAsia="en-GB"/>
        </w:rPr>
        <w:t>TestBody</w:t>
      </w:r>
      <w:bookmarkEnd w:id="1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7225"/>
      </w:tblGrid>
      <w:tr w:rsidR="00D878CE" w14:paraId="365E6E7E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9B1A" w14:textId="77777777" w:rsidR="00D878CE" w:rsidRDefault="00D878CE" w:rsidP="00A307F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3E8" w14:textId="77777777" w:rsidR="00D878CE" w:rsidRDefault="00D878CE" w:rsidP="00A307FF">
            <w:pPr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fl_TC_6_3_1_9_TestBody</w:t>
            </w:r>
          </w:p>
        </w:tc>
      </w:tr>
      <w:tr w:rsidR="00D878CE" w14:paraId="068C6FF9" w14:textId="77777777" w:rsidTr="00A307FF">
        <w:trPr>
          <w:trHeight w:val="355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AEFD" w14:textId="77777777" w:rsidR="00D878CE" w:rsidRDefault="00D878CE" w:rsidP="00A307FF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0A3C" w14:textId="201BCC67" w:rsidR="00D878CE" w:rsidRDefault="00D878CE" w:rsidP="00A307FF">
            <w:pPr>
              <w:pStyle w:val="CRCoverPage"/>
              <w:spacing w:after="0"/>
              <w:rPr>
                <w:rFonts w:cs="Arial"/>
                <w:color w:val="000000"/>
                <w:highlight w:val="yellow"/>
                <w:lang w:val="en-US"/>
              </w:rPr>
            </w:pPr>
            <w:r w:rsidRPr="00D878CE">
              <w:rPr>
                <w:rFonts w:cs="Arial"/>
                <w:color w:val="000000"/>
                <w:lang w:val="en-US"/>
              </w:rPr>
              <w:t xml:space="preserve">UL NAS TRASPORT at step 5 should be </w:t>
            </w:r>
            <w:proofErr w:type="spellStart"/>
            <w:r>
              <w:rPr>
                <w:rFonts w:cs="Arial"/>
                <w:color w:val="000000"/>
                <w:lang w:val="en-US"/>
              </w:rPr>
              <w:t>receieved</w:t>
            </w:r>
            <w:proofErr w:type="spellEnd"/>
            <w:r w:rsidRPr="00D878CE">
              <w:rPr>
                <w:rFonts w:cs="Arial"/>
                <w:color w:val="000000"/>
                <w:lang w:val="en-US"/>
              </w:rPr>
              <w:t xml:space="preserve"> on cell 12 </w:t>
            </w:r>
          </w:p>
        </w:tc>
      </w:tr>
      <w:tr w:rsidR="00D878CE" w14:paraId="71D789A0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6492" w14:textId="77777777" w:rsidR="00D878CE" w:rsidRDefault="00D878CE" w:rsidP="00A307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08F6" w14:textId="5462170B" w:rsidR="00D878CE" w:rsidRDefault="00D878CE" w:rsidP="00A307F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Correct cell id at step 5</w:t>
            </w:r>
          </w:p>
        </w:tc>
      </w:tr>
      <w:tr w:rsidR="00D878CE" w14:paraId="029F450F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B2B" w14:textId="77777777" w:rsidR="00D878CE" w:rsidRDefault="00D878CE" w:rsidP="00A307F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8E21" w14:textId="77777777" w:rsidR="00D878CE" w:rsidRDefault="00D878CE" w:rsidP="00A307F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NR5GC\6_3_1\SOR_NR5GC.ttcn</w:t>
            </w:r>
          </w:p>
        </w:tc>
      </w:tr>
      <w:tr w:rsidR="00D878CE" w14:paraId="06FB8DE3" w14:textId="77777777" w:rsidTr="00A307FF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055A" w14:textId="77777777" w:rsidR="00D878CE" w:rsidRDefault="00D878CE" w:rsidP="00A307F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0A51" w14:textId="5ED7D7B0" w:rsidR="00D878CE" w:rsidRDefault="00C830A2" w:rsidP="00A307FF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7B7EE360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  <w:bookmarkStart w:id="15" w:name="_GoBack"/>
      <w:bookmarkEnd w:id="15"/>
    </w:p>
    <w:p w14:paraId="4DE5D6A1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D878CE" w14:paraId="4AB13DBB" w14:textId="77777777" w:rsidTr="00A307F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C8F7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function fl_TC_6_3_1_9_TestBody() runs on NR5GC_PTC</w:t>
            </w:r>
          </w:p>
          <w:p w14:paraId="79956379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</w:t>
            </w:r>
          </w:p>
          <w:p w14:paraId="73161E8D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329F0255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19293B24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"Step 5"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@</w:t>
            </w:r>
          </w:p>
          <w:p w14:paraId="5DCE99C3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UE transmits an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ULInformationTransfer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message carrying acknowledgement of successful reception of the steering of roaming information</w:t>
            </w:r>
          </w:p>
          <w:p w14:paraId="59EDA4D5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SRB.receive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car_NR_SRB_NasPdu_IND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(nr_</w:t>
            </w: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Cell13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tsc_NR_RbId_SRB2,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cr_NG_NAS_Ind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))) -&gt; value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v_ReceivedAsp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; // @sic R5s201387 Baseline Moving sic@</w:t>
            </w:r>
          </w:p>
          <w:p w14:paraId="0CD954CD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0896F2A6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21E78A4C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}//End of fl_TC_6_3_1_9_TestBody</w:t>
            </w:r>
          </w:p>
        </w:tc>
      </w:tr>
    </w:tbl>
    <w:p w14:paraId="0C9A0AA6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</w:p>
    <w:p w14:paraId="0C97425F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</w:p>
    <w:p w14:paraId="21D9F59A" w14:textId="77777777" w:rsidR="00D878CE" w:rsidRDefault="00D878CE" w:rsidP="00D878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D878CE" w14:paraId="21F21868" w14:textId="77777777" w:rsidTr="00A307F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EC89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function fl_TC_6_3_1_9_TestBody() runs on NR5GC_PTC</w:t>
            </w:r>
          </w:p>
          <w:p w14:paraId="15122A93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{</w:t>
            </w:r>
          </w:p>
          <w:p w14:paraId="74F804F8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69E38771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58CFE2E0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//@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"Step 5"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siclog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@</w:t>
            </w:r>
          </w:p>
          <w:p w14:paraId="3A3F89A3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//The UE transmits an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ULInformationTransfer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message carrying acknowledgement of successful reception of the steering of roaming information</w:t>
            </w:r>
          </w:p>
          <w:p w14:paraId="328FF906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SRB.receive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car_NR_SRB_NasPdu_IND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(nr_</w:t>
            </w:r>
            <w:r>
              <w:rPr>
                <w:rFonts w:ascii="Courier New" w:hAnsi="Courier New" w:cs="Courier New"/>
                <w:color w:val="000000"/>
                <w:highlight w:val="yellow"/>
                <w:lang w:val="en-US" w:eastAsia="zh-CN"/>
              </w:rPr>
              <w:t>Cell12</w:t>
            </w: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tsc_NR_RbId_SRB2,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cr_NG_NAS_Ind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tsc_SHT_IntegrityProtected_Ciphered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))) -&gt; value </w:t>
            </w:r>
            <w:proofErr w:type="spellStart"/>
            <w:r>
              <w:rPr>
                <w:rFonts w:ascii="Courier New" w:hAnsi="Courier New" w:cs="Courier New"/>
                <w:color w:val="000000"/>
                <w:lang w:val="en-US" w:eastAsia="zh-CN"/>
              </w:rPr>
              <w:t>v_ReceivedAsp</w:t>
            </w:r>
            <w:proofErr w:type="spellEnd"/>
            <w:r>
              <w:rPr>
                <w:rFonts w:ascii="Courier New" w:hAnsi="Courier New" w:cs="Courier New"/>
                <w:color w:val="000000"/>
                <w:lang w:val="en-US" w:eastAsia="zh-CN"/>
              </w:rPr>
              <w:t>; // @sic R5s201387 Baseline Moving sic@</w:t>
            </w:r>
          </w:p>
          <w:p w14:paraId="5851279B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</w:p>
          <w:p w14:paraId="3C6949A3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>... ...</w:t>
            </w:r>
          </w:p>
          <w:p w14:paraId="2E3AD45F" w14:textId="77777777" w:rsidR="00D878CE" w:rsidRDefault="00D878CE" w:rsidP="00A307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}//End of fl_TC_6_3_1_9_TestBody</w:t>
            </w:r>
          </w:p>
        </w:tc>
      </w:tr>
    </w:tbl>
    <w:p w14:paraId="5F9F03BA" w14:textId="77777777" w:rsidR="00D878CE" w:rsidRDefault="00D878CE" w:rsidP="00D878CE"/>
    <w:p w14:paraId="725EEE61" w14:textId="77777777" w:rsidR="00D878CE" w:rsidRDefault="00D878CE" w:rsidP="00D878CE"/>
    <w:p w14:paraId="29AC49A5" w14:textId="77777777" w:rsidR="00D878CE" w:rsidRPr="00D878CE" w:rsidRDefault="00D878CE" w:rsidP="00D878CE"/>
    <w:sectPr w:rsidR="00D878CE" w:rsidRPr="00D878C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4E614" w14:textId="77777777" w:rsidR="0004553F" w:rsidRDefault="0004553F">
      <w:r>
        <w:separator/>
      </w:r>
    </w:p>
  </w:endnote>
  <w:endnote w:type="continuationSeparator" w:id="0">
    <w:p w14:paraId="640AAD01" w14:textId="77777777" w:rsidR="0004553F" w:rsidRDefault="0004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E1A35B" w14:textId="77777777" w:rsidR="0004553F" w:rsidRDefault="0004553F">
      <w:r>
        <w:separator/>
      </w:r>
    </w:p>
  </w:footnote>
  <w:footnote w:type="continuationSeparator" w:id="0">
    <w:p w14:paraId="4FC86900" w14:textId="77777777" w:rsidR="0004553F" w:rsidRDefault="00045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53F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278BE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E264C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830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772CC-F19D-481D-978D-15289D0E0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541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2021-01-12T03:01:00Z</dcterms:created>
  <dcterms:modified xsi:type="dcterms:W3CDTF">2021-01-12T03:01:00Z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