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437670AF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20341F" w:rsidRPr="0020341F">
        <w:rPr>
          <w:b/>
          <w:i/>
          <w:noProof/>
          <w:sz w:val="28"/>
        </w:rPr>
        <w:t>R5s211</w:t>
      </w:r>
      <w:r w:rsidR="004C07AC">
        <w:rPr>
          <w:b/>
          <w:i/>
          <w:noProof/>
          <w:sz w:val="28"/>
        </w:rPr>
        <w:t>689</w:t>
      </w:r>
    </w:p>
    <w:p w14:paraId="5D6FC58C" w14:textId="307A0302" w:rsidR="001A09A3" w:rsidRDefault="001505CC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273F8AC9" w:rsidR="001E41F3" w:rsidRPr="00410371" w:rsidRDefault="00B978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34</w:t>
            </w:r>
            <w:r w:rsidR="00A37C3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229</w:t>
            </w:r>
            <w:r w:rsidR="00A37C31">
              <w:rPr>
                <w:b/>
                <w:noProof/>
                <w:sz w:val="28"/>
              </w:rPr>
              <w:t>-</w:t>
            </w:r>
            <w:r w:rsidR="00C62A8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BC65779" w:rsidR="001E41F3" w:rsidRPr="00410371" w:rsidRDefault="0020341F" w:rsidP="00547111">
            <w:pPr>
              <w:pStyle w:val="CRCoverPage"/>
              <w:spacing w:after="0"/>
              <w:rPr>
                <w:noProof/>
              </w:rPr>
            </w:pPr>
            <w:r w:rsidRPr="0020341F">
              <w:rPr>
                <w:b/>
                <w:noProof/>
                <w:sz w:val="28"/>
              </w:rPr>
              <w:t>0742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3FCE3429" w:rsidR="001E41F3" w:rsidRPr="00A1055C" w:rsidRDefault="004C07AC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634AA0C3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C07A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70FAA35" w:rsidR="001E41F3" w:rsidRDefault="004C07AC" w:rsidP="00715499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9238E">
              <w:t xml:space="preserve"> Correction to</w:t>
            </w:r>
            <w:r w:rsidR="00A11292">
              <w:t xml:space="preserve"> TP parameter indicator template for</w:t>
            </w:r>
            <w:r w:rsidR="0069238E">
              <w:t xml:space="preserve"> </w:t>
            </w:r>
            <w:r w:rsidR="00B97873">
              <w:t>SMS Status report</w:t>
            </w:r>
            <w:r w:rsidR="00A11292">
              <w:t>ing</w:t>
            </w:r>
            <w:r>
              <w:fldChar w:fldCharType="end"/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81EC2DC" w:rsidR="001E41F3" w:rsidRDefault="0069238E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EDE6AFD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B97873">
              <w:rPr>
                <w:noProof/>
              </w:rPr>
              <w:t>09</w:t>
            </w:r>
            <w:r w:rsidR="00CE24B2">
              <w:rPr>
                <w:noProof/>
              </w:rPr>
              <w:t>-0</w:t>
            </w:r>
            <w:r w:rsidR="008B4F6A">
              <w:rPr>
                <w:noProof/>
              </w:rPr>
              <w:t>8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4F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91F9E" w14:textId="77777777" w:rsidR="008C3A4F" w:rsidRDefault="00A11292" w:rsidP="00061912">
            <w:pPr>
              <w:pStyle w:val="CRCoverPage"/>
              <w:spacing w:after="0" w:line="259" w:lineRule="auto"/>
            </w:pPr>
            <w:r>
              <w:t>TP-PI in SMS-DELIVER-REPORT has bits where TP-UDL and TP-DCS are optional as per 23.040 and UE may or may not signal them. As such their value should not be checked for specific value.</w:t>
            </w:r>
          </w:p>
          <w:p w14:paraId="7CBEAFC5" w14:textId="0F2861DA" w:rsidR="00A11292" w:rsidRDefault="00A11292" w:rsidP="00061912">
            <w:pPr>
              <w:pStyle w:val="CRCoverPage"/>
              <w:spacing w:after="0" w:line="259" w:lineRule="auto"/>
            </w:pPr>
          </w:p>
          <w:p w14:paraId="1B3EB1DA" w14:textId="4CC79BA0" w:rsidR="0043215D" w:rsidRDefault="0043215D" w:rsidP="00061912">
            <w:pPr>
              <w:pStyle w:val="CRCoverPage"/>
              <w:spacing w:after="0" w:line="259" w:lineRule="auto"/>
            </w:pPr>
            <w:r>
              <w:t xml:space="preserve">Due to a TTCN bug which was fixed by R5s210112 </w:t>
            </w:r>
            <w:r w:rsidR="005811D7">
              <w:t>the TP-PI was checked at all. Once fixed by R5s210112 some UEs started failing the MT SMS tests due to signalling values in TP-UDL and TP-DCS.</w:t>
            </w:r>
          </w:p>
          <w:p w14:paraId="75A9328E" w14:textId="77777777" w:rsidR="0043215D" w:rsidRDefault="0043215D" w:rsidP="00061912">
            <w:pPr>
              <w:pStyle w:val="CRCoverPage"/>
              <w:spacing w:after="0" w:line="259" w:lineRule="auto"/>
            </w:pPr>
          </w:p>
          <w:p w14:paraId="5CC9551D" w14:textId="328FB5FB" w:rsidR="00A11292" w:rsidRPr="00DC4102" w:rsidRDefault="00A11292" w:rsidP="00061912">
            <w:pPr>
              <w:pStyle w:val="CRCoverPage"/>
              <w:spacing w:after="0" w:line="259" w:lineRule="auto"/>
              <w:rPr>
                <w:rFonts w:cs="Arial"/>
                <w:noProof/>
              </w:rPr>
            </w:pPr>
            <w:r>
              <w:t>Prose CR associated with this change</w:t>
            </w:r>
            <w:r w:rsidR="0043215D">
              <w:t>.</w:t>
            </w:r>
          </w:p>
        </w:tc>
      </w:tr>
      <w:tr w:rsidR="008C3A4F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4735897F" w:rsidR="008C3A4F" w:rsidRPr="00DC4102" w:rsidRDefault="008C3A4F" w:rsidP="008C3A4F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C3A4F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6D8B2C1E" w:rsidR="008C3A4F" w:rsidRPr="00DC4102" w:rsidRDefault="0043215D" w:rsidP="008B4F6A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t>TP-UDL and TP-DCS in SMS-DELIVER-REPORT template are now set to ‘ANY’.</w:t>
            </w:r>
          </w:p>
        </w:tc>
      </w:tr>
      <w:tr w:rsidR="008C3A4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C3A4F" w:rsidRPr="00DC4102" w:rsidRDefault="008C3A4F" w:rsidP="008C3A4F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C3A4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2963DE48" w:rsidR="008C3A4F" w:rsidRPr="00DC4102" w:rsidRDefault="00A552F7" w:rsidP="008C3A4F">
            <w:pPr>
              <w:pStyle w:val="CRCoverPage"/>
              <w:spacing w:after="0"/>
              <w:rPr>
                <w:rFonts w:cs="Arial"/>
                <w:noProof/>
              </w:rPr>
            </w:pPr>
            <w:r w:rsidRPr="00DC4102">
              <w:rPr>
                <w:rFonts w:cs="Arial"/>
                <w:noProof/>
              </w:rPr>
              <w:t>.</w:t>
            </w:r>
            <w:r w:rsidR="00205635">
              <w:rPr>
                <w:rFonts w:cs="Arial"/>
                <w:noProof/>
              </w:rPr>
              <w:t>Conformant UEs may unfairly FAIL the SMS MT test cases.</w:t>
            </w:r>
          </w:p>
        </w:tc>
      </w:tr>
      <w:tr w:rsidR="008C3A4F" w14:paraId="669F3506" w14:textId="77777777" w:rsidTr="00547111">
        <w:tc>
          <w:tcPr>
            <w:tcW w:w="2694" w:type="dxa"/>
            <w:gridSpan w:val="2"/>
          </w:tcPr>
          <w:p w14:paraId="3DFD20CF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C3A4F" w:rsidRDefault="008C3A4F" w:rsidP="008C3A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4F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D09460A" w:rsidR="008C3A4F" w:rsidRDefault="00A11292" w:rsidP="008C3A4F">
            <w:pPr>
              <w:pStyle w:val="CRCoverPage"/>
              <w:spacing w:after="0"/>
              <w:rPr>
                <w:noProof/>
              </w:rPr>
            </w:pPr>
            <w:r>
              <w:t>MT</w:t>
            </w:r>
            <w:r w:rsidR="00DD1C99">
              <w:t xml:space="preserve"> SMS test</w:t>
            </w:r>
            <w:r>
              <w:t xml:space="preserve"> cases</w:t>
            </w:r>
            <w:r w:rsidR="00CB502F">
              <w:t>(9.4.NR5GC)</w:t>
            </w:r>
          </w:p>
        </w:tc>
      </w:tr>
      <w:tr w:rsidR="008C3A4F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C3A4F" w:rsidRDefault="008C3A4F" w:rsidP="008C3A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4F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C3A4F" w:rsidRDefault="008C3A4F" w:rsidP="008C3A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C3A4F" w:rsidRDefault="008C3A4F" w:rsidP="008C3A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3A4F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C3A4F" w:rsidRDefault="008C3A4F" w:rsidP="008C3A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C3A4F" w:rsidRDefault="008C3A4F" w:rsidP="008C3A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3A4F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1CEE9E4" w:rsidR="008C3A4F" w:rsidRDefault="00205635" w:rsidP="008C3A4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66E5566" w:rsidR="008C3A4F" w:rsidRDefault="008C3A4F" w:rsidP="008C3A4F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8C3A4F" w:rsidRDefault="008C3A4F" w:rsidP="008C3A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49A9158E" w:rsidR="008C3A4F" w:rsidRDefault="0020341F" w:rsidP="008C3A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8C3A4F">
              <w:rPr>
                <w:noProof/>
              </w:rPr>
              <w:t xml:space="preserve">TS/TR </w:t>
            </w:r>
            <w:r w:rsidR="005E448F" w:rsidRPr="005E448F">
              <w:rPr>
                <w:bCs/>
                <w:noProof/>
              </w:rPr>
              <w:t>34.229-1</w:t>
            </w:r>
          </w:p>
        </w:tc>
      </w:tr>
      <w:tr w:rsidR="008C3A4F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C3A4F" w:rsidRDefault="008C3A4F" w:rsidP="008C3A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C3A4F" w:rsidRDefault="008C3A4F" w:rsidP="008C3A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3A4F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C3A4F" w:rsidRDefault="008C3A4F" w:rsidP="008C3A4F">
            <w:pPr>
              <w:pStyle w:val="CRCoverPage"/>
              <w:spacing w:after="0"/>
              <w:rPr>
                <w:noProof/>
              </w:rPr>
            </w:pPr>
          </w:p>
        </w:tc>
      </w:tr>
      <w:tr w:rsidR="008C3A4F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8C3A4F" w:rsidRDefault="008C3A4F" w:rsidP="008C3A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3A4F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C3A4F" w:rsidRPr="008863B9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C3A4F" w:rsidRPr="008863B9" w:rsidRDefault="008C3A4F" w:rsidP="008C3A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3A4F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C3A4F" w:rsidRDefault="008C3A4F" w:rsidP="008C3A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596332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D5F9C84" w14:textId="3745B356" w:rsidR="000E001A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E001A" w:rsidRPr="00514EF9">
        <w:rPr>
          <w:rFonts w:cs="Arial"/>
          <w:iCs/>
        </w:rPr>
        <w:t>Table of Contents</w:t>
      </w:r>
      <w:r w:rsidR="000E001A">
        <w:tab/>
      </w:r>
      <w:r w:rsidR="000E001A">
        <w:fldChar w:fldCharType="begin"/>
      </w:r>
      <w:r w:rsidR="000E001A">
        <w:instrText xml:space="preserve"> PAGEREF _Toc75963322 \h </w:instrText>
      </w:r>
      <w:r w:rsidR="000E001A">
        <w:fldChar w:fldCharType="separate"/>
      </w:r>
      <w:r w:rsidR="000E001A">
        <w:t>2</w:t>
      </w:r>
      <w:r w:rsidR="000E001A">
        <w:fldChar w:fldCharType="end"/>
      </w:r>
    </w:p>
    <w:p w14:paraId="68043F54" w14:textId="63F9013E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_Toc75963323 \h </w:instrText>
      </w:r>
      <w:r>
        <w:fldChar w:fldCharType="separate"/>
      </w:r>
      <w:r>
        <w:t>3</w:t>
      </w:r>
      <w:r>
        <w:fldChar w:fldCharType="end"/>
      </w:r>
    </w:p>
    <w:p w14:paraId="05FE6F62" w14:textId="3643FD51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_Toc75963324 \h </w:instrText>
      </w:r>
      <w:r>
        <w:fldChar w:fldCharType="separate"/>
      </w:r>
      <w:r>
        <w:t>3</w:t>
      </w:r>
      <w:r>
        <w:fldChar w:fldCharType="end"/>
      </w:r>
    </w:p>
    <w:p w14:paraId="0D03AB5E" w14:textId="1B125A40" w:rsidR="000E001A" w:rsidRDefault="000E001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14EF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14EF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_Toc75963325 \h </w:instrText>
      </w:r>
      <w:r>
        <w:fldChar w:fldCharType="separate"/>
      </w:r>
      <w:r>
        <w:t>3</w:t>
      </w:r>
      <w:r>
        <w:fldChar w:fldCharType="end"/>
      </w:r>
    </w:p>
    <w:p w14:paraId="2E4D4796" w14:textId="60D1E16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5963323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7B81023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AF5814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6C4B21C" w14:textId="77777777" w:rsidR="0069238E" w:rsidRPr="0069238E" w:rsidRDefault="0069238E" w:rsidP="0069238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5" w:name="_Toc122434488"/>
      <w:bookmarkStart w:id="6" w:name="_Toc295288959"/>
      <w:bookmarkStart w:id="7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2A8B796D" w14:textId="42E4DC52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 w:rsidRPr="00B22104">
        <w:rPr>
          <w:b/>
        </w:rPr>
        <w:t>Corrections required</w:t>
      </w:r>
      <w:bookmarkEnd w:id="5"/>
      <w:bookmarkEnd w:id="6"/>
      <w:bookmarkEnd w:id="7"/>
    </w:p>
    <w:p w14:paraId="664D86CA" w14:textId="77777777" w:rsidR="00261B80" w:rsidRDefault="00261B80" w:rsidP="00261B80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61B80" w:rsidRPr="008E5453" w14:paraId="17D1D2A2" w14:textId="77777777" w:rsidTr="00517160">
        <w:trPr>
          <w:trHeight w:val="447"/>
        </w:trPr>
        <w:tc>
          <w:tcPr>
            <w:tcW w:w="1985" w:type="dxa"/>
          </w:tcPr>
          <w:p w14:paraId="4738F2E9" w14:textId="6996527B" w:rsidR="00261B80" w:rsidRPr="008E5453" w:rsidRDefault="005B787F" w:rsidP="0051716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61B80" w:rsidRPr="008E5453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ECBB453" w14:textId="3A002837" w:rsidR="00261B80" w:rsidRPr="008E5453" w:rsidRDefault="005B787F" w:rsidP="00517160">
            <w:pPr>
              <w:spacing w:after="0"/>
              <w:rPr>
                <w:rFonts w:ascii="Arial" w:hAnsi="Arial" w:cs="Arial"/>
              </w:rPr>
            </w:pPr>
            <w:r w:rsidRPr="005B787F">
              <w:rPr>
                <w:rFonts w:ascii="Arial" w:hAnsi="Arial" w:cs="Arial"/>
              </w:rPr>
              <w:t>cs_SMS_DELIVER</w:t>
            </w:r>
          </w:p>
        </w:tc>
      </w:tr>
      <w:tr w:rsidR="00261B80" w:rsidRPr="008E5453" w14:paraId="10C624CB" w14:textId="77777777" w:rsidTr="00517160">
        <w:trPr>
          <w:trHeight w:val="452"/>
        </w:trPr>
        <w:tc>
          <w:tcPr>
            <w:tcW w:w="1985" w:type="dxa"/>
          </w:tcPr>
          <w:p w14:paraId="678A5BB4" w14:textId="77777777" w:rsidR="00261B80" w:rsidRPr="008E5453" w:rsidRDefault="00261B80" w:rsidP="00517160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3F6A46ED" w14:textId="4E65BEDA" w:rsidR="005B787F" w:rsidRDefault="000B5E52" w:rsidP="005B787F">
            <w:pPr>
              <w:pStyle w:val="CRCoverPage"/>
              <w:spacing w:after="0" w:line="259" w:lineRule="auto"/>
            </w:pPr>
            <w:r w:rsidRPr="008E5453">
              <w:rPr>
                <w:rFonts w:cs="Arial"/>
              </w:rPr>
              <w:t>.</w:t>
            </w:r>
            <w:r w:rsidR="005B787F">
              <w:t xml:space="preserve"> TP-PI in SMS-DELIVER-REPORT has bits where TP-UDL and TP-DCS are optional as per 23.040 and UE may or may not signal them. As such their value should not be checked for specific value.</w:t>
            </w:r>
          </w:p>
          <w:p w14:paraId="6B2FC617" w14:textId="77777777" w:rsidR="005B787F" w:rsidRDefault="005B787F" w:rsidP="005B787F">
            <w:pPr>
              <w:pStyle w:val="CRCoverPage"/>
              <w:spacing w:after="0" w:line="259" w:lineRule="auto"/>
            </w:pPr>
          </w:p>
          <w:p w14:paraId="22CF51F3" w14:textId="77777777" w:rsidR="005B787F" w:rsidRDefault="005B787F" w:rsidP="005B787F">
            <w:pPr>
              <w:pStyle w:val="CRCoverPage"/>
              <w:spacing w:after="0" w:line="259" w:lineRule="auto"/>
            </w:pPr>
            <w:r>
              <w:t>Due to a TTCN bug which was fixed by R5s210112 the TP-PI was checked at all. Once fixed by R5s210112 some UEs started failing the MT SMS tests due to signalling values in TP-UDL and TP-DCS.</w:t>
            </w:r>
          </w:p>
          <w:p w14:paraId="068798D8" w14:textId="77777777" w:rsidR="005B787F" w:rsidRDefault="005B787F" w:rsidP="005B787F">
            <w:pPr>
              <w:pStyle w:val="CRCoverPage"/>
              <w:spacing w:after="0" w:line="259" w:lineRule="auto"/>
            </w:pPr>
          </w:p>
          <w:p w14:paraId="44447194" w14:textId="1AFF4779" w:rsidR="00FF079A" w:rsidRPr="008E5453" w:rsidRDefault="005B787F" w:rsidP="005B787F">
            <w:pPr>
              <w:rPr>
                <w:rFonts w:ascii="Arial" w:hAnsi="Arial" w:cs="Arial"/>
              </w:rPr>
            </w:pPr>
            <w:r>
              <w:t>Prose CR associated with this change.</w:t>
            </w:r>
          </w:p>
        </w:tc>
      </w:tr>
      <w:tr w:rsidR="00261B80" w:rsidRPr="008E5453" w14:paraId="7249666C" w14:textId="77777777" w:rsidTr="00517160">
        <w:tc>
          <w:tcPr>
            <w:tcW w:w="1985" w:type="dxa"/>
          </w:tcPr>
          <w:p w14:paraId="1C7E340C" w14:textId="77777777" w:rsidR="00261B80" w:rsidRPr="008E5453" w:rsidRDefault="00261B80" w:rsidP="00517160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309F81F5" w14:textId="6E044817" w:rsidR="006D1C74" w:rsidRPr="008E5453" w:rsidRDefault="005B787F" w:rsidP="00CF1F09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t>TP-UDL and TP-DCS in SMS-DELIVER-REPORT template are now set to ‘ANY’.</w:t>
            </w:r>
          </w:p>
        </w:tc>
      </w:tr>
      <w:tr w:rsidR="00261B80" w:rsidRPr="008E5453" w14:paraId="51F4FC9D" w14:textId="77777777" w:rsidTr="00517160">
        <w:tc>
          <w:tcPr>
            <w:tcW w:w="1985" w:type="dxa"/>
          </w:tcPr>
          <w:p w14:paraId="04EB35F3" w14:textId="77777777" w:rsidR="00261B80" w:rsidRPr="008E5453" w:rsidRDefault="00261B80" w:rsidP="00517160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4E81505E" w14:textId="371CE0D6" w:rsidR="00261B80" w:rsidRPr="008E5453" w:rsidRDefault="005B787F" w:rsidP="00517160">
            <w:pPr>
              <w:spacing w:after="0"/>
              <w:rPr>
                <w:rFonts w:ascii="Arial" w:hAnsi="Arial" w:cs="Arial"/>
                <w:lang w:val="en-US"/>
              </w:rPr>
            </w:pPr>
            <w:r w:rsidRPr="005B787F">
              <w:rPr>
                <w:rFonts w:ascii="Arial" w:hAnsi="Arial" w:cs="Arial"/>
                <w:lang w:val="en-US"/>
              </w:rPr>
              <w:t>Common\NAS\SMS_Templates.ttcn</w:t>
            </w:r>
          </w:p>
        </w:tc>
      </w:tr>
      <w:tr w:rsidR="00261B80" w:rsidRPr="008E5453" w14:paraId="1D10CA6B" w14:textId="77777777" w:rsidTr="00517160">
        <w:tc>
          <w:tcPr>
            <w:tcW w:w="1985" w:type="dxa"/>
          </w:tcPr>
          <w:p w14:paraId="3E8C0467" w14:textId="77777777" w:rsidR="00261B80" w:rsidRPr="008E5453" w:rsidRDefault="00261B80" w:rsidP="0051716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1C91B671" w14:textId="77777777" w:rsidR="00261B80" w:rsidRPr="008E5453" w:rsidRDefault="00261B80" w:rsidP="00517160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28323BA5" w14:textId="77777777" w:rsidR="00261B80" w:rsidRPr="008E5453" w:rsidRDefault="00261B80" w:rsidP="00261B80">
      <w:pPr>
        <w:rPr>
          <w:rFonts w:ascii="Arial" w:hAnsi="Arial" w:cs="Arial"/>
          <w:lang w:val="en-US"/>
        </w:rPr>
      </w:pPr>
    </w:p>
    <w:p w14:paraId="2A26FB70" w14:textId="77777777" w:rsidR="00261B80" w:rsidRPr="008E5453" w:rsidRDefault="00261B80" w:rsidP="00261B80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:rsidRPr="008E5453" w14:paraId="7361FF92" w14:textId="77777777" w:rsidTr="00517160">
        <w:tc>
          <w:tcPr>
            <w:tcW w:w="9855" w:type="dxa"/>
          </w:tcPr>
          <w:p w14:paraId="0D83B65A" w14:textId="77777777" w:rsidR="006726A1" w:rsidRPr="006726A1" w:rsidRDefault="006726A1" w:rsidP="006726A1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726A1">
              <w:rPr>
                <w:rFonts w:ascii="Arial" w:hAnsi="Arial" w:cs="Arial"/>
                <w:lang w:val="en-US"/>
              </w:rPr>
              <w:t xml:space="preserve">  template (value) TP_ParameterIndicator_Type crs_TP_ParameterIndicator := // @sic R5s210112 sic@</w:t>
            </w:r>
          </w:p>
          <w:p w14:paraId="10F759DE" w14:textId="77777777" w:rsidR="006726A1" w:rsidRPr="006726A1" w:rsidRDefault="006726A1" w:rsidP="006726A1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726A1">
              <w:rPr>
                <w:rFonts w:ascii="Arial" w:hAnsi="Arial" w:cs="Arial"/>
                <w:lang w:val="en-US"/>
              </w:rPr>
              <w:t xml:space="preserve">  { /* @status    APPROVED (IMS, LTE_A_R12) */</w:t>
            </w:r>
          </w:p>
          <w:p w14:paraId="7C3F427B" w14:textId="77777777" w:rsidR="006726A1" w:rsidRPr="006726A1" w:rsidRDefault="006726A1" w:rsidP="006726A1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726A1">
              <w:rPr>
                <w:rFonts w:ascii="Arial" w:hAnsi="Arial" w:cs="Arial"/>
                <w:lang w:val="en-US"/>
              </w:rPr>
              <w:t xml:space="preserve">    extBit1 := '0'B,</w:t>
            </w:r>
          </w:p>
          <w:p w14:paraId="21E668AA" w14:textId="77777777" w:rsidR="006726A1" w:rsidRPr="006726A1" w:rsidRDefault="006726A1" w:rsidP="006726A1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726A1">
              <w:rPr>
                <w:rFonts w:ascii="Arial" w:hAnsi="Arial" w:cs="Arial"/>
                <w:lang w:val="en-US"/>
              </w:rPr>
              <w:t xml:space="preserve">    spare4 := '0000'B,</w:t>
            </w:r>
          </w:p>
          <w:p w14:paraId="1F49FE87" w14:textId="77777777" w:rsidR="006726A1" w:rsidRPr="006726A1" w:rsidRDefault="006726A1" w:rsidP="006726A1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726A1">
              <w:rPr>
                <w:rFonts w:ascii="Arial" w:hAnsi="Arial" w:cs="Arial"/>
                <w:lang w:val="en-US"/>
              </w:rPr>
              <w:t xml:space="preserve">    tP_UDL := '0'B,</w:t>
            </w:r>
          </w:p>
          <w:p w14:paraId="74B6406E" w14:textId="77777777" w:rsidR="006726A1" w:rsidRPr="006726A1" w:rsidRDefault="006726A1" w:rsidP="006726A1">
            <w:pPr>
              <w:spacing w:after="0"/>
              <w:ind w:firstLine="195"/>
              <w:rPr>
                <w:rFonts w:ascii="Arial" w:hAnsi="Arial" w:cs="Arial"/>
                <w:highlight w:val="yellow"/>
                <w:lang w:val="en-US"/>
              </w:rPr>
            </w:pPr>
            <w:r w:rsidRPr="006726A1">
              <w:rPr>
                <w:rFonts w:ascii="Arial" w:hAnsi="Arial" w:cs="Arial"/>
                <w:lang w:val="en-US"/>
              </w:rPr>
              <w:t xml:space="preserve">    tP_DCS := </w:t>
            </w:r>
            <w:r w:rsidRPr="006726A1">
              <w:rPr>
                <w:rFonts w:ascii="Arial" w:hAnsi="Arial" w:cs="Arial"/>
                <w:highlight w:val="yellow"/>
                <w:lang w:val="en-US"/>
              </w:rPr>
              <w:t>'0'B,</w:t>
            </w:r>
          </w:p>
          <w:p w14:paraId="0AF67E15" w14:textId="77777777" w:rsidR="006726A1" w:rsidRDefault="006726A1" w:rsidP="006726A1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726A1">
              <w:rPr>
                <w:rFonts w:ascii="Arial" w:hAnsi="Arial" w:cs="Arial"/>
                <w:lang w:val="en-US"/>
              </w:rPr>
              <w:t xml:space="preserve">    tP_PID := </w:t>
            </w:r>
            <w:r w:rsidRPr="006726A1">
              <w:rPr>
                <w:rFonts w:ascii="Arial" w:hAnsi="Arial" w:cs="Arial"/>
                <w:highlight w:val="yellow"/>
                <w:lang w:val="en-US"/>
              </w:rPr>
              <w:t xml:space="preserve">'0'B </w:t>
            </w:r>
          </w:p>
          <w:p w14:paraId="08D87736" w14:textId="1DBA3100" w:rsidR="00261B80" w:rsidRPr="008E5453" w:rsidRDefault="006726A1" w:rsidP="006726A1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726A1">
              <w:rPr>
                <w:rFonts w:ascii="Arial" w:hAnsi="Arial" w:cs="Arial"/>
                <w:lang w:val="en-US"/>
              </w:rPr>
              <w:t xml:space="preserve">  };</w:t>
            </w:r>
          </w:p>
        </w:tc>
      </w:tr>
    </w:tbl>
    <w:p w14:paraId="119683A5" w14:textId="77777777" w:rsidR="00261B80" w:rsidRPr="008E5453" w:rsidRDefault="00261B80" w:rsidP="00261B80">
      <w:pPr>
        <w:rPr>
          <w:rFonts w:ascii="Arial" w:hAnsi="Arial" w:cs="Arial"/>
          <w:lang w:val="en-US"/>
        </w:rPr>
      </w:pPr>
    </w:p>
    <w:p w14:paraId="5645114E" w14:textId="77777777" w:rsidR="00261B80" w:rsidRPr="008E5453" w:rsidRDefault="00261B80" w:rsidP="00261B80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:rsidRPr="008E5453" w14:paraId="58EB56B6" w14:textId="77777777" w:rsidTr="00517160">
        <w:tc>
          <w:tcPr>
            <w:tcW w:w="9855" w:type="dxa"/>
          </w:tcPr>
          <w:p w14:paraId="0B86B8CF" w14:textId="77777777" w:rsidR="006726A1" w:rsidRPr="006726A1" w:rsidRDefault="006726A1" w:rsidP="006726A1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 w:rsidRPr="006726A1">
              <w:rPr>
                <w:rFonts w:ascii="Arial" w:hAnsi="Arial" w:cs="Arial"/>
                <w:lang w:val="en-US" w:eastAsia="zh-CN"/>
              </w:rPr>
              <w:t xml:space="preserve">  template (value) TP_ParameterIndicator_Type crs_TP_ParameterIndicator := // @sic R5s210112 sic@</w:t>
            </w:r>
          </w:p>
          <w:p w14:paraId="4A6C9146" w14:textId="77777777" w:rsidR="006726A1" w:rsidRPr="006726A1" w:rsidRDefault="006726A1" w:rsidP="006726A1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 w:rsidRPr="006726A1">
              <w:rPr>
                <w:rFonts w:ascii="Arial" w:hAnsi="Arial" w:cs="Arial"/>
                <w:lang w:val="en-US" w:eastAsia="zh-CN"/>
              </w:rPr>
              <w:t xml:space="preserve">  { /* @status    APPROVED (IMS, LTE_A_R12) */</w:t>
            </w:r>
          </w:p>
          <w:p w14:paraId="420E0D7C" w14:textId="77777777" w:rsidR="006726A1" w:rsidRPr="006726A1" w:rsidRDefault="006726A1" w:rsidP="006726A1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 w:rsidRPr="006726A1">
              <w:rPr>
                <w:rFonts w:ascii="Arial" w:hAnsi="Arial" w:cs="Arial"/>
                <w:lang w:val="en-US" w:eastAsia="zh-CN"/>
              </w:rPr>
              <w:t xml:space="preserve">    extBit1 := '0'B,</w:t>
            </w:r>
          </w:p>
          <w:p w14:paraId="30282CD5" w14:textId="77777777" w:rsidR="006726A1" w:rsidRPr="006726A1" w:rsidRDefault="006726A1" w:rsidP="006726A1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 w:rsidRPr="006726A1">
              <w:rPr>
                <w:rFonts w:ascii="Arial" w:hAnsi="Arial" w:cs="Arial"/>
                <w:lang w:val="en-US" w:eastAsia="zh-CN"/>
              </w:rPr>
              <w:t xml:space="preserve">    spare4 := '0000'B,</w:t>
            </w:r>
          </w:p>
          <w:p w14:paraId="104CB89B" w14:textId="77777777" w:rsidR="006726A1" w:rsidRPr="006726A1" w:rsidRDefault="006726A1" w:rsidP="006726A1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 w:rsidRPr="006726A1">
              <w:rPr>
                <w:rFonts w:ascii="Arial" w:hAnsi="Arial" w:cs="Arial"/>
                <w:lang w:val="en-US" w:eastAsia="zh-CN"/>
              </w:rPr>
              <w:t xml:space="preserve">    tP_UDL := '0'B,</w:t>
            </w:r>
          </w:p>
          <w:p w14:paraId="6A52C1E3" w14:textId="3445C79F" w:rsidR="006726A1" w:rsidRPr="006726A1" w:rsidRDefault="006726A1" w:rsidP="006726A1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 w:rsidRPr="006726A1">
              <w:rPr>
                <w:rFonts w:ascii="Arial" w:hAnsi="Arial" w:cs="Arial"/>
                <w:lang w:val="en-US" w:eastAsia="zh-CN"/>
              </w:rPr>
              <w:t xml:space="preserve">    tP_DCS := </w:t>
            </w:r>
            <w:r w:rsidRPr="006726A1">
              <w:rPr>
                <w:rFonts w:ascii="Arial" w:hAnsi="Arial" w:cs="Arial"/>
                <w:highlight w:val="yellow"/>
                <w:lang w:val="en-US" w:eastAsia="zh-CN"/>
              </w:rPr>
              <w:t>'?'B,</w:t>
            </w:r>
          </w:p>
          <w:p w14:paraId="03E5086C" w14:textId="1B12AF38" w:rsidR="006726A1" w:rsidRPr="006726A1" w:rsidRDefault="006726A1" w:rsidP="006726A1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 w:rsidRPr="006726A1">
              <w:rPr>
                <w:rFonts w:ascii="Arial" w:hAnsi="Arial" w:cs="Arial"/>
                <w:lang w:val="en-US" w:eastAsia="zh-CN"/>
              </w:rPr>
              <w:t xml:space="preserve">    tP_PID := </w:t>
            </w:r>
            <w:r w:rsidRPr="006726A1">
              <w:rPr>
                <w:rFonts w:ascii="Arial" w:hAnsi="Arial" w:cs="Arial"/>
                <w:highlight w:val="yellow"/>
                <w:lang w:val="en-US" w:eastAsia="zh-CN"/>
              </w:rPr>
              <w:t xml:space="preserve">'?'B </w:t>
            </w:r>
          </w:p>
          <w:p w14:paraId="16CD315C" w14:textId="0480BA61" w:rsidR="009459EC" w:rsidRPr="008E5453" w:rsidRDefault="006726A1" w:rsidP="006726A1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 w:rsidRPr="006726A1">
              <w:rPr>
                <w:rFonts w:ascii="Arial" w:hAnsi="Arial" w:cs="Arial"/>
                <w:lang w:val="en-US" w:eastAsia="zh-CN"/>
              </w:rPr>
              <w:t xml:space="preserve">  };</w:t>
            </w:r>
          </w:p>
        </w:tc>
      </w:tr>
    </w:tbl>
    <w:p w14:paraId="08E20ADE" w14:textId="77777777" w:rsidR="00313EFC" w:rsidRDefault="00313EFC" w:rsidP="00F1135C"/>
    <w:sectPr w:rsidR="00313EF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E0F9C" w14:textId="77777777" w:rsidR="001505CC" w:rsidRDefault="001505CC">
      <w:r>
        <w:separator/>
      </w:r>
    </w:p>
  </w:endnote>
  <w:endnote w:type="continuationSeparator" w:id="0">
    <w:p w14:paraId="7DA57CFF" w14:textId="77777777" w:rsidR="001505CC" w:rsidRDefault="00150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C1C26" w14:textId="77777777" w:rsidR="001505CC" w:rsidRDefault="001505CC">
      <w:r>
        <w:separator/>
      </w:r>
    </w:p>
  </w:footnote>
  <w:footnote w:type="continuationSeparator" w:id="0">
    <w:p w14:paraId="1D45F5F3" w14:textId="77777777" w:rsidR="001505CC" w:rsidRDefault="001505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484797" w:rsidRDefault="004847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484797" w:rsidRDefault="004847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484797" w:rsidRDefault="00484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D57BE"/>
    <w:multiLevelType w:val="hybridMultilevel"/>
    <w:tmpl w:val="6DBA1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1457B"/>
    <w:rsid w:val="00022E4A"/>
    <w:rsid w:val="0003021B"/>
    <w:rsid w:val="00030294"/>
    <w:rsid w:val="00030B84"/>
    <w:rsid w:val="00040C16"/>
    <w:rsid w:val="00045F51"/>
    <w:rsid w:val="00056850"/>
    <w:rsid w:val="00060D9C"/>
    <w:rsid w:val="00061912"/>
    <w:rsid w:val="00065CBA"/>
    <w:rsid w:val="000742B7"/>
    <w:rsid w:val="00092F7C"/>
    <w:rsid w:val="00093BA7"/>
    <w:rsid w:val="00095846"/>
    <w:rsid w:val="000A2912"/>
    <w:rsid w:val="000A2FA0"/>
    <w:rsid w:val="000A6394"/>
    <w:rsid w:val="000B0C2C"/>
    <w:rsid w:val="000B5E52"/>
    <w:rsid w:val="000B7FED"/>
    <w:rsid w:val="000C038A"/>
    <w:rsid w:val="000C6598"/>
    <w:rsid w:val="000D44B3"/>
    <w:rsid w:val="000E001A"/>
    <w:rsid w:val="000E34BB"/>
    <w:rsid w:val="000F6FBF"/>
    <w:rsid w:val="000F78AF"/>
    <w:rsid w:val="00101071"/>
    <w:rsid w:val="001316F0"/>
    <w:rsid w:val="00132E8A"/>
    <w:rsid w:val="00134C93"/>
    <w:rsid w:val="00144A79"/>
    <w:rsid w:val="00145D43"/>
    <w:rsid w:val="001505CC"/>
    <w:rsid w:val="00192C46"/>
    <w:rsid w:val="001A08B3"/>
    <w:rsid w:val="001A09A3"/>
    <w:rsid w:val="001A18C4"/>
    <w:rsid w:val="001A433F"/>
    <w:rsid w:val="001A7B60"/>
    <w:rsid w:val="001B52F0"/>
    <w:rsid w:val="001B7A65"/>
    <w:rsid w:val="001D5E3C"/>
    <w:rsid w:val="001D605C"/>
    <w:rsid w:val="001E41F3"/>
    <w:rsid w:val="001E4F74"/>
    <w:rsid w:val="001F01B6"/>
    <w:rsid w:val="001F2D5E"/>
    <w:rsid w:val="0020341F"/>
    <w:rsid w:val="00205635"/>
    <w:rsid w:val="002079B4"/>
    <w:rsid w:val="002079B5"/>
    <w:rsid w:val="00207E85"/>
    <w:rsid w:val="002118AB"/>
    <w:rsid w:val="002160BA"/>
    <w:rsid w:val="002177A0"/>
    <w:rsid w:val="0022307B"/>
    <w:rsid w:val="002234A3"/>
    <w:rsid w:val="00230B6F"/>
    <w:rsid w:val="00233709"/>
    <w:rsid w:val="00237180"/>
    <w:rsid w:val="0025709B"/>
    <w:rsid w:val="0026004D"/>
    <w:rsid w:val="00261B80"/>
    <w:rsid w:val="002640DD"/>
    <w:rsid w:val="002665CE"/>
    <w:rsid w:val="00275D12"/>
    <w:rsid w:val="00280C35"/>
    <w:rsid w:val="00283EBC"/>
    <w:rsid w:val="00284FEB"/>
    <w:rsid w:val="002860C4"/>
    <w:rsid w:val="002B41D0"/>
    <w:rsid w:val="002B5741"/>
    <w:rsid w:val="002C02F6"/>
    <w:rsid w:val="002D362B"/>
    <w:rsid w:val="002D39A7"/>
    <w:rsid w:val="002E472E"/>
    <w:rsid w:val="002E54DE"/>
    <w:rsid w:val="002F6BAD"/>
    <w:rsid w:val="003020E8"/>
    <w:rsid w:val="00305409"/>
    <w:rsid w:val="00310086"/>
    <w:rsid w:val="00311EE5"/>
    <w:rsid w:val="00313EFC"/>
    <w:rsid w:val="00317F09"/>
    <w:rsid w:val="003234CC"/>
    <w:rsid w:val="00335496"/>
    <w:rsid w:val="00344D50"/>
    <w:rsid w:val="00346A55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0562"/>
    <w:rsid w:val="003B6BD9"/>
    <w:rsid w:val="003E1A36"/>
    <w:rsid w:val="00410049"/>
    <w:rsid w:val="00410371"/>
    <w:rsid w:val="004146C9"/>
    <w:rsid w:val="00415E33"/>
    <w:rsid w:val="004242F1"/>
    <w:rsid w:val="00431CAA"/>
    <w:rsid w:val="0043215D"/>
    <w:rsid w:val="00442685"/>
    <w:rsid w:val="004522A4"/>
    <w:rsid w:val="00465F5F"/>
    <w:rsid w:val="00467D47"/>
    <w:rsid w:val="00481B19"/>
    <w:rsid w:val="00484797"/>
    <w:rsid w:val="004942F6"/>
    <w:rsid w:val="00494D00"/>
    <w:rsid w:val="004B5579"/>
    <w:rsid w:val="004B75B7"/>
    <w:rsid w:val="004C07AC"/>
    <w:rsid w:val="004C3318"/>
    <w:rsid w:val="004D2D00"/>
    <w:rsid w:val="004D5D05"/>
    <w:rsid w:val="004F2994"/>
    <w:rsid w:val="00502FEC"/>
    <w:rsid w:val="0051580D"/>
    <w:rsid w:val="0051584C"/>
    <w:rsid w:val="005428A5"/>
    <w:rsid w:val="00547111"/>
    <w:rsid w:val="0054712D"/>
    <w:rsid w:val="00555E70"/>
    <w:rsid w:val="00556166"/>
    <w:rsid w:val="00557065"/>
    <w:rsid w:val="00566776"/>
    <w:rsid w:val="00572CFD"/>
    <w:rsid w:val="00576B7D"/>
    <w:rsid w:val="005811D7"/>
    <w:rsid w:val="00586438"/>
    <w:rsid w:val="00587812"/>
    <w:rsid w:val="00592D74"/>
    <w:rsid w:val="005A0003"/>
    <w:rsid w:val="005B787F"/>
    <w:rsid w:val="005C657A"/>
    <w:rsid w:val="005D5EA0"/>
    <w:rsid w:val="005E2C44"/>
    <w:rsid w:val="005E448F"/>
    <w:rsid w:val="00600564"/>
    <w:rsid w:val="00604A32"/>
    <w:rsid w:val="00605FCB"/>
    <w:rsid w:val="006061A3"/>
    <w:rsid w:val="00606F94"/>
    <w:rsid w:val="00621188"/>
    <w:rsid w:val="006257ED"/>
    <w:rsid w:val="00643A34"/>
    <w:rsid w:val="00645230"/>
    <w:rsid w:val="0066030A"/>
    <w:rsid w:val="0066224B"/>
    <w:rsid w:val="00665C47"/>
    <w:rsid w:val="006667C0"/>
    <w:rsid w:val="006726A1"/>
    <w:rsid w:val="0067277E"/>
    <w:rsid w:val="006759D6"/>
    <w:rsid w:val="0069238E"/>
    <w:rsid w:val="00695808"/>
    <w:rsid w:val="006B3C17"/>
    <w:rsid w:val="006B46FB"/>
    <w:rsid w:val="006D1C74"/>
    <w:rsid w:val="006E21FB"/>
    <w:rsid w:val="00701A94"/>
    <w:rsid w:val="007146D3"/>
    <w:rsid w:val="00715499"/>
    <w:rsid w:val="00716FF8"/>
    <w:rsid w:val="00720F74"/>
    <w:rsid w:val="0072502F"/>
    <w:rsid w:val="00744663"/>
    <w:rsid w:val="00757DA6"/>
    <w:rsid w:val="00765598"/>
    <w:rsid w:val="007745EA"/>
    <w:rsid w:val="007830D7"/>
    <w:rsid w:val="00792342"/>
    <w:rsid w:val="007977A8"/>
    <w:rsid w:val="007A7498"/>
    <w:rsid w:val="007B512A"/>
    <w:rsid w:val="007C2097"/>
    <w:rsid w:val="007D2848"/>
    <w:rsid w:val="007D6A07"/>
    <w:rsid w:val="007E16EC"/>
    <w:rsid w:val="007E76DC"/>
    <w:rsid w:val="007F441E"/>
    <w:rsid w:val="007F44EA"/>
    <w:rsid w:val="007F7259"/>
    <w:rsid w:val="008040A8"/>
    <w:rsid w:val="008279FA"/>
    <w:rsid w:val="00832EA7"/>
    <w:rsid w:val="00835B06"/>
    <w:rsid w:val="00843525"/>
    <w:rsid w:val="00847DB8"/>
    <w:rsid w:val="008535B7"/>
    <w:rsid w:val="008626E7"/>
    <w:rsid w:val="00863404"/>
    <w:rsid w:val="00866A43"/>
    <w:rsid w:val="00870EE7"/>
    <w:rsid w:val="0087387E"/>
    <w:rsid w:val="00881CD5"/>
    <w:rsid w:val="00885F0C"/>
    <w:rsid w:val="008863B9"/>
    <w:rsid w:val="0089213B"/>
    <w:rsid w:val="008A45A6"/>
    <w:rsid w:val="008A4C0E"/>
    <w:rsid w:val="008A55E2"/>
    <w:rsid w:val="008B4F6A"/>
    <w:rsid w:val="008B7A82"/>
    <w:rsid w:val="008C38FD"/>
    <w:rsid w:val="008C3A4F"/>
    <w:rsid w:val="008C46E2"/>
    <w:rsid w:val="008C7320"/>
    <w:rsid w:val="008C7E9B"/>
    <w:rsid w:val="008E5453"/>
    <w:rsid w:val="008F3789"/>
    <w:rsid w:val="008F686C"/>
    <w:rsid w:val="009012EB"/>
    <w:rsid w:val="009148DE"/>
    <w:rsid w:val="00937A5E"/>
    <w:rsid w:val="00941E30"/>
    <w:rsid w:val="009459EC"/>
    <w:rsid w:val="0095216E"/>
    <w:rsid w:val="00952F40"/>
    <w:rsid w:val="009664F6"/>
    <w:rsid w:val="00976C27"/>
    <w:rsid w:val="009777D9"/>
    <w:rsid w:val="00980F99"/>
    <w:rsid w:val="00982379"/>
    <w:rsid w:val="00982B1E"/>
    <w:rsid w:val="00991B88"/>
    <w:rsid w:val="00992C56"/>
    <w:rsid w:val="009A4AB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D38AE"/>
    <w:rsid w:val="009E3297"/>
    <w:rsid w:val="009E3609"/>
    <w:rsid w:val="009F5355"/>
    <w:rsid w:val="009F734F"/>
    <w:rsid w:val="00A03654"/>
    <w:rsid w:val="00A1055C"/>
    <w:rsid w:val="00A10E39"/>
    <w:rsid w:val="00A11292"/>
    <w:rsid w:val="00A17B18"/>
    <w:rsid w:val="00A246B6"/>
    <w:rsid w:val="00A2554A"/>
    <w:rsid w:val="00A33448"/>
    <w:rsid w:val="00A37C31"/>
    <w:rsid w:val="00A47E70"/>
    <w:rsid w:val="00A50CF0"/>
    <w:rsid w:val="00A514FF"/>
    <w:rsid w:val="00A54E19"/>
    <w:rsid w:val="00A552F7"/>
    <w:rsid w:val="00A7671C"/>
    <w:rsid w:val="00A8138C"/>
    <w:rsid w:val="00AA2CBC"/>
    <w:rsid w:val="00AB38CB"/>
    <w:rsid w:val="00AB65B9"/>
    <w:rsid w:val="00AC13FE"/>
    <w:rsid w:val="00AC23BD"/>
    <w:rsid w:val="00AC5820"/>
    <w:rsid w:val="00AD1CD8"/>
    <w:rsid w:val="00AD62D3"/>
    <w:rsid w:val="00AF5814"/>
    <w:rsid w:val="00AF6C48"/>
    <w:rsid w:val="00B06664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97873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DEB"/>
    <w:rsid w:val="00C33E7F"/>
    <w:rsid w:val="00C462F9"/>
    <w:rsid w:val="00C46F38"/>
    <w:rsid w:val="00C62A82"/>
    <w:rsid w:val="00C63CDB"/>
    <w:rsid w:val="00C64A0A"/>
    <w:rsid w:val="00C66BA2"/>
    <w:rsid w:val="00C73C27"/>
    <w:rsid w:val="00C83A6B"/>
    <w:rsid w:val="00C85DD5"/>
    <w:rsid w:val="00C902CB"/>
    <w:rsid w:val="00C95985"/>
    <w:rsid w:val="00CA44A0"/>
    <w:rsid w:val="00CA7A78"/>
    <w:rsid w:val="00CB2CA7"/>
    <w:rsid w:val="00CB3198"/>
    <w:rsid w:val="00CB36F7"/>
    <w:rsid w:val="00CB44CB"/>
    <w:rsid w:val="00CB4586"/>
    <w:rsid w:val="00CB502F"/>
    <w:rsid w:val="00CB5F17"/>
    <w:rsid w:val="00CC2024"/>
    <w:rsid w:val="00CC5026"/>
    <w:rsid w:val="00CC68D0"/>
    <w:rsid w:val="00CE24B2"/>
    <w:rsid w:val="00CE6D50"/>
    <w:rsid w:val="00CE7363"/>
    <w:rsid w:val="00CF1F09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75D19"/>
    <w:rsid w:val="00D83373"/>
    <w:rsid w:val="00D83C48"/>
    <w:rsid w:val="00D85F97"/>
    <w:rsid w:val="00D878CE"/>
    <w:rsid w:val="00D9742A"/>
    <w:rsid w:val="00DA15C5"/>
    <w:rsid w:val="00DB4A5D"/>
    <w:rsid w:val="00DC2D3D"/>
    <w:rsid w:val="00DC4102"/>
    <w:rsid w:val="00DD1C99"/>
    <w:rsid w:val="00DD3057"/>
    <w:rsid w:val="00DD3BF4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667B7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F104CE"/>
    <w:rsid w:val="00F1135C"/>
    <w:rsid w:val="00F25D98"/>
    <w:rsid w:val="00F300FB"/>
    <w:rsid w:val="00F60954"/>
    <w:rsid w:val="00F7019E"/>
    <w:rsid w:val="00F708B7"/>
    <w:rsid w:val="00F720A4"/>
    <w:rsid w:val="00F751B6"/>
    <w:rsid w:val="00F93B4E"/>
    <w:rsid w:val="00F97C82"/>
    <w:rsid w:val="00FB6386"/>
    <w:rsid w:val="00FC4B13"/>
    <w:rsid w:val="00FC5FC9"/>
    <w:rsid w:val="00FC79FD"/>
    <w:rsid w:val="00FD0C4C"/>
    <w:rsid w:val="00FD4254"/>
    <w:rsid w:val="00FD5F4A"/>
    <w:rsid w:val="00FF079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520</Words>
  <Characters>3487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5</cp:revision>
  <cp:lastPrinted>1900-01-01T00:00:00Z</cp:lastPrinted>
  <dcterms:created xsi:type="dcterms:W3CDTF">2021-09-09T13:32:00Z</dcterms:created>
  <dcterms:modified xsi:type="dcterms:W3CDTF">2021-11-26T09:23:00Z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