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F0C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R5s211</w:t>
        </w:r>
        <w:r w:rsidR="0062792C">
          <w:rPr>
            <w:b/>
            <w:i/>
            <w:noProof/>
            <w:sz w:val="28"/>
          </w:rPr>
          <w:t>688</w:t>
        </w:r>
      </w:fldSimple>
    </w:p>
    <w:p w14:paraId="7CB45193" w14:textId="77777777" w:rsidR="001E41F3" w:rsidRDefault="00A845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4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D1398" w:rsidR="001E41F3" w:rsidRPr="00410371" w:rsidRDefault="00A845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3258D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AD2FD" w:rsidR="001E41F3" w:rsidRPr="00410371" w:rsidRDefault="00627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E21B2" w:rsidR="001E41F3" w:rsidRPr="00410371" w:rsidRDefault="00A84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62792C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40DCD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3258DA">
                <w:t>6.1.1.3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4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4FBF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258DA">
              <w:t>6.1.1.3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E2FA" w:rsidR="004E18D7" w:rsidRDefault="003258D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B67D3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AD40E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60515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2209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</w:t>
            </w:r>
            <w:r w:rsidR="003258DA">
              <w:rPr>
                <w:noProof/>
              </w:rPr>
              <w:t>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156166"/>
      <w:r w:rsidRPr="009C2813">
        <w:rPr>
          <w:b/>
        </w:rPr>
        <w:t>Overview</w:t>
      </w:r>
      <w:bookmarkEnd w:id="1"/>
      <w:bookmarkEnd w:id="2"/>
    </w:p>
    <w:p w14:paraId="600397F8" w14:textId="6FDBFF3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3258DA">
        <w:rPr>
          <w:rFonts w:cs="Arial"/>
          <w:sz w:val="24"/>
          <w:szCs w:val="24"/>
          <w:lang w:val="es-ES"/>
        </w:rPr>
        <w:t>6.1.1.3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15616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39A7818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258DA">
        <w:rPr>
          <w:rFonts w:cs="Arial"/>
          <w:color w:val="000000"/>
          <w:sz w:val="24"/>
          <w:szCs w:val="24"/>
          <w:lang w:eastAsia="ja-JP"/>
        </w:rPr>
        <w:t>6.1.1.3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156168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156169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156170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156171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156172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156173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1B48B7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3258DA">
        <w:rPr>
          <w:rFonts w:cs="Arial"/>
          <w:sz w:val="24"/>
          <w:szCs w:val="24"/>
        </w:rPr>
        <w:t>6.1.1.3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156174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99BF0E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3258DA">
              <w:rPr>
                <w:rFonts w:cs="Arial"/>
                <w:b/>
                <w:sz w:val="24"/>
                <w:szCs w:val="24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3258DA">
              <w:rPr>
                <w:rFonts w:cs="Arial"/>
                <w:b/>
                <w:sz w:val="24"/>
                <w:szCs w:val="24"/>
              </w:rPr>
              <w:t>6.1.1.3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C9EF" w14:textId="77777777" w:rsidR="00A8456B" w:rsidRDefault="00A8456B">
      <w:r>
        <w:separator/>
      </w:r>
    </w:p>
  </w:endnote>
  <w:endnote w:type="continuationSeparator" w:id="0">
    <w:p w14:paraId="2866F11C" w14:textId="77777777" w:rsidR="00A8456B" w:rsidRDefault="00A8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7F38" w14:textId="77777777" w:rsidR="00A8456B" w:rsidRDefault="00A8456B">
      <w:r>
        <w:separator/>
      </w:r>
    </w:p>
  </w:footnote>
  <w:footnote w:type="continuationSeparator" w:id="0">
    <w:p w14:paraId="22794140" w14:textId="77777777" w:rsidR="00A8456B" w:rsidRDefault="00A8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609EF"/>
    <w:rsid w:val="0036231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2792C"/>
    <w:rsid w:val="00636EC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C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CD8D-344D-9E48-BC7E-6A72428F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498</Words>
  <Characters>4296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1900-01-01T00:14:00Z</cp:lastPrinted>
  <dcterms:created xsi:type="dcterms:W3CDTF">2020-02-03T08:32:00Z</dcterms:created>
  <dcterms:modified xsi:type="dcterms:W3CDTF">2021-11-26T09:21:00Z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