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4446" w14:textId="0F06F3FF" w:rsidR="000F7835" w:rsidRDefault="000F7835" w:rsidP="000F78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</w:t>
        </w:r>
        <w:r w:rsidR="00104F66">
          <w:rPr>
            <w:b/>
            <w:i/>
            <w:noProof/>
            <w:sz w:val="28"/>
          </w:rPr>
          <w:t>687</w:t>
        </w:r>
      </w:fldSimple>
    </w:p>
    <w:p w14:paraId="18520F2B" w14:textId="77777777" w:rsidR="000F7835" w:rsidRDefault="000F7835" w:rsidP="000F78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7835" w14:paraId="2859D95E" w14:textId="77777777" w:rsidTr="00745F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CA104" w14:textId="77777777" w:rsidR="000F7835" w:rsidRDefault="000F7835" w:rsidP="00745F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F7835" w14:paraId="59A40437" w14:textId="77777777" w:rsidTr="00745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F4A67F" w14:textId="77777777" w:rsidR="000F7835" w:rsidRDefault="000F7835" w:rsidP="00745F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7835" w14:paraId="0C0E3A05" w14:textId="77777777" w:rsidTr="00745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42A706" w14:textId="77777777"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14:paraId="76ED8CDE" w14:textId="77777777" w:rsidTr="00745FA4">
        <w:tc>
          <w:tcPr>
            <w:tcW w:w="142" w:type="dxa"/>
            <w:tcBorders>
              <w:left w:val="single" w:sz="4" w:space="0" w:color="auto"/>
            </w:tcBorders>
          </w:tcPr>
          <w:p w14:paraId="18D48512" w14:textId="77777777" w:rsidR="000F7835" w:rsidRDefault="000F7835" w:rsidP="00745F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01C04F" w14:textId="77777777" w:rsidR="000F7835" w:rsidRPr="00410371" w:rsidRDefault="000F7835" w:rsidP="00745F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A3B5616" w14:textId="77777777" w:rsidR="000F7835" w:rsidRDefault="000F7835" w:rsidP="00745F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627D75" w14:textId="77777777" w:rsidR="000F7835" w:rsidRPr="00410371" w:rsidRDefault="000F7835" w:rsidP="00745FA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2001</w:t>
              </w:r>
            </w:fldSimple>
          </w:p>
        </w:tc>
        <w:tc>
          <w:tcPr>
            <w:tcW w:w="709" w:type="dxa"/>
          </w:tcPr>
          <w:p w14:paraId="2A73C7D3" w14:textId="77777777" w:rsidR="000F7835" w:rsidRDefault="000F7835" w:rsidP="00745F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C5A6B8" w14:textId="44F1852D" w:rsidR="000F7835" w:rsidRPr="00410371" w:rsidRDefault="00104F66" w:rsidP="00745F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799BC1B" w14:textId="77777777" w:rsidR="000F7835" w:rsidRDefault="000F7835" w:rsidP="00745F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D23ACA" w14:textId="3D1B8A75" w:rsidR="000F7835" w:rsidRPr="00410371" w:rsidRDefault="000F7835" w:rsidP="00745F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104F66">
                <w:rPr>
                  <w:b/>
                  <w:noProof/>
                  <w:sz w:val="28"/>
                </w:rPr>
                <w:t>7.0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262F32" w14:textId="77777777" w:rsidR="000F7835" w:rsidRDefault="000F7835" w:rsidP="00745FA4">
            <w:pPr>
              <w:pStyle w:val="CRCoverPage"/>
              <w:spacing w:after="0"/>
              <w:rPr>
                <w:noProof/>
              </w:rPr>
            </w:pPr>
          </w:p>
        </w:tc>
      </w:tr>
      <w:tr w:rsidR="000F7835" w14:paraId="0D522430" w14:textId="77777777" w:rsidTr="00745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21CA8" w14:textId="77777777" w:rsidR="000F7835" w:rsidRDefault="000F7835" w:rsidP="00745FA4">
            <w:pPr>
              <w:pStyle w:val="CRCoverPage"/>
              <w:spacing w:after="0"/>
              <w:rPr>
                <w:noProof/>
              </w:rPr>
            </w:pPr>
          </w:p>
        </w:tc>
      </w:tr>
      <w:tr w:rsidR="000F7835" w14:paraId="5C650E64" w14:textId="77777777" w:rsidTr="00745F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30009" w14:textId="77777777" w:rsidR="000F7835" w:rsidRPr="00F25D98" w:rsidRDefault="000F7835" w:rsidP="00745F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7835" w14:paraId="3322AB6F" w14:textId="77777777" w:rsidTr="00745FA4">
        <w:tc>
          <w:tcPr>
            <w:tcW w:w="9641" w:type="dxa"/>
            <w:gridSpan w:val="9"/>
          </w:tcPr>
          <w:p w14:paraId="2BE60A37" w14:textId="77777777"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1797CA" w14:textId="77777777" w:rsidR="000F7835" w:rsidRDefault="000F7835" w:rsidP="000F78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7835" w14:paraId="722BA209" w14:textId="77777777" w:rsidTr="00745FA4">
        <w:tc>
          <w:tcPr>
            <w:tcW w:w="2835" w:type="dxa"/>
          </w:tcPr>
          <w:p w14:paraId="282711C0" w14:textId="77777777" w:rsidR="000F7835" w:rsidRDefault="000F7835" w:rsidP="00745F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E0C5C4" w14:textId="77777777" w:rsidR="000F7835" w:rsidRDefault="000F7835" w:rsidP="00745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0FFA4C" w14:textId="77777777" w:rsidR="000F7835" w:rsidRDefault="000F7835" w:rsidP="0074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020676" w14:textId="77777777" w:rsidR="000F7835" w:rsidRDefault="000F7835" w:rsidP="00745F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BE8FF7" w14:textId="77777777" w:rsidR="000F7835" w:rsidRDefault="000F7835" w:rsidP="0074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A5F249" w14:textId="77777777" w:rsidR="000F7835" w:rsidRDefault="000F7835" w:rsidP="00745F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CC897" w14:textId="77777777" w:rsidR="000F7835" w:rsidRDefault="000F7835" w:rsidP="0074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B81C41" w14:textId="77777777" w:rsidR="000F7835" w:rsidRDefault="000F7835" w:rsidP="00745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0A376" w14:textId="77777777" w:rsidR="000F7835" w:rsidRDefault="000F7835" w:rsidP="00745F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F41EA5" w14:textId="77777777" w:rsidR="000F7835" w:rsidRDefault="000F7835" w:rsidP="000F78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7835" w14:paraId="61642E24" w14:textId="77777777" w:rsidTr="00745FA4">
        <w:tc>
          <w:tcPr>
            <w:tcW w:w="9640" w:type="dxa"/>
            <w:gridSpan w:val="11"/>
          </w:tcPr>
          <w:p w14:paraId="46485EA8" w14:textId="77777777"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14:paraId="280EA768" w14:textId="77777777" w:rsidTr="00745F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4B167C" w14:textId="77777777" w:rsidR="000F7835" w:rsidRDefault="000F7835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A731A" w14:textId="77777777" w:rsidR="000F7835" w:rsidRDefault="000F7835" w:rsidP="00745F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reestablishment procedure related functions</w:t>
              </w:r>
            </w:fldSimple>
          </w:p>
        </w:tc>
      </w:tr>
      <w:tr w:rsidR="000F7835" w14:paraId="434C5CA6" w14:textId="77777777" w:rsidTr="00745FA4">
        <w:tc>
          <w:tcPr>
            <w:tcW w:w="1843" w:type="dxa"/>
            <w:tcBorders>
              <w:left w:val="single" w:sz="4" w:space="0" w:color="auto"/>
            </w:tcBorders>
          </w:tcPr>
          <w:p w14:paraId="5538F707" w14:textId="77777777" w:rsidR="000F7835" w:rsidRDefault="000F7835" w:rsidP="0074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9B4DE" w14:textId="77777777"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14:paraId="541A39A5" w14:textId="77777777" w:rsidTr="00745FA4">
        <w:tc>
          <w:tcPr>
            <w:tcW w:w="1843" w:type="dxa"/>
            <w:tcBorders>
              <w:left w:val="single" w:sz="4" w:space="0" w:color="auto"/>
            </w:tcBorders>
          </w:tcPr>
          <w:p w14:paraId="638B2864" w14:textId="77777777" w:rsidR="000F7835" w:rsidRDefault="000F7835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99673B" w14:textId="77777777" w:rsidR="000F7835" w:rsidRDefault="000F7835" w:rsidP="00745F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F7835" w14:paraId="7199B257" w14:textId="77777777" w:rsidTr="00745FA4">
        <w:tc>
          <w:tcPr>
            <w:tcW w:w="1843" w:type="dxa"/>
            <w:tcBorders>
              <w:left w:val="single" w:sz="4" w:space="0" w:color="auto"/>
            </w:tcBorders>
          </w:tcPr>
          <w:p w14:paraId="0D22487C" w14:textId="77777777" w:rsidR="000F7835" w:rsidRDefault="000F7835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4372D8" w14:textId="77777777" w:rsidR="000F7835" w:rsidRDefault="000F7835" w:rsidP="00745FA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F7835" w14:paraId="402C744C" w14:textId="77777777" w:rsidTr="00745FA4">
        <w:tc>
          <w:tcPr>
            <w:tcW w:w="1843" w:type="dxa"/>
            <w:tcBorders>
              <w:left w:val="single" w:sz="4" w:space="0" w:color="auto"/>
            </w:tcBorders>
          </w:tcPr>
          <w:p w14:paraId="305BA6C6" w14:textId="77777777" w:rsidR="000F7835" w:rsidRDefault="000F7835" w:rsidP="0074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19B473" w14:textId="77777777"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14:paraId="074FFDB6" w14:textId="77777777" w:rsidTr="00745FA4">
        <w:tc>
          <w:tcPr>
            <w:tcW w:w="1843" w:type="dxa"/>
            <w:tcBorders>
              <w:left w:val="single" w:sz="4" w:space="0" w:color="auto"/>
            </w:tcBorders>
          </w:tcPr>
          <w:p w14:paraId="04765D42" w14:textId="77777777" w:rsidR="000F7835" w:rsidRDefault="000F7835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451B1" w14:textId="77777777" w:rsidR="000F7835" w:rsidRDefault="000F7835" w:rsidP="00745F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11ECD4B" w14:textId="77777777" w:rsidR="000F7835" w:rsidRDefault="000F7835" w:rsidP="00745F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6F7D" w14:textId="77777777" w:rsidR="000F7835" w:rsidRDefault="000F7835" w:rsidP="00745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E005EC" w14:textId="77777777" w:rsidR="000F7835" w:rsidRDefault="000F7835" w:rsidP="00745F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2021-09-05</w:t>
              </w:r>
            </w:fldSimple>
          </w:p>
        </w:tc>
      </w:tr>
      <w:tr w:rsidR="000F7835" w14:paraId="397FE219" w14:textId="77777777" w:rsidTr="00745FA4">
        <w:tc>
          <w:tcPr>
            <w:tcW w:w="1843" w:type="dxa"/>
            <w:tcBorders>
              <w:left w:val="single" w:sz="4" w:space="0" w:color="auto"/>
            </w:tcBorders>
          </w:tcPr>
          <w:p w14:paraId="22C4F3D4" w14:textId="77777777" w:rsidR="000F7835" w:rsidRDefault="000F7835" w:rsidP="0074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CAD524" w14:textId="77777777"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FD113" w14:textId="77777777"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E47748" w14:textId="77777777"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C0D389" w14:textId="77777777"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14:paraId="7D01204A" w14:textId="77777777" w:rsidTr="00745F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119CD0" w14:textId="77777777" w:rsidR="000F7835" w:rsidRDefault="000F7835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B9DF90" w14:textId="77777777" w:rsidR="000F7835" w:rsidRDefault="000F7835" w:rsidP="00745F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C23E80" w14:textId="77777777" w:rsidR="000F7835" w:rsidRDefault="000F7835" w:rsidP="00745F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E48E44" w14:textId="77777777" w:rsidR="000F7835" w:rsidRDefault="000F7835" w:rsidP="00745F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29169" w14:textId="3B6DA9F2" w:rsidR="000F7835" w:rsidRDefault="000F7835" w:rsidP="00745F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104F66">
                <w:rPr>
                  <w:noProof/>
                </w:rPr>
                <w:t>7</w:t>
              </w:r>
            </w:fldSimple>
          </w:p>
        </w:tc>
      </w:tr>
      <w:tr w:rsidR="000F7835" w14:paraId="1A5956D3" w14:textId="77777777" w:rsidTr="00745F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0AB19" w14:textId="77777777" w:rsidR="000F7835" w:rsidRDefault="000F7835" w:rsidP="00745F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F0AD6E" w14:textId="77777777" w:rsidR="000F7835" w:rsidRDefault="000F7835" w:rsidP="00745F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3A3C83" w14:textId="77777777" w:rsidR="000F7835" w:rsidRDefault="000F7835" w:rsidP="00745F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30487B" w14:textId="77777777" w:rsidR="000F7835" w:rsidRPr="007C2097" w:rsidRDefault="000F7835" w:rsidP="00745F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F7835" w14:paraId="5507A8D1" w14:textId="77777777" w:rsidTr="00745FA4">
        <w:tc>
          <w:tcPr>
            <w:tcW w:w="1843" w:type="dxa"/>
          </w:tcPr>
          <w:p w14:paraId="7064A2B5" w14:textId="77777777" w:rsidR="000F7835" w:rsidRDefault="000F7835" w:rsidP="0074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C2F396" w14:textId="77777777"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14:paraId="3B04BC8A" w14:textId="77777777" w:rsidTr="00745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E44646" w14:textId="77777777"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8B7EE" w14:textId="77777777" w:rsidR="000F7835" w:rsidRDefault="000F7835" w:rsidP="000F7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14:paraId="456510C2" w14:textId="77777777" w:rsidR="000F7835" w:rsidRDefault="000F7835" w:rsidP="000F7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1) In the function : </w:t>
            </w:r>
            <w:r w:rsidRPr="004F6175">
              <w:rPr>
                <w:noProof/>
              </w:rPr>
              <w:t>f_NR5GC_RRCReestablishment_Steps1To2</w:t>
            </w:r>
            <w:r>
              <w:rPr>
                <w:noProof/>
              </w:rPr>
              <w:t xml:space="preserve"> , </w:t>
            </w:r>
          </w:p>
          <w:p w14:paraId="5140C083" w14:textId="77777777" w:rsidR="000F7835" w:rsidRDefault="000F7835" w:rsidP="000F7835">
            <w:pPr>
              <w:pStyle w:val="CRCoverPage"/>
              <w:spacing w:after="0"/>
              <w:rPr>
                <w:noProof/>
              </w:rPr>
            </w:pPr>
            <w:r w:rsidRPr="004F6175">
              <w:rPr>
                <w:noProof/>
              </w:rPr>
              <w:t>f_NR_CellInfo_SetRNTI</w:t>
            </w:r>
            <w:r>
              <w:rPr>
                <w:noProof/>
              </w:rPr>
              <w:t xml:space="preserve"> function is updating the RNTI value of the target cell DB . Updating the Target Cell DB with the new RNTI before calculating the MAC-I is creating mismatch between UE and the Network ( especially in the scenario where same source and target cells are used )</w:t>
            </w:r>
          </w:p>
          <w:p w14:paraId="3C2639DB" w14:textId="77777777" w:rsidR="000F7835" w:rsidRDefault="000F7835" w:rsidP="000F7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2) In the function : </w:t>
            </w:r>
            <w:r w:rsidRPr="00861EC3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is configuring UL Grant configuration based on SR at steps 3 and 4 , at this point of time UL DCI is in CSS and UE will not send SR to send reestablishment complete message , so it is proposed to shift the UL grant configuration based on SR to the function </w:t>
            </w:r>
            <w:r w:rsidRPr="00550D1E">
              <w:rPr>
                <w:noProof/>
              </w:rPr>
              <w:t>f_NR5GC_RRCReestablishment_Steps8To13</w:t>
            </w:r>
            <w:r>
              <w:rPr>
                <w:noProof/>
              </w:rPr>
              <w:t xml:space="preserve"> after UL DCI is switched to USS which will be eventually used for the reconfiguration complete reception</w:t>
            </w:r>
          </w:p>
          <w:p w14:paraId="21865F5A" w14:textId="77777777" w:rsidR="000F7835" w:rsidRPr="002E008A" w:rsidRDefault="000F7835" w:rsidP="000F7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3) In the functions : </w:t>
            </w:r>
            <w:r w:rsidRPr="007E643A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and in </w:t>
            </w:r>
            <w:r w:rsidRPr="004B1493">
              <w:rPr>
                <w:noProof/>
              </w:rPr>
              <w:t>f_NR5GC_RRCReestablishment_Steps8To13</w:t>
            </w:r>
            <w:r>
              <w:rPr>
                <w:noProof/>
              </w:rPr>
              <w:t>, when releasing SRB and DRB (</w:t>
            </w:r>
            <w:r w:rsidRPr="00DD50D9">
              <w:rPr>
                <w:noProof/>
              </w:rPr>
              <w:t xml:space="preserve">f_NR_SS_SRBs_DRBs_Release </w:t>
            </w:r>
            <w:r>
              <w:rPr>
                <w:noProof/>
              </w:rPr>
              <w:t xml:space="preserve">) the follow on flag is set to true. According to the agreed rules (in TTCNsidebar RAN5#89e) it was not intended to use for releasing and seting of SRBs/DRBs (two </w:t>
            </w:r>
            <w:r w:rsidRPr="00EE3999">
              <w:t>RadioBearerList (NR_RadioBearerList_Type</w:t>
            </w:r>
            <w:r>
              <w:t>)).</w:t>
            </w:r>
          </w:p>
        </w:tc>
      </w:tr>
      <w:tr w:rsidR="000F7835" w14:paraId="02C644CF" w14:textId="77777777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1C07E" w14:textId="77777777" w:rsidR="000F7835" w:rsidRDefault="000F7835" w:rsidP="000F7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26AC2" w14:textId="77777777" w:rsidR="000F7835" w:rsidRPr="00CF39F2" w:rsidRDefault="000F7835" w:rsidP="000F783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F7835" w14:paraId="377BE312" w14:textId="77777777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A72BF" w14:textId="77777777"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20D00C" w14:textId="77777777" w:rsidR="000F7835" w:rsidRDefault="000F7835" w:rsidP="000F783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 w:rsidRPr="00A27D3B">
              <w:rPr>
                <w:noProof/>
              </w:rPr>
              <w:t>f_NR_CellInfo_SetRNTI</w:t>
            </w:r>
            <w:r>
              <w:rPr>
                <w:noProof/>
              </w:rPr>
              <w:t xml:space="preserve"> is moved after the reception of reestablishment request , so that short MAC-I calculated at TTCN matches with UE calculated value </w:t>
            </w:r>
          </w:p>
          <w:p w14:paraId="7FDA31D7" w14:textId="77777777" w:rsidR="000F7835" w:rsidRDefault="000F7835" w:rsidP="000F783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UL grant configuration based on SR , are removed from Step3 and as step 4 from </w:t>
            </w:r>
            <w:r w:rsidRPr="007511D6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, moved to </w:t>
            </w:r>
            <w:r w:rsidRPr="00273E8B">
              <w:rPr>
                <w:noProof/>
              </w:rPr>
              <w:t>f_NR5GC_RRCReestablishment_Steps8To13</w:t>
            </w:r>
            <w:r>
              <w:rPr>
                <w:noProof/>
              </w:rPr>
              <w:t xml:space="preserve"> , after </w:t>
            </w:r>
            <w:r>
              <w:t>reconfiguration UL DCCH/DTCH DCI on USS is done.</w:t>
            </w:r>
            <w:r>
              <w:rPr>
                <w:noProof/>
              </w:rPr>
              <w:t xml:space="preserve">  </w:t>
            </w:r>
          </w:p>
          <w:p w14:paraId="70B6FFAF" w14:textId="77777777" w:rsidR="000F7835" w:rsidRPr="006316B2" w:rsidRDefault="000F7835" w:rsidP="000F783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 w:rsidRPr="00F562D6">
              <w:rPr>
                <w:noProof/>
              </w:rPr>
              <w:t>f_NR_SS_SRBs_DRBs_Release</w:t>
            </w:r>
            <w:r>
              <w:rPr>
                <w:noProof/>
              </w:rPr>
              <w:t xml:space="preserve"> is added with </w:t>
            </w:r>
            <w:r w:rsidRPr="00F562D6">
              <w:rPr>
                <w:noProof/>
              </w:rPr>
              <w:t>tsc_CnfReq</w:t>
            </w:r>
            <w:r>
              <w:rPr>
                <w:noProof/>
              </w:rPr>
              <w:t xml:space="preserve"> and </w:t>
            </w:r>
            <w:r w:rsidRPr="001333C9">
              <w:rPr>
                <w:noProof/>
              </w:rPr>
              <w:t>tsc_FollowOnFlag</w:t>
            </w:r>
            <w:r>
              <w:rPr>
                <w:noProof/>
              </w:rPr>
              <w:t xml:space="preserve"> is removed in the functions </w:t>
            </w:r>
            <w:r w:rsidRPr="00103810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and </w:t>
            </w:r>
            <w:r w:rsidRPr="00103810">
              <w:rPr>
                <w:noProof/>
              </w:rPr>
              <w:t>f_NR5GC_RRCReestablishment_Steps8To13</w:t>
            </w:r>
            <w:r>
              <w:rPr>
                <w:noProof/>
              </w:rPr>
              <w:t xml:space="preserve"> </w:t>
            </w:r>
          </w:p>
        </w:tc>
      </w:tr>
      <w:tr w:rsidR="000F7835" w14:paraId="7F69BE68" w14:textId="77777777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3052E" w14:textId="77777777" w:rsidR="000F7835" w:rsidRDefault="000F7835" w:rsidP="000F7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A6ECF" w14:textId="77777777" w:rsidR="000F7835" w:rsidRPr="00CF39F2" w:rsidRDefault="000F7835" w:rsidP="000F783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F7835" w14:paraId="7EF4306C" w14:textId="77777777" w:rsidTr="00745F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BA995D" w14:textId="77777777"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A48C0" w14:textId="77777777" w:rsidR="000F7835" w:rsidRDefault="000F7835" w:rsidP="000F7835">
            <w:pPr>
              <w:pStyle w:val="CRCoverPage"/>
              <w:spacing w:after="0"/>
              <w:rPr>
                <w:noProof/>
                <w:lang w:eastAsia="en-GB"/>
              </w:rPr>
            </w:pPr>
            <w:r>
              <w:rPr>
                <w:rFonts w:cs="Arial"/>
                <w:lang w:eastAsia="en-GB"/>
              </w:rPr>
              <w:t>1,2)</w:t>
            </w:r>
            <w:r>
              <w:rPr>
                <w:noProof/>
                <w:lang w:eastAsia="en-GB"/>
              </w:rPr>
              <w:t xml:space="preserve"> A Conformant UE may fail the test case</w:t>
            </w:r>
          </w:p>
          <w:p w14:paraId="2CE59790" w14:textId="77777777" w:rsidR="000F7835" w:rsidRPr="00CF39F2" w:rsidRDefault="000F7835" w:rsidP="000F783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3) FollowOnFlag usage is not in align with what is decided in RAN5#89e</w:t>
            </w:r>
          </w:p>
        </w:tc>
      </w:tr>
      <w:tr w:rsidR="000F7835" w14:paraId="08DEBE87" w14:textId="77777777" w:rsidTr="00745FA4">
        <w:tc>
          <w:tcPr>
            <w:tcW w:w="2694" w:type="dxa"/>
            <w:gridSpan w:val="2"/>
          </w:tcPr>
          <w:p w14:paraId="78F29984" w14:textId="77777777" w:rsidR="000F7835" w:rsidRDefault="000F7835" w:rsidP="000F7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F84794" w14:textId="77777777" w:rsidR="000F7835" w:rsidRDefault="000F7835" w:rsidP="000F7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14:paraId="7CED7A48" w14:textId="77777777" w:rsidTr="00745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3FF8A3" w14:textId="77777777"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27CE1" w14:textId="77777777" w:rsidR="000F7835" w:rsidRDefault="000F7835" w:rsidP="000F7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8.1.2.1.4.NR5GC, 8.1.4.1.5.NR5GC and other reestablishment scenarios</w:t>
            </w:r>
          </w:p>
        </w:tc>
      </w:tr>
      <w:tr w:rsidR="000F7835" w14:paraId="29843FDC" w14:textId="77777777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9255A" w14:textId="77777777" w:rsidR="000F7835" w:rsidRDefault="000F7835" w:rsidP="000F7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AB7A6" w14:textId="77777777" w:rsidR="000F7835" w:rsidRDefault="000F7835" w:rsidP="000F7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14:paraId="11F99D0F" w14:textId="77777777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2ABC5" w14:textId="77777777"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D47E09" w14:textId="77777777"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F3CE1A" w14:textId="77777777"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368315" w14:textId="77777777" w:rsidR="000F7835" w:rsidRDefault="000F7835" w:rsidP="000F78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4F799E" w14:textId="77777777" w:rsidR="000F7835" w:rsidRDefault="000F7835" w:rsidP="000F78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7835" w14:paraId="5F565DB9" w14:textId="77777777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B0930" w14:textId="77777777"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C4DE1" w14:textId="77777777"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899A" w14:textId="77777777"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4FC31E" w14:textId="77777777" w:rsidR="000F7835" w:rsidRDefault="000F7835" w:rsidP="000F78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FD3E94" w14:textId="77777777" w:rsidR="000F7835" w:rsidRDefault="000F7835" w:rsidP="000F78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7835" w14:paraId="2E82A1FC" w14:textId="77777777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6779F" w14:textId="77777777" w:rsidR="000F7835" w:rsidRDefault="000F7835" w:rsidP="000F78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7DA71" w14:textId="77777777"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3E610" w14:textId="77777777"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5DB274" w14:textId="77777777" w:rsidR="000F7835" w:rsidRDefault="000F7835" w:rsidP="000F7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3F74B" w14:textId="77777777" w:rsidR="000F7835" w:rsidRDefault="000F7835" w:rsidP="000F7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38.523-3</w:t>
            </w:r>
          </w:p>
        </w:tc>
      </w:tr>
      <w:tr w:rsidR="000F7835" w14:paraId="04AF893D" w14:textId="77777777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CFAB0" w14:textId="77777777" w:rsidR="000F7835" w:rsidRDefault="000F7835" w:rsidP="000F78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A3058" w14:textId="77777777"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D63DA" w14:textId="77777777"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0C91C3" w14:textId="77777777" w:rsidR="000F7835" w:rsidRDefault="000F7835" w:rsidP="000F7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0D170" w14:textId="77777777" w:rsidR="000F7835" w:rsidRDefault="000F7835" w:rsidP="000F78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7835" w14:paraId="20F73035" w14:textId="77777777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08A94" w14:textId="77777777" w:rsidR="000F7835" w:rsidRDefault="000F7835" w:rsidP="000F78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12A0E" w14:textId="77777777" w:rsidR="000F7835" w:rsidRDefault="000F7835" w:rsidP="000F7835">
            <w:pPr>
              <w:pStyle w:val="CRCoverPage"/>
              <w:spacing w:after="0"/>
              <w:rPr>
                <w:noProof/>
              </w:rPr>
            </w:pPr>
          </w:p>
        </w:tc>
      </w:tr>
      <w:tr w:rsidR="000F7835" w14:paraId="07E9AF75" w14:textId="77777777" w:rsidTr="00745F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0121EB" w14:textId="77777777"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F04D8" w14:textId="77777777" w:rsidR="000F7835" w:rsidRDefault="00AC2E58" w:rsidP="000F7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Changes 2,3 , Prose CR will be required</w:t>
            </w:r>
          </w:p>
        </w:tc>
      </w:tr>
      <w:tr w:rsidR="000F7835" w:rsidRPr="008863B9" w14:paraId="4FFD79A9" w14:textId="77777777" w:rsidTr="00745F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FCDEF1" w14:textId="77777777" w:rsidR="000F7835" w:rsidRPr="008863B9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01894F" w14:textId="77777777" w:rsidR="000F7835" w:rsidRPr="008863B9" w:rsidRDefault="000F7835" w:rsidP="000F78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7835" w14:paraId="78179272" w14:textId="77777777" w:rsidTr="00745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119B1" w14:textId="77777777"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37836" w14:textId="77777777" w:rsidR="000F7835" w:rsidRDefault="000F7835" w:rsidP="000F78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5A0FA8" w14:textId="77777777" w:rsidR="000F7835" w:rsidRDefault="000F7835" w:rsidP="000F7835">
      <w:pPr>
        <w:rPr>
          <w:noProof/>
        </w:rPr>
      </w:pPr>
    </w:p>
    <w:p w14:paraId="09177DC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D261F7F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345F1" w14:textId="77777777" w:rsidR="009478EE" w:rsidRDefault="009478EE" w:rsidP="009478EE">
      <w:pPr>
        <w:rPr>
          <w:noProof/>
        </w:rPr>
      </w:pPr>
    </w:p>
    <w:p w14:paraId="2EEF23AA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30119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73806ED" w14:textId="77777777" w:rsidR="005F124F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F124F" w:rsidRPr="00E951F2">
        <w:rPr>
          <w:rFonts w:ascii="Arial" w:hAnsi="Arial" w:cs="Arial"/>
          <w:iCs/>
        </w:rPr>
        <w:t>Table of Contents</w:t>
      </w:r>
      <w:r w:rsidR="005F124F">
        <w:tab/>
      </w:r>
      <w:r w:rsidR="005F124F">
        <w:fldChar w:fldCharType="begin"/>
      </w:r>
      <w:r w:rsidR="005F124F">
        <w:instrText xml:space="preserve"> PAGEREF _Toc81301195 \h </w:instrText>
      </w:r>
      <w:r w:rsidR="005F124F">
        <w:fldChar w:fldCharType="separate"/>
      </w:r>
      <w:r w:rsidR="005F124F">
        <w:t>3</w:t>
      </w:r>
      <w:r w:rsidR="005F124F">
        <w:fldChar w:fldCharType="end"/>
      </w:r>
    </w:p>
    <w:p w14:paraId="2B6E8798" w14:textId="77777777" w:rsidR="005F124F" w:rsidRDefault="005F124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951F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951F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_Toc81301196 \h </w:instrText>
      </w:r>
      <w:r>
        <w:fldChar w:fldCharType="separate"/>
      </w:r>
      <w:r>
        <w:t>3</w:t>
      </w:r>
      <w:r>
        <w:fldChar w:fldCharType="end"/>
      </w:r>
    </w:p>
    <w:p w14:paraId="4A548F5C" w14:textId="77777777" w:rsidR="005F124F" w:rsidRDefault="005F124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951F2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951F2">
        <w:rPr>
          <w:rFonts w:cs="Arial"/>
          <w:b/>
          <w:color w:val="000000"/>
          <w:lang w:eastAsia="en-GB"/>
        </w:rPr>
        <w:t xml:space="preserve">Correction to </w:t>
      </w:r>
      <w:r w:rsidRPr="00E951F2">
        <w:rPr>
          <w:rFonts w:cs="Arial"/>
          <w:b/>
          <w:bCs/>
          <w:color w:val="000000"/>
          <w:lang w:val="en-US" w:eastAsia="en-GB"/>
        </w:rPr>
        <w:t>function f_NR5GC_RRCReestablishment_Steps1To2</w:t>
      </w:r>
      <w:r>
        <w:tab/>
      </w:r>
      <w:r>
        <w:fldChar w:fldCharType="begin"/>
      </w:r>
      <w:r>
        <w:instrText xml:space="preserve"> PAGEREF _Toc81301197 \h </w:instrText>
      </w:r>
      <w:r>
        <w:fldChar w:fldCharType="separate"/>
      </w:r>
      <w:r>
        <w:t>3</w:t>
      </w:r>
      <w:r>
        <w:fldChar w:fldCharType="end"/>
      </w:r>
    </w:p>
    <w:p w14:paraId="290C9EA8" w14:textId="77777777" w:rsidR="005F124F" w:rsidRDefault="005F124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951F2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951F2">
        <w:rPr>
          <w:rFonts w:cs="Arial"/>
          <w:b/>
          <w:color w:val="000000"/>
          <w:lang w:eastAsia="en-GB"/>
        </w:rPr>
        <w:t xml:space="preserve">Correction to </w:t>
      </w:r>
      <w:r w:rsidRPr="00E951F2">
        <w:rPr>
          <w:rFonts w:cs="Arial"/>
          <w:b/>
          <w:bCs/>
          <w:color w:val="000000"/>
          <w:lang w:val="en-US" w:eastAsia="en-GB"/>
        </w:rPr>
        <w:t>function f_NR5GC_RRCReestablishment_Steps3To7</w:t>
      </w:r>
      <w:r>
        <w:tab/>
      </w:r>
      <w:r>
        <w:fldChar w:fldCharType="begin"/>
      </w:r>
      <w:r>
        <w:instrText xml:space="preserve"> PAGEREF _Toc81301198 \h </w:instrText>
      </w:r>
      <w:r>
        <w:fldChar w:fldCharType="separate"/>
      </w:r>
      <w:r>
        <w:t>5</w:t>
      </w:r>
      <w:r>
        <w:fldChar w:fldCharType="end"/>
      </w:r>
    </w:p>
    <w:p w14:paraId="642F4B86" w14:textId="77777777" w:rsidR="005F124F" w:rsidRDefault="005F124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951F2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951F2">
        <w:rPr>
          <w:rFonts w:cs="Arial"/>
          <w:b/>
          <w:color w:val="000000"/>
          <w:lang w:eastAsia="en-GB"/>
        </w:rPr>
        <w:t xml:space="preserve">Correction to </w:t>
      </w:r>
      <w:r w:rsidRPr="00E951F2">
        <w:rPr>
          <w:rFonts w:cs="Arial"/>
          <w:b/>
          <w:bCs/>
          <w:color w:val="000000"/>
          <w:lang w:val="en-US" w:eastAsia="en-GB"/>
        </w:rPr>
        <w:t>function f_NR5GC_RRCReestablishment_Steps8To13</w:t>
      </w:r>
      <w:r>
        <w:tab/>
      </w:r>
      <w:r>
        <w:fldChar w:fldCharType="begin"/>
      </w:r>
      <w:r>
        <w:instrText xml:space="preserve"> PAGEREF _Toc81301199 \h </w:instrText>
      </w:r>
      <w:r>
        <w:fldChar w:fldCharType="separate"/>
      </w:r>
      <w:r>
        <w:t>8</w:t>
      </w:r>
      <w:r>
        <w:fldChar w:fldCharType="end"/>
      </w:r>
    </w:p>
    <w:p w14:paraId="0571523D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676C999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1301196"/>
      <w:r w:rsidRPr="00854C55">
        <w:rPr>
          <w:b/>
        </w:rPr>
        <w:t>Corrections required</w:t>
      </w:r>
      <w:bookmarkEnd w:id="1"/>
      <w:bookmarkEnd w:id="2"/>
      <w:bookmarkEnd w:id="3"/>
    </w:p>
    <w:p w14:paraId="4C4E29B9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1301197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366971" w:rsidRPr="00F15505">
        <w:rPr>
          <w:rFonts w:cs="Arial"/>
          <w:b/>
          <w:bCs/>
          <w:color w:val="000000"/>
          <w:lang w:val="en-US" w:eastAsia="en-GB"/>
        </w:rPr>
        <w:t>f_NR5GC_RRCReestablishment_Steps1To2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4DB2D55D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8A8D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3617" w14:textId="77777777" w:rsidR="005D27CA" w:rsidRPr="00CC39F9" w:rsidRDefault="00426FCD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426FCD">
              <w:rPr>
                <w:noProof/>
              </w:rPr>
              <w:t>f_NR5GC_RRCReestablishment_Steps1To2</w:t>
            </w:r>
          </w:p>
        </w:tc>
      </w:tr>
      <w:tr w:rsidR="00FA485A" w14:paraId="70EAD560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35C9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5A87" w14:textId="77777777" w:rsidR="009329ED" w:rsidRDefault="009329ED" w:rsidP="009329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14:paraId="6BF9C635" w14:textId="77777777" w:rsidR="009329ED" w:rsidRDefault="009329ED" w:rsidP="009329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: </w:t>
            </w:r>
            <w:r w:rsidRPr="004F6175">
              <w:rPr>
                <w:noProof/>
              </w:rPr>
              <w:t>f_NR5GC_RRCReestablishment_Steps1To2</w:t>
            </w:r>
            <w:r>
              <w:rPr>
                <w:noProof/>
              </w:rPr>
              <w:t xml:space="preserve"> , </w:t>
            </w:r>
          </w:p>
          <w:p w14:paraId="6835BEEF" w14:textId="77777777" w:rsidR="00FA485A" w:rsidRPr="00AD4ADA" w:rsidRDefault="009329ED" w:rsidP="00932792">
            <w:pPr>
              <w:pStyle w:val="CRCoverPage"/>
              <w:spacing w:after="0"/>
              <w:rPr>
                <w:noProof/>
              </w:rPr>
            </w:pPr>
            <w:r w:rsidRPr="004F6175">
              <w:rPr>
                <w:noProof/>
              </w:rPr>
              <w:t>f_NR_CellInfo_SetRNTI</w:t>
            </w:r>
            <w:r>
              <w:rPr>
                <w:noProof/>
              </w:rPr>
              <w:t xml:space="preserve"> function is updating the RNTI value of the target cell DB . Updating the Target Cell DB with the new RNTI before calculating the MAC-I is creating mismatch between UE and the Network ( especially in the scenario where same source and target cells are used )</w:t>
            </w:r>
          </w:p>
        </w:tc>
      </w:tr>
      <w:tr w:rsidR="00FA485A" w14:paraId="48F7025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BC0E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72C6" w14:textId="77777777" w:rsidR="00FA485A" w:rsidRPr="001124B3" w:rsidRDefault="0039698E" w:rsidP="00D61AA0">
            <w:pPr>
              <w:pStyle w:val="CRCoverPage"/>
              <w:spacing w:after="0"/>
              <w:rPr>
                <w:noProof/>
              </w:rPr>
            </w:pPr>
            <w:r w:rsidRPr="00A27D3B">
              <w:rPr>
                <w:noProof/>
              </w:rPr>
              <w:t>f_NR_CellInfo_SetRNTI</w:t>
            </w:r>
            <w:r>
              <w:rPr>
                <w:noProof/>
              </w:rPr>
              <w:t xml:space="preserve"> is moved after the reception of reestablishment request , so that short MAC-I calculated at TTCN matches with UE calculated value </w:t>
            </w:r>
          </w:p>
        </w:tc>
      </w:tr>
      <w:tr w:rsidR="00FA485A" w14:paraId="29E4EEA0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0A3E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B44D" w14:textId="77777777" w:rsidR="00FA485A" w:rsidRPr="00CC39F9" w:rsidRDefault="00CF0674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232B70">
              <w:rPr>
                <w:rFonts w:ascii="Arial" w:hAnsi="Arial" w:cs="Arial"/>
                <w:lang w:eastAsia="en-GB"/>
              </w:rPr>
              <w:t>ttcn\develop\</w:t>
            </w:r>
            <w:r>
              <w:rPr>
                <w:rFonts w:ascii="Arial" w:hAnsi="Arial" w:cs="Arial"/>
                <w:lang w:eastAsia="en-GB"/>
              </w:rPr>
              <w:t>Common\NR5GC\</w:t>
            </w:r>
            <w:r>
              <w:t xml:space="preserve"> </w:t>
            </w:r>
            <w:r w:rsidRPr="00ED3841">
              <w:rPr>
                <w:rFonts w:ascii="Arial" w:hAnsi="Arial" w:cs="Arial"/>
                <w:lang w:eastAsia="en-GB"/>
              </w:rPr>
              <w:t>NR5GC_RRCSteps.ttcn</w:t>
            </w:r>
          </w:p>
        </w:tc>
      </w:tr>
      <w:tr w:rsidR="00220349" w14:paraId="6EE05595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4551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226B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F4038DB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DD1E99F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66CEBCFE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5E38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f_NR5GC_RRCReestablishment_Steps1To2(NR_CellId_Type            p_NR_SourceCellId,</w:t>
            </w:r>
          </w:p>
          <w:p w14:paraId="54B73B92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NR_CellId_Type            p_NR_TargetCellId,</w:t>
            </w:r>
          </w:p>
          <w:p w14:paraId="147536D8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template(present) ReestablishmentCause p_ReestablishmentCause := handoverFailure,</w:t>
            </w:r>
          </w:p>
          <w:p w14:paraId="6FC5B809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RNTI_Value                p_RNTI_Value :=  tsc_C_RNTI_Value4,</w:t>
            </w:r>
          </w:p>
          <w:p w14:paraId="0F321A9F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charstring p_VerdictMsg := omit,</w:t>
            </w:r>
          </w:p>
          <w:p w14:paraId="1034083A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MacBearerRouting_Type p_MacBearerRoutingCA := omit</w:t>
            </w:r>
          </w:p>
          <w:p w14:paraId="372C50F8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) runs on NR_BASE_PTC</w:t>
            </w:r>
          </w:p>
          <w:p w14:paraId="3A2B00E7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R5-211391 R5-213516: added p_MacBearerRoutingCA sic@</w:t>
            </w:r>
          </w:p>
          <w:p w14:paraId="1ECE6A59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var RNTI_Value v_RNTI_Value := f_NR_CellInfo_GetRNTI(p_NR_SourceCellId);  //C-RNTI used by UE in RRCReestablismentRequest</w:t>
            </w:r>
          </w:p>
          <w:p w14:paraId="6FD2964C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var PhysCellId v_PhysCellId := f_NR_CellInfo_GetPhysicalCellId(p_NR_SourceCellId);</w:t>
            </w:r>
          </w:p>
          <w:p w14:paraId="7CDCC3C3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 := f_NR_CellInfo_GetPhysicalParameters(p_NR_TargetCellId);</w:t>
            </w:r>
          </w:p>
          <w:p w14:paraId="3C4F0E3F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var ShortMAC_I v_ShortMAC_I;</w:t>
            </w:r>
          </w:p>
          <w:p w14:paraId="3FE24AD9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75E3701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// 1. Target Cell: Reconfigure DCCH/DTCH DCI on CSS and reconfigure RACH procedure contention-based with UE Contention Resolution Identity MAC CE and with a new C-RNTI.</w:t>
            </w:r>
          </w:p>
          <w:p w14:paraId="247108D7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f_NR_CellInfo_SetRNTI(p_NR_TargetCellId, p_RNTI_Value);</w:t>
            </w:r>
          </w:p>
          <w:p w14:paraId="1F6CF407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f_NR_SS_C_RNTI_Config(p_NR_TargetCellId, p_RNTI_Value, -, tsc_NoCnfReq, tsc_FollowOnFlag);    // NOTE 1: The FollowOnFlag is set to true in the ASP reconfiguring C-RNTI.</w:t>
            </w:r>
          </w:p>
          <w:p w14:paraId="31DA74CE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f_NR_SS_CommonCellConfig(p_NR_TargetCellId, cads_NR_RachProcedure_DcchDtchToCSS_Config_REQ(p_NR_TargetCellId, cs_TimingInfo_Now, tsc_CnfReq,</w:t>
            </w:r>
          </w:p>
          <w:p w14:paraId="24BFC885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cs_NR_RachProcedureConfig_CBRA_Msg4Based(v_NR_PhysicalParameters, cs_NR_RachProcedureMsg4WithNoRrcMsg),</w:t>
            </w:r>
          </w:p>
          <w:p w14:paraId="6C7C6D4E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cs_NR_SearchSpaceDlDciAssignment_CSSType1(v_NR_PhysicalParameters),</w:t>
            </w:r>
          </w:p>
          <w:p w14:paraId="7C7A451D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cs_NR_SearchSpaceUlDciAssignmentCSS(v_NR_PhysicalParameters, cs_NR_DciFormat_0_0_Params)));</w:t>
            </w:r>
          </w:p>
          <w:p w14:paraId="79BA6C6F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// 2. Target Cell: Receive RRCReestablismentRequest.</w:t>
            </w:r>
          </w:p>
          <w:p w14:paraId="7FDEC4BF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v_ShortMAC_I := f_NR_Calculate_ShortMAC(p_NR_SourceCellId, p_NR_TargetCellId);</w:t>
            </w:r>
          </w:p>
          <w:p w14:paraId="202EDF48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SRB.receive(car_NR_SRB0_RrcPdu_IND(p_NR_TargetCellId, cr_38508_RRCReestablishmentRequest(cr_NR_ReestabUE_Identity (v_RNTI_Value, v_PhysCellId, v_ShortMAC_I), p_ReestablishmentCause), p_MacBearerRoutingCA));</w:t>
            </w:r>
          </w:p>
          <w:p w14:paraId="4138856D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(isvalue(p_VerdictMsg)) {</w:t>
            </w:r>
          </w:p>
          <w:p w14:paraId="3063903F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f_NR_PreliminaryPass(__FILE__, __LINE__, valueof(p_VerdictMsg));</w:t>
            </w:r>
          </w:p>
          <w:p w14:paraId="76A19F12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1605BBE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8AC5892" w14:textId="77777777" w:rsidR="00C72ED8" w:rsidRPr="00722896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43541F4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A2FF3C6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0010DB69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CD5F" w14:textId="77777777" w:rsidR="00D4039D" w:rsidRPr="00D4039D" w:rsidRDefault="007A4458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4039D"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f_NR5GC_RRCReestablishment_Steps1To2(NR_CellId_Type            p_NR_SourceCellId,</w:t>
            </w:r>
          </w:p>
          <w:p w14:paraId="1C7E7235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NR_CellId_Type            p_NR_TargetCellId,</w:t>
            </w:r>
          </w:p>
          <w:p w14:paraId="39F013AD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template(present) ReestablishmentCause p_ReestablishmentCause := handoverFailure,</w:t>
            </w:r>
          </w:p>
          <w:p w14:paraId="4A2FA512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RNTI_Value                p_RNTI_Value :=  tsc_C_RNTI_Value4,</w:t>
            </w:r>
          </w:p>
          <w:p w14:paraId="20DC797C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charstring p_VerdictMsg := omit,</w:t>
            </w:r>
          </w:p>
          <w:p w14:paraId="452D4AA3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MacBearerRouting_Type p_MacBearerRoutingCA := omit</w:t>
            </w:r>
          </w:p>
          <w:p w14:paraId="759518B7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) runs on NR_BASE_PTC</w:t>
            </w:r>
          </w:p>
          <w:p w14:paraId="73E22BF3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R5-211391 R5-213516: added p_MacBearerRoutingCA sic@</w:t>
            </w:r>
          </w:p>
          <w:p w14:paraId="46BCF2B4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var RNTI_Value v_RNTI_Value := f_NR_CellInfo_GetRNTI(p_NR_SourceCellId);  //C-RNTI used by UE in RRCReestablismentRequest</w:t>
            </w:r>
          </w:p>
          <w:p w14:paraId="59B7ACBF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var PhysCellId v_PhysCellId := f_NR_CellInfo_GetPhysicalCellId(p_NR_SourceCellId);</w:t>
            </w:r>
          </w:p>
          <w:p w14:paraId="766AEE8E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 := f_NR_CellInfo_GetPhysicalParameters(p_NR_TargetCellId);</w:t>
            </w:r>
          </w:p>
          <w:p w14:paraId="7F4EAF40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var ShortMAC_I v_ShortMAC_I;</w:t>
            </w:r>
          </w:p>
          <w:p w14:paraId="08A61939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72253A1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// 1. Target Cell: Reconfigure DCCH/DTCH DCI on CSS and reconfigure RACH procedure contention-based with UE Contention Resolution Identity MAC CE and with a new C-RNTI.</w:t>
            </w:r>
          </w:p>
          <w:p w14:paraId="2AEF42F9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023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//f_NR_CellInfo_SetRNTI(p_NR_TargetCellId, p_RNTI_Value); //</w:t>
            </w:r>
            <w:r w:rsidR="002023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Removed as updating Cell DB here will input updated RNTI for the calculation of Short MAC-I ( especially where source and target cells are same )</w:t>
            </w:r>
          </w:p>
          <w:p w14:paraId="37E90B1F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f_NR_SS_C_RNTI_Config(p_NR_TargetCellId, p_RNTI_Value, -, tsc_NoCnfReq, tsc_FollowOnFlag);    // NOTE 1: The FollowOnFlag is set to true in the ASP reconfiguring C-RNTI.</w:t>
            </w:r>
          </w:p>
          <w:p w14:paraId="025C74BD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f_NR_SS_CommonCellConfig(p_NR_TargetCellId, cads_NR_RachProcedure_DcchDtchToCSS_Config_REQ(p_NR_TargetCellId, cs_TimingInfo_Now, tsc_CnfReq,</w:t>
            </w:r>
          </w:p>
          <w:p w14:paraId="2FF72D49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cs_NR_RachProcedureConfig_CBRA_Msg4Based(v_NR_PhysicalParameters, cs_NR_RachProcedureMsg4WithNoRrcMsg),</w:t>
            </w:r>
          </w:p>
          <w:p w14:paraId="38910CF5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cs_NR_SearchSpaceDlDciAssignment_CSSType1(v_NR_PhysicalParameters),</w:t>
            </w:r>
          </w:p>
          <w:p w14:paraId="2FAAEFC4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cs_NR_SearchSpaceUlDciAssignmentCSS(v_NR_PhysicalParameters, cs_NR_DciFormat_0_0_Params)));</w:t>
            </w:r>
          </w:p>
          <w:p w14:paraId="4BBD0719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// 2. Target Cell: Receive RRCReestablismentRequest.</w:t>
            </w:r>
          </w:p>
          <w:p w14:paraId="2DC61C34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v_ShortMAC_I := f_NR_Calculate_ShortMAC(p_NR_SourceCellId, p_NR_TargetCellId);</w:t>
            </w:r>
          </w:p>
          <w:p w14:paraId="2434D3BB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SRB.receive(car_NR_SRB0_RrcPdu_IND(p_NR_TargetCellId, cr_38508_RRCReestablishmentRequest(cr_NR_ReestabUE_Identity (v_RNTI_Value, v_PhysCellId, v_ShortMAC_I), p_ReestablishmentCause), p_MacBearerRoutingCA));</w:t>
            </w:r>
          </w:p>
          <w:p w14:paraId="19AB626F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(isvalue(p_VerdictMsg)) {</w:t>
            </w:r>
          </w:p>
          <w:p w14:paraId="5EEC0A53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f_NR_PreliminaryPass(__FILE__, __LINE__, valueof(p_VerdictMsg));</w:t>
            </w:r>
          </w:p>
          <w:p w14:paraId="2054EF5E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56F9B1F" w14:textId="77777777" w:rsidR="00D4039D" w:rsidRPr="004D746E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/*Preferably to configure RNTI on the target cell after the reception of Reest req , as Short MAC-I </w:t>
            </w:r>
          </w:p>
          <w:p w14:paraId="559EFA62" w14:textId="77777777" w:rsidR="00D4039D" w:rsidRPr="004D746E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calculation makes use of RNTI on the source cell  which is the value before the updatation */</w:t>
            </w:r>
          </w:p>
          <w:p w14:paraId="4EF860D6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f_NR_CellInfo_SetRNTI(p_NR_TargetCellId, p_RNTI_Value); </w:t>
            </w:r>
          </w:p>
          <w:p w14:paraId="29A7C66A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4738DBA" w14:textId="77777777" w:rsidR="001E3D37" w:rsidRPr="00DA356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1BDFF86" w14:textId="77777777" w:rsidR="0052213F" w:rsidRDefault="0052213F" w:rsidP="0052213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1301198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B876E6" w:rsidRPr="00112C21">
        <w:rPr>
          <w:rFonts w:cs="Arial"/>
          <w:b/>
          <w:bCs/>
          <w:color w:val="000000"/>
          <w:lang w:val="en-US" w:eastAsia="en-GB"/>
        </w:rPr>
        <w:t>f_NR5GC_RRCReestablishment_Steps3To7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2213F" w14:paraId="687B5799" w14:textId="77777777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69E3" w14:textId="77777777" w:rsidR="0052213F" w:rsidRDefault="0052213F" w:rsidP="00D5286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DF0A" w14:textId="77777777" w:rsidR="0052213F" w:rsidRPr="00CC39F9" w:rsidRDefault="003D5C48" w:rsidP="00A601E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601E5">
              <w:rPr>
                <w:noProof/>
              </w:rPr>
              <w:t>f_NR5GC_RRCReestablishment_Steps3To7</w:t>
            </w:r>
          </w:p>
        </w:tc>
      </w:tr>
      <w:tr w:rsidR="0052213F" w14:paraId="51999606" w14:textId="77777777" w:rsidTr="00D5286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8809" w14:textId="77777777" w:rsidR="0052213F" w:rsidRDefault="0052213F" w:rsidP="00D528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99FC" w14:textId="77777777" w:rsidR="00064F0A" w:rsidRDefault="00064F0A" w:rsidP="00064F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14:paraId="4E2F34C8" w14:textId="77777777" w:rsidR="00064F0A" w:rsidRDefault="00064F0A" w:rsidP="00064F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14:paraId="0408CD81" w14:textId="77777777" w:rsidR="00064F0A" w:rsidRDefault="00064F0A" w:rsidP="00064F0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: </w:t>
            </w:r>
            <w:r w:rsidRPr="00861EC3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is configuring UL Grant configuration based on SR at steps 3 and 4 , at this point of time UL DCI is in CSS and UE will not send SR to send reestablishment complete message , so it is proposed to shift the UL grant configuration based on SR to the function </w:t>
            </w:r>
            <w:r w:rsidRPr="00550D1E">
              <w:rPr>
                <w:noProof/>
              </w:rPr>
              <w:t>f_NR5GC_RRCReestablishment_Steps8To13</w:t>
            </w:r>
            <w:r>
              <w:rPr>
                <w:noProof/>
              </w:rPr>
              <w:t xml:space="preserve"> after UL DCI is switched to USS which will be eventually used for the reconfiguration complete reception </w:t>
            </w:r>
          </w:p>
          <w:p w14:paraId="60C0701B" w14:textId="77777777" w:rsidR="0052213F" w:rsidRPr="00AD4ADA" w:rsidRDefault="00064F0A" w:rsidP="00064F0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functions : </w:t>
            </w:r>
            <w:r w:rsidRPr="007E643A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and in </w:t>
            </w:r>
            <w:r w:rsidRPr="004B1493">
              <w:rPr>
                <w:noProof/>
              </w:rPr>
              <w:t>f_NR5GC_RRCReestablishment_Steps8To13</w:t>
            </w:r>
            <w:r>
              <w:rPr>
                <w:noProof/>
              </w:rPr>
              <w:t>, when releasing SRB and DRB (</w:t>
            </w:r>
            <w:r w:rsidRPr="00DD50D9">
              <w:rPr>
                <w:noProof/>
              </w:rPr>
              <w:t xml:space="preserve">f_NR_SS_SRBs_DRBs_Release </w:t>
            </w:r>
            <w:r>
              <w:rPr>
                <w:noProof/>
              </w:rPr>
              <w:t>) the follow on flag is set to true. According to the agre</w:t>
            </w:r>
            <w:r w:rsidR="00DD4478">
              <w:rPr>
                <w:noProof/>
              </w:rPr>
              <w:t>e</w:t>
            </w:r>
            <w:r>
              <w:rPr>
                <w:noProof/>
              </w:rPr>
              <w:t xml:space="preserve">d rules (in TTCNsidebar RAN5#89e) it was not intended to use for releasing and seting of SRBs/DRBs (two </w:t>
            </w:r>
            <w:r w:rsidRPr="00EE3999">
              <w:t>RadioBearerList (NR_RadioBearerList_Type</w:t>
            </w:r>
            <w:r>
              <w:t>).</w:t>
            </w:r>
          </w:p>
        </w:tc>
      </w:tr>
      <w:tr w:rsidR="0052213F" w14:paraId="42D17A11" w14:textId="77777777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3255" w14:textId="77777777" w:rsidR="0052213F" w:rsidRDefault="0052213F" w:rsidP="00D528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ABA9" w14:textId="77777777" w:rsidR="00C85908" w:rsidRDefault="00C85908" w:rsidP="00C85908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UL grant configuration based on SR , are removed from Step3 and as step 4 from </w:t>
            </w:r>
            <w:r w:rsidRPr="007511D6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, moved to </w:t>
            </w:r>
            <w:r w:rsidRPr="00273E8B">
              <w:rPr>
                <w:noProof/>
              </w:rPr>
              <w:t>f_NR5GC_RRCReestablishment_Steps8To13</w:t>
            </w:r>
            <w:r>
              <w:rPr>
                <w:noProof/>
              </w:rPr>
              <w:t xml:space="preserve"> , after </w:t>
            </w:r>
            <w:r>
              <w:t>reconfiguration UL DCCH/DTCH DCI on USS.</w:t>
            </w:r>
            <w:r>
              <w:rPr>
                <w:noProof/>
              </w:rPr>
              <w:t xml:space="preserve">  </w:t>
            </w:r>
          </w:p>
          <w:p w14:paraId="1B6668DC" w14:textId="77777777" w:rsidR="0052213F" w:rsidRPr="001124B3" w:rsidRDefault="00C85908" w:rsidP="00C85908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 w:rsidRPr="00F562D6">
              <w:rPr>
                <w:noProof/>
              </w:rPr>
              <w:t>f_NR_SS_SRBs_DRBs_Release</w:t>
            </w:r>
            <w:r>
              <w:rPr>
                <w:noProof/>
              </w:rPr>
              <w:t xml:space="preserve"> is added with </w:t>
            </w:r>
            <w:r w:rsidRPr="00F562D6">
              <w:rPr>
                <w:noProof/>
              </w:rPr>
              <w:t>tsc_CnfReq</w:t>
            </w:r>
            <w:r>
              <w:rPr>
                <w:noProof/>
              </w:rPr>
              <w:t xml:space="preserve"> </w:t>
            </w:r>
            <w:r w:rsidR="004E5DC0">
              <w:rPr>
                <w:noProof/>
              </w:rPr>
              <w:t xml:space="preserve">and </w:t>
            </w:r>
            <w:r w:rsidR="004E5DC0" w:rsidRPr="001333C9">
              <w:rPr>
                <w:noProof/>
              </w:rPr>
              <w:t>tsc_FollowOnFlag</w:t>
            </w:r>
            <w:r w:rsidR="004E5DC0">
              <w:rPr>
                <w:noProof/>
              </w:rPr>
              <w:t xml:space="preserve"> is removed </w:t>
            </w:r>
            <w:r>
              <w:rPr>
                <w:noProof/>
              </w:rPr>
              <w:t xml:space="preserve">in the functions </w:t>
            </w:r>
            <w:r w:rsidRPr="00103810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</w:t>
            </w:r>
          </w:p>
        </w:tc>
      </w:tr>
      <w:tr w:rsidR="0052213F" w14:paraId="51060ECA" w14:textId="77777777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B637" w14:textId="77777777" w:rsidR="0052213F" w:rsidRDefault="0052213F" w:rsidP="00D528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463A" w14:textId="77777777" w:rsidR="0052213F" w:rsidRPr="00CC39F9" w:rsidRDefault="005F124F" w:rsidP="00D52864">
            <w:pPr>
              <w:spacing w:after="0"/>
              <w:rPr>
                <w:rFonts w:ascii="Arial" w:hAnsi="Arial" w:cs="Arial"/>
                <w:lang w:eastAsia="en-GB"/>
              </w:rPr>
            </w:pPr>
            <w:r w:rsidRPr="00232B70">
              <w:rPr>
                <w:rFonts w:ascii="Arial" w:hAnsi="Arial" w:cs="Arial"/>
                <w:lang w:eastAsia="en-GB"/>
              </w:rPr>
              <w:t>ttcn\develop\</w:t>
            </w:r>
            <w:r>
              <w:rPr>
                <w:rFonts w:ascii="Arial" w:hAnsi="Arial" w:cs="Arial"/>
                <w:lang w:eastAsia="en-GB"/>
              </w:rPr>
              <w:t>Common\NR5GC\</w:t>
            </w:r>
            <w:r>
              <w:t xml:space="preserve"> </w:t>
            </w:r>
            <w:r w:rsidRPr="00ED3841">
              <w:rPr>
                <w:rFonts w:ascii="Arial" w:hAnsi="Arial" w:cs="Arial"/>
                <w:lang w:eastAsia="en-GB"/>
              </w:rPr>
              <w:t>NR5GC_RRCSteps.ttcn</w:t>
            </w:r>
          </w:p>
        </w:tc>
      </w:tr>
      <w:tr w:rsidR="0052213F" w14:paraId="6CD79B6E" w14:textId="77777777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2E8D" w14:textId="77777777" w:rsidR="0052213F" w:rsidRDefault="0052213F" w:rsidP="00D5286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C8E3" w14:textId="77777777" w:rsidR="0052213F" w:rsidRDefault="0052213F" w:rsidP="00D5286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672CB8A" w14:textId="77777777" w:rsidR="0052213F" w:rsidRDefault="0052213F" w:rsidP="0052213F">
      <w:pPr>
        <w:spacing w:after="0"/>
        <w:rPr>
          <w:rFonts w:ascii="Arial" w:hAnsi="Arial"/>
          <w:b/>
          <w:lang w:eastAsia="en-GB"/>
        </w:rPr>
      </w:pPr>
    </w:p>
    <w:p w14:paraId="1CF73B49" w14:textId="77777777" w:rsidR="0052213F" w:rsidRDefault="0052213F" w:rsidP="0052213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2213F" w:rsidRPr="00CD057D" w14:paraId="309C18A3" w14:textId="77777777" w:rsidTr="00D5286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244E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f_NR5GC_RRCReestablishment_Steps3To7(NR_CellId_Type            p_NR_SourceCellId,</w:t>
            </w:r>
          </w:p>
          <w:p w14:paraId="413F946F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NR_CellId_Type            p_NR_TargetCellId,</w:t>
            </w:r>
          </w:p>
          <w:p w14:paraId="3F2E46D5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NextHopChainingCount      p_NextHopChainingCount := 0,</w:t>
            </w:r>
          </w:p>
          <w:p w14:paraId="6D60316B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MacBearerRouting_Type p_MacBearerRoutingCA := omit,</w:t>
            </w:r>
          </w:p>
          <w:p w14:paraId="1E54C01F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 RRCReestablishmentComplete_v1610_IEs p_RRCReestablishmentComplete_v1610_IEs := omit</w:t>
            </w:r>
          </w:p>
          <w:p w14:paraId="345B2E9E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) runs on NR_BASE_PTC</w:t>
            </w:r>
          </w:p>
          <w:p w14:paraId="29183692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R5-206369 R5-213516: added p_MacBearerRoutingCA sic@</w:t>
            </w:r>
          </w:p>
          <w:p w14:paraId="20F24A58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2213F">
              <w:rPr>
                <w:rFonts w:ascii="Courier New" w:hAnsi="Courier New" w:cs="Courier New"/>
                <w:color w:val="000000"/>
                <w:lang w:val="de-DE" w:eastAsia="de-DE"/>
              </w:rPr>
              <w:t>var IntegerList_Type v_DrbIdList;//WA#WI=866592</w:t>
            </w:r>
          </w:p>
          <w:p w14:paraId="0A1ADA81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14:paraId="433D33BF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// 3. Source Cell: If the Source Cell is the same as the Target Cell:</w:t>
            </w:r>
          </w:p>
          <w:p w14:paraId="1DF6F8A9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//  Reset SRBs and release DRBs</w:t>
            </w:r>
          </w:p>
          <w:p w14:paraId="26AE2FCE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 Stop periodic TA</w:t>
            </w:r>
          </w:p>
          <w:p w14:paraId="036CC576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if (p_NR_SourceCellId == p_NR_TargetCellId) {</w:t>
            </w:r>
          </w:p>
          <w:p w14:paraId="7EDFE840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v_DrbIdList := f_NR_GetActiveDRBs(p_NR_SourceCellId);</w:t>
            </w:r>
          </w:p>
          <w:p w14:paraId="6EDDDBC7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f_NR_SS_SRBs_DRBs_Release(p_NR_SourceCellId, cs_TimingInfo_Now, v_DrbIdList, tsc_NoCnfReq, tsc_FollowOnFlag);  //@sic R5-211417 sic@</w:t>
            </w:r>
          </w:p>
          <w:p w14:paraId="50455D4C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f_NR_SS_SRBs_DRBs_Config(p_NR_SourceCellId, cs_TimingInfo_Now, omit, true);</w:t>
            </w:r>
          </w:p>
          <w:p w14:paraId="10191E21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f_NR_ULGrantConfiguration_Common(p_NR_SourceCellId, cs_TimingInfo_Now, -, cs_NR_UplinkTimeAlignment_Stop, cs_UL_GrantConfig_OnSR);</w:t>
            </w:r>
          </w:p>
          <w:p w14:paraId="2EA59295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0F5399E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B033EB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// 4.Target Cell: If the Source Cell is different from the Target Cell: Configure UL grant configuration ("OnSR").</w:t>
            </w:r>
          </w:p>
          <w:p w14:paraId="54C4B030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if (p_NR_SourceCellId != p_NR_TargetCellId) {</w:t>
            </w:r>
          </w:p>
          <w:p w14:paraId="18A7F7FB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f_NR_ULGrantConfiguration_Start(p_NR_TargetCellId, -, -, -, cs_NR_UplinkTimeAlignment_Stop);</w:t>
            </w:r>
          </w:p>
          <w:p w14:paraId="7EE12A27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F1B0F6F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C2BD323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// 5. Target Cell: Activate Security</w:t>
            </w:r>
          </w:p>
          <w:p w14:paraId="684FE04C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f_NR_SS_AS_ActivateSecurity_Current(p_NR_TargetCellId, p_NextHopChainingCount, -, true);</w:t>
            </w:r>
          </w:p>
          <w:p w14:paraId="5B5CA3BE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0C028B97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// 6. Target : Send RRCReestablishment</w:t>
            </w:r>
          </w:p>
          <w:p w14:paraId="58B1D1FB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SRB.send (cas_NR_SRB1_RrcPdu_REQ(p_NR_TargetCellId, cs_TimingInfo_Now, cs_38508_RRCReestablishment_Def(tsc_NR_RRC_TI_Def, p_NextHopChainingCount), p_MacBearerRoutingCA));</w:t>
            </w:r>
          </w:p>
          <w:p w14:paraId="38D177E1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6F0C994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// 7. Target Cell:  Receive RRCReestablishmentComplete</w:t>
            </w:r>
          </w:p>
          <w:p w14:paraId="6E72209C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 ( car_NR_SRB1_RrcPdu_IND ( p_NR_TargetCellId, cr_38508_RRCReestablishmentComplete(-, p_RRCReestablishmentComplete_v1610_IEs), -, p_MacBearerRoutingCA) );</w:t>
            </w:r>
          </w:p>
          <w:p w14:paraId="2B59E574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32C45275" w14:textId="77777777" w:rsidR="0052213F" w:rsidRPr="00722896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6F69FFA7" w14:textId="77777777" w:rsidR="0052213F" w:rsidRPr="00CD057D" w:rsidRDefault="0052213F" w:rsidP="0052213F">
      <w:pPr>
        <w:spacing w:after="0"/>
        <w:rPr>
          <w:rFonts w:ascii="Arial" w:hAnsi="Arial"/>
          <w:b/>
          <w:color w:val="000000"/>
          <w:lang w:eastAsia="en-GB"/>
        </w:rPr>
      </w:pPr>
    </w:p>
    <w:p w14:paraId="50818CB9" w14:textId="77777777" w:rsidR="0052213F" w:rsidRPr="00CD057D" w:rsidRDefault="0052213F" w:rsidP="0052213F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2213F" w:rsidRPr="00CD057D" w14:paraId="15227A38" w14:textId="77777777" w:rsidTr="00D5286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7425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f_NR5GC_RRCReestablishment_Steps3To7(NR_CellId_Type            p_NR_SourceCellId,</w:t>
            </w:r>
          </w:p>
          <w:p w14:paraId="4D74683D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NR_CellId_Type            p_NR_TargetCellId,</w:t>
            </w:r>
          </w:p>
          <w:p w14:paraId="05CFB9DD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NextHopChainingCount      p_NextHopChainingCount := 0,</w:t>
            </w:r>
          </w:p>
          <w:p w14:paraId="0D1A14A0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MacBearerRouting_Type p_MacBearerRoutingCA := omit,</w:t>
            </w:r>
          </w:p>
          <w:p w14:paraId="3C960096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 RRCReestablishmentComplete_v1610_IEs p_RRCReestablishmentComplete_v1610_IEs := omit</w:t>
            </w:r>
          </w:p>
          <w:p w14:paraId="61A158C0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) runs on NR_BASE_PTC</w:t>
            </w:r>
          </w:p>
          <w:p w14:paraId="05D6AAED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R5-206369 R5-213516: added p_MacBearerRoutingCA sic@</w:t>
            </w:r>
          </w:p>
          <w:p w14:paraId="1767EC2A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D5D39">
              <w:rPr>
                <w:rFonts w:ascii="Courier New" w:hAnsi="Courier New" w:cs="Courier New"/>
                <w:color w:val="000000"/>
                <w:lang w:val="de-DE" w:eastAsia="de-DE"/>
              </w:rPr>
              <w:t>var IntegerList_Type v_DrbIdList;//WA#WI=866592</w:t>
            </w:r>
          </w:p>
          <w:p w14:paraId="08DBC53A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14:paraId="7229FDDC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// 3. Source Cell: If the Source Cell is the same as the Target Cell:</w:t>
            </w:r>
          </w:p>
          <w:p w14:paraId="4FFCDF2D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 Reset SRBs and release DRBs</w:t>
            </w:r>
          </w:p>
          <w:p w14:paraId="330A9DBC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//  Stop periodic TA</w:t>
            </w:r>
          </w:p>
          <w:p w14:paraId="39520DB7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if (p_NR_SourceCellId == p_NR_TargetCellId) {</w:t>
            </w:r>
          </w:p>
          <w:p w14:paraId="1BE4E5D9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v_DrbIdList := f_NR_GetActiveDRBs(p_NR_SourceCellId);</w:t>
            </w:r>
          </w:p>
          <w:p w14:paraId="37526A6F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f_NR_SS_SRBs_DRBs_Release(p_NR_SourceCellId, cs_TimingInfo_Now, v_DrbIdList, </w:t>
            </w:r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tsc_CnfReq</w:t>
            </w:r>
            <w:r w:rsidR="009F115B"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tsc_FollowOnFlag</w:t>
            </w:r>
            <w:r w:rsidR="009F115B"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*/</w:t>
            </w: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);  //@sic R5-211417 sic@ //WA#WI=875685</w:t>
            </w:r>
          </w:p>
          <w:p w14:paraId="6FC9EB6E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f_NR_SS_SRBs_DRBs_Config(p_NR_SourceCellId, cs_TimingInfo_Now, omit, true);</w:t>
            </w:r>
          </w:p>
          <w:p w14:paraId="3059C343" w14:textId="77777777" w:rsidR="00BD5D39" w:rsidRPr="009F115B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//Removing the SR Configuration here as UL DCI is still with CSS and SR is not going to be used for reestablishment complete reception</w:t>
            </w:r>
          </w:p>
          <w:p w14:paraId="7EA4B52E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//f_NR_ULGrantConfiguration_Common(p_NR_SourceCellId, cs_TimingInfo_Now, -, cs_NR_UplinkTimeAlignment_Stop, cs_UL_GrantConfig_OnSR); //WA#WI=875685</w:t>
            </w:r>
          </w:p>
          <w:p w14:paraId="0FC7AFBB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AAD62E2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8B78304" w14:textId="77777777" w:rsidR="00BD5D39" w:rsidRPr="00BE553A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4.Target Cell: If the Source Cell is different from the Target Cell: Configure UL grant configuration ("OnSR").</w:t>
            </w:r>
            <w:r w:rsidR="00656EA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– </w:t>
            </w:r>
            <w:r w:rsidR="00656EAF" w:rsidRPr="00656EAF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Step 4 to be removed</w:t>
            </w:r>
          </w:p>
          <w:p w14:paraId="632A27AA" w14:textId="77777777" w:rsidR="00BD5D39" w:rsidRPr="00BE553A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r w:rsidR="00957C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(p_NR_SourceCellId != p_NR_TargetCellId) {</w:t>
            </w:r>
          </w:p>
          <w:p w14:paraId="63407E38" w14:textId="77777777" w:rsidR="00BD5D39" w:rsidRPr="00BE553A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//Removing the SR Configuration here as UL DCI is still with CSS and SR is not going to be used for reestablishment complete reception</w:t>
            </w:r>
          </w:p>
          <w:p w14:paraId="3C3725E7" w14:textId="77777777" w:rsidR="00BD5D39" w:rsidRPr="00BE553A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//f_NR_ULGrantConfiguration_Start(p_NR_TargetCellId, -, -, -, cs_NR_UplinkTimeAlignment_Stop); //WA#WI=875685</w:t>
            </w:r>
          </w:p>
          <w:p w14:paraId="2AB5D68D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  <w:r w:rsidR="00DA1C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*/</w:t>
            </w:r>
          </w:p>
          <w:p w14:paraId="1CF4AB94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16703C3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</w:t>
            </w:r>
            <w:r w:rsidR="008E227A"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</w:t>
            </w:r>
            <w:r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.</w:t>
            </w: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Target Cell: Activate Security</w:t>
            </w:r>
          </w:p>
          <w:p w14:paraId="1808361F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f_NR_SS_AS_ActivateSecurity_Current(p_NR_TargetCellId, p_NextHopChainingCount, -, true);</w:t>
            </w:r>
          </w:p>
          <w:p w14:paraId="0E10F47E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3B804636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</w:t>
            </w:r>
            <w:r w:rsidR="008E227A"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</w:t>
            </w:r>
            <w:r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.</w:t>
            </w: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Target : Send RRCReestablishment</w:t>
            </w:r>
          </w:p>
          <w:p w14:paraId="4312678C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SRB.send (cas_NR_SRB1_RrcPdu_REQ(p_NR_TargetCellId, cs_TimingInfo_Now, cs_38508_RRCReestablishment_Def(tsc_NR_RRC_TI_Def, p_NextHopChainingCount), p_MacBearerRoutingCA));</w:t>
            </w:r>
          </w:p>
          <w:p w14:paraId="341B4F36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6BA8CEE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</w:t>
            </w:r>
            <w:r w:rsidR="008E227A"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</w:t>
            </w:r>
            <w:r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.</w:t>
            </w: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Target Cell:  Receive RRCReestablishmentComplete</w:t>
            </w:r>
          </w:p>
          <w:p w14:paraId="0DBD56CA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 ( car_NR_SRB1_RrcPdu_IND ( p_NR_TargetCellId, cr_38508_RRCReestablishmentComplete(-, p_RRCReestablishmentComplete_v1610_IEs), -, p_MacBearerRoutingCA) );</w:t>
            </w:r>
          </w:p>
          <w:p w14:paraId="33B72C12" w14:textId="77777777" w:rsidR="0052213F" w:rsidRPr="00DA356D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6B77B5A" w14:textId="77777777" w:rsidR="00874EED" w:rsidRDefault="00874EED" w:rsidP="00874EED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81301199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C057CB" w:rsidRPr="00AE7B1B">
        <w:rPr>
          <w:rFonts w:cs="Arial"/>
          <w:b/>
          <w:bCs/>
          <w:color w:val="000000"/>
          <w:lang w:val="en-US" w:eastAsia="en-GB"/>
        </w:rPr>
        <w:t>f_NR5GC_RRCReestablishment_Steps8To13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74EED" w14:paraId="3645AC26" w14:textId="77777777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10B3" w14:textId="77777777" w:rsidR="00874EED" w:rsidRDefault="00874EED" w:rsidP="00D5286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772C" w14:textId="77777777" w:rsidR="00874EED" w:rsidRPr="00CC39F9" w:rsidRDefault="00652D2F" w:rsidP="006A7CC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A7CCE">
              <w:rPr>
                <w:noProof/>
              </w:rPr>
              <w:t>f_NR5GC_RRCReestablishment_Steps8To13</w:t>
            </w:r>
          </w:p>
        </w:tc>
      </w:tr>
      <w:tr w:rsidR="00AA1D1A" w14:paraId="2EF09776" w14:textId="77777777" w:rsidTr="00D5286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0D7D" w14:textId="77777777" w:rsidR="00AA1D1A" w:rsidRDefault="00AA1D1A" w:rsidP="00AA1D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4C87" w14:textId="77777777" w:rsidR="00F06627" w:rsidRDefault="00F06627" w:rsidP="00F066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14:paraId="0CC8A1E6" w14:textId="77777777" w:rsidR="00F06627" w:rsidRDefault="00F06627" w:rsidP="00F066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14:paraId="07F7B9A4" w14:textId="77777777" w:rsidR="00F06627" w:rsidRDefault="00F06627" w:rsidP="00F0662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In the function : </w:t>
            </w:r>
            <w:r w:rsidRPr="00861EC3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is configuring UL Grant configuration based on SR at steps 3 and 4 , at this point of time UL DCI is in CSS and UE will not send SR to send reestablishment complete message , so it is proposed to shift the UL grant configuration based on SR to the function </w:t>
            </w:r>
            <w:r w:rsidRPr="00550D1E">
              <w:rPr>
                <w:noProof/>
              </w:rPr>
              <w:t>f_NR5GC_RRCReestablishment_Steps8To13</w:t>
            </w:r>
            <w:r>
              <w:rPr>
                <w:noProof/>
              </w:rPr>
              <w:t xml:space="preserve"> after UL DCI is switched to USS which will be eventually used for the reconfiguration complete reception </w:t>
            </w:r>
          </w:p>
          <w:p w14:paraId="45998E30" w14:textId="77777777" w:rsidR="00AA1D1A" w:rsidRPr="00AD4ADA" w:rsidRDefault="00F06627" w:rsidP="00F0662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functions : </w:t>
            </w:r>
            <w:r w:rsidRPr="007E643A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and in </w:t>
            </w:r>
            <w:r w:rsidRPr="004B1493">
              <w:rPr>
                <w:noProof/>
              </w:rPr>
              <w:t>f_NR5GC_RRCReestablishment_Steps8To13</w:t>
            </w:r>
            <w:r>
              <w:rPr>
                <w:noProof/>
              </w:rPr>
              <w:t>, when releasing SRB and DRB (</w:t>
            </w:r>
            <w:r w:rsidRPr="00DD50D9">
              <w:rPr>
                <w:noProof/>
              </w:rPr>
              <w:t xml:space="preserve">f_NR_SS_SRBs_DRBs_Release </w:t>
            </w:r>
            <w:r>
              <w:rPr>
                <w:noProof/>
              </w:rPr>
              <w:t xml:space="preserve">) the follow on flag is set to true. According to the agreed rules (in TTCNsidebar RAN5#89e) it was not intended to use for releasing and seting of SRBs/DRBs (two </w:t>
            </w:r>
            <w:r w:rsidRPr="00EE3999">
              <w:t>RadioBearerList (NR_RadioBearerList_Type</w:t>
            </w:r>
            <w:r>
              <w:t>).</w:t>
            </w:r>
          </w:p>
        </w:tc>
      </w:tr>
      <w:tr w:rsidR="00AA1D1A" w14:paraId="53BD5553" w14:textId="77777777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6368" w14:textId="77777777" w:rsidR="00AA1D1A" w:rsidRDefault="00AA1D1A" w:rsidP="00AA1D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68F2" w14:textId="77777777" w:rsidR="008115F3" w:rsidRDefault="008115F3" w:rsidP="008115F3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UL grant configuration based on SR , are removed from Step3 and as step 4 from </w:t>
            </w:r>
            <w:r w:rsidRPr="007511D6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, moved to </w:t>
            </w:r>
            <w:r w:rsidRPr="00273E8B">
              <w:rPr>
                <w:noProof/>
              </w:rPr>
              <w:t>f_NR5GC_RRCReestablishment_Steps8To13</w:t>
            </w:r>
            <w:r>
              <w:rPr>
                <w:noProof/>
              </w:rPr>
              <w:t xml:space="preserve"> , after </w:t>
            </w:r>
            <w:r>
              <w:t>reconfiguration UL DCCH/DTCH DCI on USS.</w:t>
            </w:r>
            <w:r>
              <w:rPr>
                <w:noProof/>
              </w:rPr>
              <w:t xml:space="preserve">  </w:t>
            </w:r>
          </w:p>
          <w:p w14:paraId="5057CF6C" w14:textId="77777777" w:rsidR="00AA1D1A" w:rsidRPr="001124B3" w:rsidRDefault="008115F3" w:rsidP="008115F3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 w:rsidRPr="00F562D6">
              <w:rPr>
                <w:noProof/>
              </w:rPr>
              <w:t>f_NR_SS_SRBs_DRBs_Release</w:t>
            </w:r>
            <w:r>
              <w:rPr>
                <w:noProof/>
              </w:rPr>
              <w:t xml:space="preserve"> is added with </w:t>
            </w:r>
            <w:r w:rsidRPr="00F562D6">
              <w:rPr>
                <w:noProof/>
              </w:rPr>
              <w:t>tsc_CnfReq</w:t>
            </w:r>
            <w:r>
              <w:rPr>
                <w:noProof/>
              </w:rPr>
              <w:t xml:space="preserve"> and </w:t>
            </w:r>
            <w:r w:rsidRPr="001333C9">
              <w:rPr>
                <w:noProof/>
              </w:rPr>
              <w:t>tsc_FollowOnFlag</w:t>
            </w:r>
            <w:r>
              <w:rPr>
                <w:noProof/>
              </w:rPr>
              <w:t xml:space="preserve"> is removed in the function </w:t>
            </w:r>
            <w:r w:rsidR="006000A5" w:rsidRPr="006A7CCE">
              <w:rPr>
                <w:noProof/>
              </w:rPr>
              <w:t>f_NR5GC_RRCReestablishment_Steps8To13</w:t>
            </w:r>
          </w:p>
        </w:tc>
      </w:tr>
      <w:tr w:rsidR="00874EED" w14:paraId="0EECD44F" w14:textId="77777777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2AFE" w14:textId="77777777" w:rsidR="00874EED" w:rsidRDefault="00874EED" w:rsidP="00D528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23F2" w14:textId="77777777" w:rsidR="00874EED" w:rsidRPr="00CC39F9" w:rsidRDefault="00874EED" w:rsidP="00D52864">
            <w:pPr>
              <w:spacing w:after="0"/>
              <w:rPr>
                <w:rFonts w:ascii="Arial" w:hAnsi="Arial" w:cs="Arial"/>
                <w:lang w:eastAsia="en-GB"/>
              </w:rPr>
            </w:pPr>
            <w:r w:rsidRPr="00232B70">
              <w:rPr>
                <w:rFonts w:ascii="Arial" w:hAnsi="Arial" w:cs="Arial"/>
                <w:lang w:eastAsia="en-GB"/>
              </w:rPr>
              <w:t>ttcn\develop\</w:t>
            </w:r>
            <w:r w:rsidR="00ED3841">
              <w:rPr>
                <w:rFonts w:ascii="Arial" w:hAnsi="Arial" w:cs="Arial"/>
                <w:lang w:eastAsia="en-GB"/>
              </w:rPr>
              <w:t>Common\NR5GC\</w:t>
            </w:r>
            <w:r w:rsidR="00ED3841">
              <w:t xml:space="preserve"> </w:t>
            </w:r>
            <w:r w:rsidR="00ED3841" w:rsidRPr="00ED3841">
              <w:rPr>
                <w:rFonts w:ascii="Arial" w:hAnsi="Arial" w:cs="Arial"/>
                <w:lang w:eastAsia="en-GB"/>
              </w:rPr>
              <w:t>NR5GC_RRCSteps.ttcn</w:t>
            </w:r>
          </w:p>
        </w:tc>
      </w:tr>
      <w:tr w:rsidR="00874EED" w14:paraId="7A4D4A26" w14:textId="77777777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8290" w14:textId="77777777" w:rsidR="00874EED" w:rsidRDefault="00874EED" w:rsidP="00D5286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9A10" w14:textId="77777777" w:rsidR="00874EED" w:rsidRDefault="00874EED" w:rsidP="00D5286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2229B0E" w14:textId="77777777" w:rsidR="00874EED" w:rsidRDefault="00874EED" w:rsidP="00874EED">
      <w:pPr>
        <w:spacing w:after="0"/>
        <w:rPr>
          <w:rFonts w:ascii="Arial" w:hAnsi="Arial"/>
          <w:b/>
          <w:lang w:eastAsia="en-GB"/>
        </w:rPr>
      </w:pPr>
    </w:p>
    <w:p w14:paraId="04A31652" w14:textId="77777777" w:rsidR="00874EED" w:rsidRDefault="00874EED" w:rsidP="00874EE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74EED" w:rsidRPr="00CD057D" w14:paraId="1A42D8C2" w14:textId="77777777" w:rsidTr="00D5286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FE09" w14:textId="77777777" w:rsidR="004607A2" w:rsidRPr="004607A2" w:rsidRDefault="00874EED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607A2" w:rsidRPr="004607A2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f_NR5GC_RRCReestablishment_Steps8To13(NR_CellId_Type                              p_NR_SourceCellId,</w:t>
            </w:r>
          </w:p>
          <w:p w14:paraId="1E6DA396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NR_CellId_Type                              p_NR_TargetCellId,</w:t>
            </w:r>
          </w:p>
          <w:p w14:paraId="6F2973A7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NR_SCellToAddModList_Type   p_SCellToAddModList := omit,</w:t>
            </w:r>
          </w:p>
          <w:p w14:paraId="2446B66B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template(omit) SpCellConfig.rlf_TimersAndConstants p_RlfTimersAndConstants := omit,</w:t>
            </w:r>
          </w:p>
          <w:p w14:paraId="47D0FE50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MacBearerRouting_Type       p_MacBearerRoutingCA := omit,</w:t>
            </w:r>
          </w:p>
          <w:p w14:paraId="37B91BEE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boolean p_ReceiveForRRCreconfigurationComplete := true</w:t>
            </w:r>
          </w:p>
          <w:p w14:paraId="53713D45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) runs on NR5GC_PTC</w:t>
            </w:r>
          </w:p>
          <w:p w14:paraId="3A4868AB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R5-206369 R5-213516: added p_MacBearerRoutingCA sic@</w:t>
            </w:r>
          </w:p>
          <w:p w14:paraId="06E4317B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 := f_NR_CellInfo_GetPhysicalParameters(p_NR_TargetCellId);</w:t>
            </w:r>
          </w:p>
          <w:p w14:paraId="7B4AE87D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607A2">
              <w:rPr>
                <w:rFonts w:ascii="Courier New" w:hAnsi="Courier New" w:cs="Courier New"/>
                <w:color w:val="000000"/>
                <w:lang w:val="de-DE" w:eastAsia="de-DE"/>
              </w:rPr>
              <w:t>var IntegerList_Type v_DrbIdList;</w:t>
            </w:r>
          </w:p>
          <w:p w14:paraId="03C5F515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var template (value) RadioBearerConfig v_RadioBearerConfig := f_NR5GC_GetExisting_RadioBearerConfig(true);</w:t>
            </w:r>
          </w:p>
          <w:p w14:paraId="5C57C8DF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CellGroupConfig v_CellGroupConfig := fl_NR_GetCellGroupConfigREEST(p_NR_TargetCellId, p_SCellToAddModList, p_RlfTimersAndConstants);</w:t>
            </w:r>
          </w:p>
          <w:p w14:paraId="2EC1ED3A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v_SS_RadioBearerConfig := f_NR5GC_GetRadioBearerList(f_NR5GC_MobileInfo_GetDRBInfoList());</w:t>
            </w:r>
          </w:p>
          <w:p w14:paraId="60B69838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7FA877D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Step 8. Target Cell: Reconfigure DRBs and reconfigure UL DCCH DCI on USS</w:t>
            </w:r>
          </w:p>
          <w:p w14:paraId="412CBCDF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Step 9. Target Cell: Send RRCReconfiguration</w:t>
            </w:r>
          </w:p>
          <w:p w14:paraId="6C569784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Step 10. Target Cell: Receive RRCReconfigurationComplete</w:t>
            </w:r>
          </w:p>
          <w:p w14:paraId="50FFA15B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Set RadioBearerConfig as per Table 4.6.3-132: RadioBearerConfig cond REEST</w:t>
            </w:r>
          </w:p>
          <w:p w14:paraId="79DE0A61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v_RadioBearerConfig.srb_ToAddModList := {cs_NR_SRB_ToAddMod_ReestablishPDCP(tsc_SRB2)}; //@sic R5-205334 sic@</w:t>
            </w:r>
          </w:p>
          <w:p w14:paraId="564121C6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f_NR_SS_CommonCellConfig(p_NR_TargetCellId, cads_NR_SearchSpaceUlDciAssignment_REQ(p_NR_TargetCellId, cs_TimingInfo_Now, f_NR_SearchSpaceUlDciAssignment(v_NR_PhysicalParameters)));</w:t>
            </w:r>
          </w:p>
          <w:p w14:paraId="1BB9908F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f_ReconfigureDRBs(p_NR_TargetCellId, omit, v_RadioBearerConfig, v_CellGroupConfig, v_SS_RadioBearerConfig, -, -, p_ReceiveForRRCreconfigurationComplete, -, -, -, p_MacBearerRoutingCA);  //@sic R5-205336 sic@</w:t>
            </w:r>
          </w:p>
          <w:p w14:paraId="38EB7971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9EC66F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11. Target Cell: Reconfigure DL DCCH/DTCH DCI on USS</w:t>
            </w:r>
          </w:p>
          <w:p w14:paraId="322F56C2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//NOTE 2: The FollowOnFlag is set to true in the ASP reconfiguring the target Cell.</w:t>
            </w:r>
          </w:p>
          <w:p w14:paraId="5D20206C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f_NR_SS_CommonCellConfig(p_NR_TargetCellId, cas_NR_SearchSpaceDlDciAssignment_REQ(p_NR_TargetCellId, cs_TimingInfo_Now, f_NR_SearchSpaceDlDciAssignment_USS(v_NR_PhysicalParameters), tsc_NoCnfReq, tsc_FollowOnFlag));</w:t>
            </w:r>
          </w:p>
          <w:p w14:paraId="3488C82B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E73F9E7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12. Target Cell: Re-configure RACH procedure as for initial access, enable TA transmissions.</w:t>
            </w:r>
          </w:p>
          <w:p w14:paraId="4246FC6B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//NOTE 3: The FollowOnFlag is set to true in the ASP reconfiguring the target PCell.</w:t>
            </w:r>
          </w:p>
          <w:p w14:paraId="384E651F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f_NR_SS_CommonCellConfig(p_NR_TargetCellId, cads_NR_RachProcedureConfig_REQ(p_NR_TargetCellId, cs_TimingInfo_Now, cs_NR_RachProcedureConfig_CBRA_Msg4Based(v_NR_PhysicalParameters, cs_NR_RachProcedureMsg4WithNoRrcMsg), tsc_NoCnfReq, tsc_FollowOnFlag));</w:t>
            </w:r>
          </w:p>
          <w:p w14:paraId="328A1E58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f_NR_SS_CommonCellConfig(p_NR_TargetCellId, cas_NR_UplinkTimeAlignment_REQ(p_NR_TargetCellId, -, cs_NR_UplinkTimeAlignment_Start));</w:t>
            </w:r>
          </w:p>
          <w:p w14:paraId="77BAE5C4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0D7B33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13. Source Cell: If the Source Cell is different than the Target Cell:</w:t>
            </w:r>
          </w:p>
          <w:p w14:paraId="183C3C0E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     Reset SRBs and release DRBs.</w:t>
            </w:r>
          </w:p>
          <w:p w14:paraId="59D8A779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     Stop periodic UL grant and periodic TA.</w:t>
            </w:r>
          </w:p>
          <w:p w14:paraId="679DA43F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if (p_NR_SourceCellId != p_NR_TargetCellId) {</w:t>
            </w:r>
          </w:p>
          <w:p w14:paraId="25B2F62E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v_DrbIdList := f_NR_GetActiveDRBs(p_NR_TargetCellId);</w:t>
            </w:r>
          </w:p>
          <w:p w14:paraId="5D9B0EC3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f_NR_SS_SRBs_DRBs_Release(p_NR_SourceCellId, cs_TimingInfo_Now, v_DrbIdList, tsc_NoCnfReq, tsc_FollowOnFlag); //@sic R5-211417 sic@</w:t>
            </w:r>
          </w:p>
          <w:p w14:paraId="209236B1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f_NR_SS_SRBs_DRBs_Config(p_NR_SourceCellId, cs_TimingInfo_Now, omit, true);</w:t>
            </w:r>
          </w:p>
          <w:p w14:paraId="2448F4B3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f_NR_ULGrantConfiguration_Stop(p_NR_SourceCellId, -, cs_NR_UplinkTimeAlignment_Stop);</w:t>
            </w:r>
          </w:p>
          <w:p w14:paraId="1DE04D0C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0F88CEB" w14:textId="77777777" w:rsidR="00874EED" w:rsidRPr="00722896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1824599" w14:textId="77777777" w:rsidR="00874EED" w:rsidRPr="00CD057D" w:rsidRDefault="00874EED" w:rsidP="00874EED">
      <w:pPr>
        <w:spacing w:after="0"/>
        <w:rPr>
          <w:rFonts w:ascii="Arial" w:hAnsi="Arial"/>
          <w:b/>
          <w:color w:val="000000"/>
          <w:lang w:eastAsia="en-GB"/>
        </w:rPr>
      </w:pPr>
    </w:p>
    <w:p w14:paraId="4DB4BE1F" w14:textId="77777777" w:rsidR="00874EED" w:rsidRPr="00CD057D" w:rsidRDefault="00874EED" w:rsidP="00874EED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lastRenderedPageBreak/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74EED" w:rsidRPr="00CD057D" w14:paraId="0AD56FD3" w14:textId="77777777" w:rsidTr="00D5286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864D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f_NR5GC_RRCReestablishment_Steps8To13(NR_CellId_Type                              p_NR_SourceCellId,</w:t>
            </w:r>
          </w:p>
          <w:p w14:paraId="3EA3060C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NR_CellId_Type                              p_NR_TargetCellId,</w:t>
            </w:r>
          </w:p>
          <w:p w14:paraId="0F2BDE8B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NR_SCellToAddModList_Type   p_SCellToAddModList := omit,</w:t>
            </w:r>
          </w:p>
          <w:p w14:paraId="2105285B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template(omit) SpCellConfig.rlf_TimersAndConstants p_RlfTimersAndConstants := omit,</w:t>
            </w:r>
          </w:p>
          <w:p w14:paraId="5DE9E4D4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MacBearerRouting_Type       p_MacBearerRoutingCA := omit,</w:t>
            </w:r>
          </w:p>
          <w:p w14:paraId="70FC7493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boolean p_ReceiveForRRCreconfigurationComplete := true</w:t>
            </w:r>
          </w:p>
          <w:p w14:paraId="20112A42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) runs on NR5GC_PTC</w:t>
            </w:r>
          </w:p>
          <w:p w14:paraId="4D8EED62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R5-206369 R5-213516: added p_MacBearerRoutingCA sic@</w:t>
            </w:r>
          </w:p>
          <w:p w14:paraId="7F35A669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 := f_NR_CellInfo_GetPhysicalParameters(p_NR_TargetCellId);</w:t>
            </w:r>
          </w:p>
          <w:p w14:paraId="483DF3DE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6E84">
              <w:rPr>
                <w:rFonts w:ascii="Courier New" w:hAnsi="Courier New" w:cs="Courier New"/>
                <w:color w:val="000000"/>
                <w:lang w:val="de-DE" w:eastAsia="de-DE"/>
              </w:rPr>
              <w:t>var IntegerList_Type v_DrbIdList;</w:t>
            </w:r>
          </w:p>
          <w:p w14:paraId="0BC170E1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var template (value) RadioBearerConfig v_RadioBearerConfig := f_NR5GC_GetExisting_RadioBearerConfig(true);</w:t>
            </w:r>
          </w:p>
          <w:p w14:paraId="17142A6D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 := fl_NR_GetCellGroupConfigREEST(p_NR_TargetCellId, p_SCellToAddModList, p_RlfTimersAndConstants);</w:t>
            </w:r>
          </w:p>
          <w:p w14:paraId="7BAC6465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v_SS_RadioBearerConfig := f_NR5GC_GetRadioBearerList(f_NR5GC_MobileInfo_GetDRBInfoList());</w:t>
            </w:r>
          </w:p>
          <w:p w14:paraId="1F947DDD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EAD54D7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r w:rsidRPr="00C672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Step </w:t>
            </w:r>
            <w:r w:rsidR="00C6728B" w:rsidRPr="00C672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</w:t>
            </w: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. Target Cell: Reconfigure DRBs and reconfigure UL DCCH DCI on USS</w:t>
            </w:r>
          </w:p>
          <w:p w14:paraId="7A9C6F81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r w:rsidRPr="005949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Step </w:t>
            </w:r>
            <w:r w:rsidR="00C6728B" w:rsidRPr="005949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8</w:t>
            </w: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. Target Cell: Send RRCReconfiguration</w:t>
            </w:r>
          </w:p>
          <w:p w14:paraId="5E6E98EE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r w:rsidRPr="005949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Step </w:t>
            </w:r>
            <w:r w:rsidR="00C6728B" w:rsidRPr="005949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9</w:t>
            </w: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. Target Cell: Receive RRCReconfigurationComplete</w:t>
            </w:r>
          </w:p>
          <w:p w14:paraId="53EDC00C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Set RadioBearerConfig as per Table 4.6.3-132: RadioBearerConfig cond REEST</w:t>
            </w:r>
          </w:p>
          <w:p w14:paraId="62ED612D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v_RadioBearerConfig.srb_ToAddModList := {cs_NR_SRB_ToAddMod_ReestablishPDCP(tsc_SRB2)}; //@sic R5-205334 sic@</w:t>
            </w:r>
          </w:p>
          <w:p w14:paraId="47B5ECDD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f_NR_SS_CommonCellConfig(p_NR_TargetCellId, cads_NR_SearchSpaceUlDciAssignment_REQ(p_NR_TargetCellId, cs_TimingInfo_Now, f_NR_SearchSpaceUlDciAssignment(v_NR_PhysicalParameters)));</w:t>
            </w:r>
          </w:p>
          <w:p w14:paraId="294CBB3E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FB81502" w14:textId="77777777" w:rsidR="00BE6E84" w:rsidRPr="00ED31D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="00EB621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Step 10 :</w:t>
            </w: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moving the SR Configuration here as UL DCI is switched to USS and SR is going to be used for reconfiguration complete</w:t>
            </w:r>
          </w:p>
          <w:p w14:paraId="540AE59C" w14:textId="77777777" w:rsidR="00BE6E84" w:rsidRPr="00ED31D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(p_NR_SourceCellId != p_NR_TargetCellId) { //WA#WI=875685</w:t>
            </w:r>
          </w:p>
          <w:p w14:paraId="4117837D" w14:textId="77777777" w:rsidR="00BE6E84" w:rsidRPr="00ED31D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f_NR_ULGrantConfiguration_Start(p_NR_TargetCellId, -, -, -, cs_NR_UplinkTimeAlignment_Stop);</w:t>
            </w:r>
          </w:p>
          <w:p w14:paraId="3E1C28E1" w14:textId="77777777" w:rsidR="00BE6E84" w:rsidRPr="00ED31D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59590ABE" w14:textId="77777777" w:rsidR="00BE6E84" w:rsidRPr="00ED31D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else{</w:t>
            </w:r>
          </w:p>
          <w:p w14:paraId="47FDEE0B" w14:textId="77777777" w:rsidR="00BE6E84" w:rsidRPr="00ED31D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f_NR_ULGrantConfiguration_Common(p_NR_SourceCellId, cs_TimingInfo_Now, -, cs_NR_UplinkTimeAlignment_Stop, cs_UL_GrantConfig_OnSR);   </w:t>
            </w:r>
          </w:p>
          <w:p w14:paraId="73A1FFB9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 //WA#WI=875685</w:t>
            </w:r>
          </w:p>
          <w:p w14:paraId="28DC5358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76299E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f_ReconfigureDRBs(p_NR_TargetCellId, omit, v_RadioBearerConfig, v_CellGroupConfig, v_SS_RadioBearerConfig, -, -, p_ReceiveForRRCreconfigurationComplete, -, -, -, p_MacBearerRoutingCA);  //@sic R5-205336 sic@</w:t>
            </w:r>
          </w:p>
          <w:p w14:paraId="7B275348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2EB2FCE6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11. Target Cell: Reconfigure DL DCCH/DTCH DCI on USS</w:t>
            </w:r>
          </w:p>
          <w:p w14:paraId="239CD441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//NOTE 2: The FollowOnFlag is set to true in the ASP reconfiguring the target Cell.</w:t>
            </w:r>
          </w:p>
          <w:p w14:paraId="52878D24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f_NR_SS_CommonCellConfig(p_NR_TargetCellId, cas_NR_SearchSpaceDlDciAssignment_REQ(p_NR_TargetCellId, cs_TimingInfo_Now, f_NR_SearchSpaceDlDciAssignment_USS(v_NR_PhysicalParameters), tsc_NoCnfReq, tsc_FollowOnFlag));</w:t>
            </w:r>
          </w:p>
          <w:p w14:paraId="353E7B84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153DD6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12. Target Cell: Re-configure RACH procedure as for initial access, enable TA transmissions.</w:t>
            </w:r>
          </w:p>
          <w:p w14:paraId="7EF20E22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//NOTE 3: The FollowOnFlag is set to true in the ASP reconfiguring the target PCell.</w:t>
            </w:r>
          </w:p>
          <w:p w14:paraId="271534ED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f_NR_SS_CommonCellConfig(p_NR_TargetCellId, cads_NR_RachProcedureConfig_REQ(p_NR_TargetCellId, cs_TimingInfo_Now, cs_NR_RachProcedureConfig_CBRA_Msg4Based(v_NR_PhysicalParameters, cs_NR_RachProcedureMsg4WithNoRrcMsg), tsc_NoCnfReq, tsc_FollowOnFlag));</w:t>
            </w:r>
          </w:p>
          <w:p w14:paraId="739C2443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f_NR_SS_CommonCellConfig(p_NR_TargetCellId, cas_NR_UplinkTimeAlignment_REQ(p_NR_TargetCellId, -, cs_NR_UplinkTimeAlignment_Start));</w:t>
            </w:r>
          </w:p>
          <w:p w14:paraId="48281912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556B5C2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13. Source Cell: If the Source Cell is different than the Target Cell:</w:t>
            </w:r>
          </w:p>
          <w:p w14:paraId="2A87B4BC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     Reset SRBs and release DRBs.</w:t>
            </w:r>
          </w:p>
          <w:p w14:paraId="332D614C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     Stop periodic UL grant and periodic TA.</w:t>
            </w:r>
          </w:p>
          <w:p w14:paraId="6EFA61A5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if (p_NR_SourceCellId != p_NR_TargetCellId) {</w:t>
            </w:r>
          </w:p>
          <w:p w14:paraId="1680EA42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v_DrbIdList := f_NR_GetActiveDRBs(p_NR_TargetCellId);</w:t>
            </w:r>
          </w:p>
          <w:p w14:paraId="6AA7AE6E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f_NR_SS_SRBs_DRBs_Release(p_NR_SourceCellId, cs_TimingInfo_Now, v_DrbIdList, </w:t>
            </w: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tsc_CnfReq</w:t>
            </w:r>
            <w:r w:rsid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tsc_FollowOnFlag</w:t>
            </w:r>
            <w:r w:rsid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*/</w:t>
            </w: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); //@sic R5-211417 sic@ //WA#WI=875685</w:t>
            </w:r>
          </w:p>
          <w:p w14:paraId="3DDBA49A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f_NR_SS_SRBs_DRBs_Config(p_NR_SourceCellId, cs_TimingInfo_Now, omit, true);</w:t>
            </w:r>
          </w:p>
          <w:p w14:paraId="2E467E57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f_NR_ULGrantConfiguration_Stop(p_NR_SourceCellId, -, cs_NR_UplinkTimeAlignment_Stop);</w:t>
            </w:r>
          </w:p>
          <w:p w14:paraId="616993A3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A51D1B9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1FE76333" w14:textId="77777777" w:rsidR="00874EED" w:rsidRPr="00DA356D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392FB264" w14:textId="77777777" w:rsidR="00874EED" w:rsidRDefault="00874EED" w:rsidP="00874EE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75DB7DC4" w14:textId="77777777" w:rsidR="00F96833" w:rsidRDefault="00F96833" w:rsidP="00864DA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5C621" w14:textId="77777777" w:rsidR="000724EA" w:rsidRDefault="000724EA">
      <w:r>
        <w:separator/>
      </w:r>
    </w:p>
  </w:endnote>
  <w:endnote w:type="continuationSeparator" w:id="0">
    <w:p w14:paraId="204EB209" w14:textId="77777777" w:rsidR="000724EA" w:rsidRDefault="00072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B2A47" w14:textId="77777777" w:rsidR="000724EA" w:rsidRDefault="000724EA">
      <w:r>
        <w:separator/>
      </w:r>
    </w:p>
  </w:footnote>
  <w:footnote w:type="continuationSeparator" w:id="0">
    <w:p w14:paraId="2AD1B97D" w14:textId="77777777" w:rsidR="000724EA" w:rsidRDefault="00072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B6246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3B149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B3247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465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0241FA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1E624F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0E271BF7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10E02DF"/>
    <w:multiLevelType w:val="hybridMultilevel"/>
    <w:tmpl w:val="26CA8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81B96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5DA057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3" w15:restartNumberingAfterBreak="0">
    <w:nsid w:val="17BE0AFF"/>
    <w:multiLevelType w:val="hybridMultilevel"/>
    <w:tmpl w:val="A1687FE4"/>
    <w:lvl w:ilvl="0" w:tplc="AC8A9F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CB11AC"/>
    <w:multiLevelType w:val="hybridMultilevel"/>
    <w:tmpl w:val="CB3400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8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831233"/>
    <w:multiLevelType w:val="hybridMultilevel"/>
    <w:tmpl w:val="74F444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B000D"/>
    <w:multiLevelType w:val="hybridMultilevel"/>
    <w:tmpl w:val="BD167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6AE7ECA"/>
    <w:multiLevelType w:val="hybridMultilevel"/>
    <w:tmpl w:val="6EFE8680"/>
    <w:lvl w:ilvl="0" w:tplc="EA1A8EC4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38B23DCD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C75B2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07333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9" w15:restartNumberingAfterBreak="0">
    <w:nsid w:val="69F94052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63355B"/>
    <w:multiLevelType w:val="hybridMultilevel"/>
    <w:tmpl w:val="E190FC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3205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D67052"/>
    <w:multiLevelType w:val="hybridMultilevel"/>
    <w:tmpl w:val="76E234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BE314E8"/>
    <w:multiLevelType w:val="hybridMultilevel"/>
    <w:tmpl w:val="11F2E950"/>
    <w:lvl w:ilvl="0" w:tplc="24565B9A">
      <w:start w:val="1"/>
      <w:numFmt w:val="decimal"/>
      <w:lvlText w:val="%1)"/>
      <w:lvlJc w:val="left"/>
      <w:pPr>
        <w:ind w:left="1080" w:hanging="360"/>
      </w:pPr>
      <w:rPr>
        <w:rFonts w:ascii="Arial" w:eastAsia="SimSu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7"/>
  </w:num>
  <w:num w:numId="5">
    <w:abstractNumId w:val="18"/>
  </w:num>
  <w:num w:numId="6">
    <w:abstractNumId w:val="28"/>
  </w:num>
  <w:num w:numId="7">
    <w:abstractNumId w:val="38"/>
  </w:num>
  <w:num w:numId="8">
    <w:abstractNumId w:val="12"/>
  </w:num>
  <w:num w:numId="9">
    <w:abstractNumId w:val="26"/>
  </w:num>
  <w:num w:numId="10">
    <w:abstractNumId w:val="45"/>
  </w:num>
  <w:num w:numId="11">
    <w:abstractNumId w:val="20"/>
  </w:num>
  <w:num w:numId="12">
    <w:abstractNumId w:val="29"/>
  </w:num>
  <w:num w:numId="13">
    <w:abstractNumId w:val="4"/>
  </w:num>
  <w:num w:numId="14">
    <w:abstractNumId w:val="23"/>
  </w:num>
  <w:num w:numId="15">
    <w:abstractNumId w:val="0"/>
  </w:num>
  <w:num w:numId="16">
    <w:abstractNumId w:val="2"/>
  </w:num>
  <w:num w:numId="17">
    <w:abstractNumId w:val="10"/>
  </w:num>
  <w:num w:numId="18">
    <w:abstractNumId w:val="30"/>
  </w:num>
  <w:num w:numId="19">
    <w:abstractNumId w:val="43"/>
  </w:num>
  <w:num w:numId="20">
    <w:abstractNumId w:val="37"/>
  </w:num>
  <w:num w:numId="21">
    <w:abstractNumId w:val="17"/>
  </w:num>
  <w:num w:numId="22">
    <w:abstractNumId w:val="32"/>
  </w:num>
  <w:num w:numId="23">
    <w:abstractNumId w:val="35"/>
  </w:num>
  <w:num w:numId="24">
    <w:abstractNumId w:val="22"/>
  </w:num>
  <w:num w:numId="25">
    <w:abstractNumId w:val="34"/>
  </w:num>
  <w:num w:numId="26">
    <w:abstractNumId w:val="5"/>
  </w:num>
  <w:num w:numId="27">
    <w:abstractNumId w:val="7"/>
  </w:num>
  <w:num w:numId="28">
    <w:abstractNumId w:val="31"/>
  </w:num>
  <w:num w:numId="29">
    <w:abstractNumId w:val="21"/>
  </w:num>
  <w:num w:numId="30">
    <w:abstractNumId w:val="8"/>
  </w:num>
  <w:num w:numId="31">
    <w:abstractNumId w:val="42"/>
  </w:num>
  <w:num w:numId="32">
    <w:abstractNumId w:val="40"/>
  </w:num>
  <w:num w:numId="33">
    <w:abstractNumId w:val="36"/>
  </w:num>
  <w:num w:numId="34">
    <w:abstractNumId w:val="25"/>
  </w:num>
  <w:num w:numId="35">
    <w:abstractNumId w:val="41"/>
  </w:num>
  <w:num w:numId="36">
    <w:abstractNumId w:val="33"/>
  </w:num>
  <w:num w:numId="37">
    <w:abstractNumId w:val="6"/>
  </w:num>
  <w:num w:numId="38">
    <w:abstractNumId w:val="3"/>
  </w:num>
  <w:num w:numId="39">
    <w:abstractNumId w:val="1"/>
  </w:num>
  <w:num w:numId="40">
    <w:abstractNumId w:val="39"/>
  </w:num>
  <w:num w:numId="41">
    <w:abstractNumId w:val="11"/>
  </w:num>
  <w:num w:numId="42">
    <w:abstractNumId w:val="9"/>
  </w:num>
  <w:num w:numId="43">
    <w:abstractNumId w:val="15"/>
  </w:num>
  <w:num w:numId="44">
    <w:abstractNumId w:val="19"/>
  </w:num>
  <w:num w:numId="45">
    <w:abstractNumId w:val="13"/>
  </w:num>
  <w:num w:numId="46">
    <w:abstractNumId w:val="16"/>
  </w:num>
  <w:num w:numId="47">
    <w:abstractNumId w:val="44"/>
  </w:num>
  <w:num w:numId="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31A51"/>
    <w:rsid w:val="000344D8"/>
    <w:rsid w:val="0003629C"/>
    <w:rsid w:val="00036FE7"/>
    <w:rsid w:val="00042E7D"/>
    <w:rsid w:val="0005014E"/>
    <w:rsid w:val="00051BC3"/>
    <w:rsid w:val="00054E62"/>
    <w:rsid w:val="00057DBD"/>
    <w:rsid w:val="000614B3"/>
    <w:rsid w:val="0006172A"/>
    <w:rsid w:val="00064F0A"/>
    <w:rsid w:val="0006562C"/>
    <w:rsid w:val="000660F3"/>
    <w:rsid w:val="000724EA"/>
    <w:rsid w:val="00074218"/>
    <w:rsid w:val="000749BF"/>
    <w:rsid w:val="00074EC5"/>
    <w:rsid w:val="0008356D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C72FB"/>
    <w:rsid w:val="000D2446"/>
    <w:rsid w:val="000D2BD3"/>
    <w:rsid w:val="000D2EEA"/>
    <w:rsid w:val="000D40AB"/>
    <w:rsid w:val="000E07FB"/>
    <w:rsid w:val="000E681E"/>
    <w:rsid w:val="000F119F"/>
    <w:rsid w:val="000F34D6"/>
    <w:rsid w:val="000F7835"/>
    <w:rsid w:val="00101905"/>
    <w:rsid w:val="00103810"/>
    <w:rsid w:val="00103C72"/>
    <w:rsid w:val="00104F66"/>
    <w:rsid w:val="001109AC"/>
    <w:rsid w:val="001124B3"/>
    <w:rsid w:val="00112785"/>
    <w:rsid w:val="00112C21"/>
    <w:rsid w:val="0011415B"/>
    <w:rsid w:val="001166B1"/>
    <w:rsid w:val="001209DE"/>
    <w:rsid w:val="001212C7"/>
    <w:rsid w:val="0012136E"/>
    <w:rsid w:val="00126237"/>
    <w:rsid w:val="001302CE"/>
    <w:rsid w:val="001333C9"/>
    <w:rsid w:val="0013630B"/>
    <w:rsid w:val="001373AB"/>
    <w:rsid w:val="00141E68"/>
    <w:rsid w:val="001423DB"/>
    <w:rsid w:val="001452A9"/>
    <w:rsid w:val="00145D43"/>
    <w:rsid w:val="001467D7"/>
    <w:rsid w:val="00146DCF"/>
    <w:rsid w:val="00150799"/>
    <w:rsid w:val="00155AF0"/>
    <w:rsid w:val="0016022D"/>
    <w:rsid w:val="001609DB"/>
    <w:rsid w:val="00160E00"/>
    <w:rsid w:val="00162E72"/>
    <w:rsid w:val="00164CFC"/>
    <w:rsid w:val="00173069"/>
    <w:rsid w:val="00173835"/>
    <w:rsid w:val="001748D6"/>
    <w:rsid w:val="00182E62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D22EC"/>
    <w:rsid w:val="001E1129"/>
    <w:rsid w:val="001E3D37"/>
    <w:rsid w:val="001E41F3"/>
    <w:rsid w:val="001F121A"/>
    <w:rsid w:val="001F1817"/>
    <w:rsid w:val="001F406A"/>
    <w:rsid w:val="00200CF3"/>
    <w:rsid w:val="0020107D"/>
    <w:rsid w:val="00202337"/>
    <w:rsid w:val="002040A1"/>
    <w:rsid w:val="00204437"/>
    <w:rsid w:val="00206D5C"/>
    <w:rsid w:val="00212AF9"/>
    <w:rsid w:val="00220349"/>
    <w:rsid w:val="00221C5A"/>
    <w:rsid w:val="00222013"/>
    <w:rsid w:val="00232611"/>
    <w:rsid w:val="00232B70"/>
    <w:rsid w:val="00233AFC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73E8B"/>
    <w:rsid w:val="00275D12"/>
    <w:rsid w:val="00280375"/>
    <w:rsid w:val="00284FEB"/>
    <w:rsid w:val="002860C4"/>
    <w:rsid w:val="002901A3"/>
    <w:rsid w:val="0029157F"/>
    <w:rsid w:val="002A0A67"/>
    <w:rsid w:val="002A0FF6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69D0"/>
    <w:rsid w:val="002F029B"/>
    <w:rsid w:val="002F45F1"/>
    <w:rsid w:val="002F53B6"/>
    <w:rsid w:val="002F7D40"/>
    <w:rsid w:val="00305409"/>
    <w:rsid w:val="00310217"/>
    <w:rsid w:val="0031061D"/>
    <w:rsid w:val="00312DE9"/>
    <w:rsid w:val="003216F1"/>
    <w:rsid w:val="00322D46"/>
    <w:rsid w:val="003328F3"/>
    <w:rsid w:val="0033294A"/>
    <w:rsid w:val="00341F6F"/>
    <w:rsid w:val="00342D98"/>
    <w:rsid w:val="0034341E"/>
    <w:rsid w:val="00343CD7"/>
    <w:rsid w:val="00345383"/>
    <w:rsid w:val="00346D77"/>
    <w:rsid w:val="00347C01"/>
    <w:rsid w:val="003556DC"/>
    <w:rsid w:val="003609EF"/>
    <w:rsid w:val="003614D1"/>
    <w:rsid w:val="0036231A"/>
    <w:rsid w:val="00366971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51C2"/>
    <w:rsid w:val="003E74A0"/>
    <w:rsid w:val="003F3287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54EBB"/>
    <w:rsid w:val="004607A2"/>
    <w:rsid w:val="00461008"/>
    <w:rsid w:val="00461F12"/>
    <w:rsid w:val="004635E5"/>
    <w:rsid w:val="004717EA"/>
    <w:rsid w:val="004745E7"/>
    <w:rsid w:val="00482B43"/>
    <w:rsid w:val="004870C5"/>
    <w:rsid w:val="004906E6"/>
    <w:rsid w:val="0049101E"/>
    <w:rsid w:val="00495060"/>
    <w:rsid w:val="004976F0"/>
    <w:rsid w:val="004A2AED"/>
    <w:rsid w:val="004A794F"/>
    <w:rsid w:val="004B01A5"/>
    <w:rsid w:val="004B0912"/>
    <w:rsid w:val="004B1493"/>
    <w:rsid w:val="004B2C2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E5DC0"/>
    <w:rsid w:val="004F0155"/>
    <w:rsid w:val="004F1AD2"/>
    <w:rsid w:val="004F6175"/>
    <w:rsid w:val="004F661B"/>
    <w:rsid w:val="005045C7"/>
    <w:rsid w:val="0050517D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4198B"/>
    <w:rsid w:val="00547111"/>
    <w:rsid w:val="00550D1E"/>
    <w:rsid w:val="00550D59"/>
    <w:rsid w:val="00552878"/>
    <w:rsid w:val="00554E43"/>
    <w:rsid w:val="00557BF6"/>
    <w:rsid w:val="005613E0"/>
    <w:rsid w:val="0056378D"/>
    <w:rsid w:val="00564EDF"/>
    <w:rsid w:val="0056673A"/>
    <w:rsid w:val="00566F6F"/>
    <w:rsid w:val="0058240F"/>
    <w:rsid w:val="00587F6A"/>
    <w:rsid w:val="005912FE"/>
    <w:rsid w:val="00592D74"/>
    <w:rsid w:val="0059301A"/>
    <w:rsid w:val="005949C0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0A5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7016"/>
    <w:rsid w:val="0067057F"/>
    <w:rsid w:val="0067194F"/>
    <w:rsid w:val="0068444E"/>
    <w:rsid w:val="00691021"/>
    <w:rsid w:val="00693E69"/>
    <w:rsid w:val="00694F50"/>
    <w:rsid w:val="00695808"/>
    <w:rsid w:val="00696432"/>
    <w:rsid w:val="006A5853"/>
    <w:rsid w:val="006A6982"/>
    <w:rsid w:val="006A737E"/>
    <w:rsid w:val="006A76D6"/>
    <w:rsid w:val="006A7CCE"/>
    <w:rsid w:val="006B2A14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5C92"/>
    <w:rsid w:val="007567E2"/>
    <w:rsid w:val="00762213"/>
    <w:rsid w:val="00762AEB"/>
    <w:rsid w:val="00763BA2"/>
    <w:rsid w:val="007656FE"/>
    <w:rsid w:val="007658A5"/>
    <w:rsid w:val="007668C7"/>
    <w:rsid w:val="007746AB"/>
    <w:rsid w:val="007834DD"/>
    <w:rsid w:val="00792342"/>
    <w:rsid w:val="007955CC"/>
    <w:rsid w:val="007977A8"/>
    <w:rsid w:val="007A4458"/>
    <w:rsid w:val="007A6585"/>
    <w:rsid w:val="007A6A07"/>
    <w:rsid w:val="007A73E5"/>
    <w:rsid w:val="007B504B"/>
    <w:rsid w:val="007B512A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7259"/>
    <w:rsid w:val="00800A71"/>
    <w:rsid w:val="00801CF0"/>
    <w:rsid w:val="008040A8"/>
    <w:rsid w:val="00804EC2"/>
    <w:rsid w:val="00807B85"/>
    <w:rsid w:val="00810296"/>
    <w:rsid w:val="008115F3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87D45"/>
    <w:rsid w:val="0089088C"/>
    <w:rsid w:val="0089198D"/>
    <w:rsid w:val="00893782"/>
    <w:rsid w:val="00896D84"/>
    <w:rsid w:val="008A2D67"/>
    <w:rsid w:val="008A45A6"/>
    <w:rsid w:val="008A60A2"/>
    <w:rsid w:val="008A6356"/>
    <w:rsid w:val="008B0905"/>
    <w:rsid w:val="008B2743"/>
    <w:rsid w:val="008C06DD"/>
    <w:rsid w:val="008C6934"/>
    <w:rsid w:val="008D01F1"/>
    <w:rsid w:val="008D4141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355C"/>
    <w:rsid w:val="00937A61"/>
    <w:rsid w:val="00941845"/>
    <w:rsid w:val="009418D9"/>
    <w:rsid w:val="00941E30"/>
    <w:rsid w:val="00943B79"/>
    <w:rsid w:val="00943B96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5613"/>
    <w:rsid w:val="00986821"/>
    <w:rsid w:val="00990B3D"/>
    <w:rsid w:val="00991B88"/>
    <w:rsid w:val="0099572C"/>
    <w:rsid w:val="009A07BF"/>
    <w:rsid w:val="009A3848"/>
    <w:rsid w:val="009A4E0F"/>
    <w:rsid w:val="009A4FCC"/>
    <w:rsid w:val="009A5255"/>
    <w:rsid w:val="009A5753"/>
    <w:rsid w:val="009A579D"/>
    <w:rsid w:val="009B0B50"/>
    <w:rsid w:val="009B5164"/>
    <w:rsid w:val="009C1018"/>
    <w:rsid w:val="009C159B"/>
    <w:rsid w:val="009C22FE"/>
    <w:rsid w:val="009C65D6"/>
    <w:rsid w:val="009C6AD8"/>
    <w:rsid w:val="009D0C54"/>
    <w:rsid w:val="009D476E"/>
    <w:rsid w:val="009D7147"/>
    <w:rsid w:val="009E24DE"/>
    <w:rsid w:val="009E3297"/>
    <w:rsid w:val="009E63A9"/>
    <w:rsid w:val="009F115B"/>
    <w:rsid w:val="009F5071"/>
    <w:rsid w:val="009F66AC"/>
    <w:rsid w:val="009F734F"/>
    <w:rsid w:val="009F7D81"/>
    <w:rsid w:val="00A00487"/>
    <w:rsid w:val="00A04D2F"/>
    <w:rsid w:val="00A0746C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583C"/>
    <w:rsid w:val="00A7671C"/>
    <w:rsid w:val="00A81EA3"/>
    <w:rsid w:val="00A829C3"/>
    <w:rsid w:val="00A84550"/>
    <w:rsid w:val="00A90724"/>
    <w:rsid w:val="00A916D2"/>
    <w:rsid w:val="00A9515D"/>
    <w:rsid w:val="00A97562"/>
    <w:rsid w:val="00AA0376"/>
    <w:rsid w:val="00AA1D1A"/>
    <w:rsid w:val="00AA238C"/>
    <w:rsid w:val="00AA2CBC"/>
    <w:rsid w:val="00AA313A"/>
    <w:rsid w:val="00AA49EB"/>
    <w:rsid w:val="00AB0D3A"/>
    <w:rsid w:val="00AB4631"/>
    <w:rsid w:val="00AB509D"/>
    <w:rsid w:val="00AB6981"/>
    <w:rsid w:val="00AC256C"/>
    <w:rsid w:val="00AC2E58"/>
    <w:rsid w:val="00AC3A3B"/>
    <w:rsid w:val="00AC5820"/>
    <w:rsid w:val="00AD1CD8"/>
    <w:rsid w:val="00AD4ADA"/>
    <w:rsid w:val="00AD7555"/>
    <w:rsid w:val="00AE75FD"/>
    <w:rsid w:val="00AE7B1B"/>
    <w:rsid w:val="00AF3B0B"/>
    <w:rsid w:val="00B05D84"/>
    <w:rsid w:val="00B10E9C"/>
    <w:rsid w:val="00B111F9"/>
    <w:rsid w:val="00B134BC"/>
    <w:rsid w:val="00B14250"/>
    <w:rsid w:val="00B14E1C"/>
    <w:rsid w:val="00B175B1"/>
    <w:rsid w:val="00B17EC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B9A"/>
    <w:rsid w:val="00B876E6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1C91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2ED8"/>
    <w:rsid w:val="00C74D7B"/>
    <w:rsid w:val="00C77298"/>
    <w:rsid w:val="00C83A8A"/>
    <w:rsid w:val="00C84D57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4AC6"/>
    <w:rsid w:val="00CE0B19"/>
    <w:rsid w:val="00CE0BFA"/>
    <w:rsid w:val="00CE1B2D"/>
    <w:rsid w:val="00CE3B53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6D51"/>
    <w:rsid w:val="00D07AB2"/>
    <w:rsid w:val="00D1100C"/>
    <w:rsid w:val="00D15CFD"/>
    <w:rsid w:val="00D17487"/>
    <w:rsid w:val="00D2193A"/>
    <w:rsid w:val="00D22195"/>
    <w:rsid w:val="00D235D8"/>
    <w:rsid w:val="00D23ADB"/>
    <w:rsid w:val="00D24991"/>
    <w:rsid w:val="00D25A5F"/>
    <w:rsid w:val="00D3151A"/>
    <w:rsid w:val="00D32B66"/>
    <w:rsid w:val="00D34E67"/>
    <w:rsid w:val="00D4039D"/>
    <w:rsid w:val="00D44254"/>
    <w:rsid w:val="00D4618B"/>
    <w:rsid w:val="00D50255"/>
    <w:rsid w:val="00D525A2"/>
    <w:rsid w:val="00D52BD7"/>
    <w:rsid w:val="00D61AA0"/>
    <w:rsid w:val="00D63444"/>
    <w:rsid w:val="00D66520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B1A9B"/>
    <w:rsid w:val="00DB3570"/>
    <w:rsid w:val="00DB3DEB"/>
    <w:rsid w:val="00DC0D26"/>
    <w:rsid w:val="00DC216E"/>
    <w:rsid w:val="00DC5C04"/>
    <w:rsid w:val="00DC72C8"/>
    <w:rsid w:val="00DD0F43"/>
    <w:rsid w:val="00DD11FD"/>
    <w:rsid w:val="00DD4478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30E4"/>
    <w:rsid w:val="00E643BA"/>
    <w:rsid w:val="00E716C1"/>
    <w:rsid w:val="00E717C5"/>
    <w:rsid w:val="00E71E49"/>
    <w:rsid w:val="00E72DEB"/>
    <w:rsid w:val="00E75AF3"/>
    <w:rsid w:val="00E77266"/>
    <w:rsid w:val="00E777D7"/>
    <w:rsid w:val="00E77B87"/>
    <w:rsid w:val="00E814FE"/>
    <w:rsid w:val="00E83DFE"/>
    <w:rsid w:val="00E8742B"/>
    <w:rsid w:val="00E877C8"/>
    <w:rsid w:val="00E9504A"/>
    <w:rsid w:val="00E972AB"/>
    <w:rsid w:val="00EA442A"/>
    <w:rsid w:val="00EA6BD9"/>
    <w:rsid w:val="00EA73DF"/>
    <w:rsid w:val="00EA7D1D"/>
    <w:rsid w:val="00EA7E97"/>
    <w:rsid w:val="00EB09B7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1341"/>
    <w:rsid w:val="00ED31D4"/>
    <w:rsid w:val="00ED3841"/>
    <w:rsid w:val="00ED4A0B"/>
    <w:rsid w:val="00ED67BD"/>
    <w:rsid w:val="00ED788A"/>
    <w:rsid w:val="00EE01F9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645"/>
    <w:rsid w:val="00F06627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37A3"/>
    <w:rsid w:val="00F65E51"/>
    <w:rsid w:val="00F73479"/>
    <w:rsid w:val="00F75DFD"/>
    <w:rsid w:val="00F76F15"/>
    <w:rsid w:val="00F770AB"/>
    <w:rsid w:val="00F83E9A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B7ED8"/>
    <w:rsid w:val="00FC3E53"/>
    <w:rsid w:val="00FC60A7"/>
    <w:rsid w:val="00FC75B0"/>
    <w:rsid w:val="00FD22E5"/>
    <w:rsid w:val="00FD3F6B"/>
    <w:rsid w:val="00FD44EF"/>
    <w:rsid w:val="00FE0C37"/>
    <w:rsid w:val="00FE49B9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B0A303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2E38A-B29F-461F-90A4-C0AE9F002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2267</Words>
  <Characters>24932</Characters>
  <Application>Microsoft Office Word</Application>
  <DocSecurity>0</DocSecurity>
  <Lines>207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27145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2021-09-05T18:31:00Z</dcterms:created>
  <dcterms:modified xsi:type="dcterms:W3CDTF">2021-11-26T09:18:00Z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