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076" w:rsidRDefault="008E1076" w:rsidP="008E10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R5s211668</w:t>
        </w:r>
      </w:fldSimple>
    </w:p>
    <w:p w:rsidR="008E1076" w:rsidRDefault="008E1076" w:rsidP="008E107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1076" w:rsidTr="00284D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076" w:rsidRDefault="008E1076" w:rsidP="00284D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E1076" w:rsidTr="0028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1076" w:rsidRDefault="008E1076" w:rsidP="0028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1076" w:rsidTr="0028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076" w:rsidTr="00284D22">
        <w:tc>
          <w:tcPr>
            <w:tcW w:w="142" w:type="dxa"/>
            <w:tcBorders>
              <w:left w:val="single" w:sz="4" w:space="0" w:color="auto"/>
            </w:tcBorders>
          </w:tcPr>
          <w:p w:rsidR="008E1076" w:rsidRDefault="008E1076" w:rsidP="00284D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1076" w:rsidRPr="00410371" w:rsidRDefault="008E1076" w:rsidP="00284D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8E1076" w:rsidRDefault="008E1076" w:rsidP="0028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1076" w:rsidRPr="00410371" w:rsidRDefault="008E1076" w:rsidP="00284D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2208</w:t>
              </w:r>
            </w:fldSimple>
          </w:p>
        </w:tc>
        <w:tc>
          <w:tcPr>
            <w:tcW w:w="709" w:type="dxa"/>
          </w:tcPr>
          <w:p w:rsidR="008E1076" w:rsidRDefault="008E1076" w:rsidP="00284D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1076" w:rsidRPr="00410371" w:rsidRDefault="008E1076" w:rsidP="00284D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E1076" w:rsidRDefault="008E1076" w:rsidP="00284D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1076" w:rsidRPr="00410371" w:rsidRDefault="008E1076" w:rsidP="00284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1076" w:rsidRDefault="008E1076" w:rsidP="00284D22">
            <w:pPr>
              <w:pStyle w:val="CRCoverPage"/>
              <w:spacing w:after="0"/>
              <w:rPr>
                <w:noProof/>
              </w:rPr>
            </w:pPr>
          </w:p>
        </w:tc>
      </w:tr>
      <w:tr w:rsidR="008E1076" w:rsidTr="0028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1076" w:rsidRDefault="008E1076" w:rsidP="00284D22">
            <w:pPr>
              <w:pStyle w:val="CRCoverPage"/>
              <w:spacing w:after="0"/>
              <w:rPr>
                <w:noProof/>
              </w:rPr>
            </w:pPr>
          </w:p>
        </w:tc>
      </w:tr>
      <w:tr w:rsidR="008E1076" w:rsidTr="00284D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1076" w:rsidRPr="00F25D98" w:rsidRDefault="008E1076" w:rsidP="00284D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1076" w:rsidTr="00284D22">
        <w:tc>
          <w:tcPr>
            <w:tcW w:w="9641" w:type="dxa"/>
            <w:gridSpan w:val="9"/>
          </w:tcPr>
          <w:p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1076" w:rsidRDefault="008E1076" w:rsidP="008E10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1076" w:rsidTr="00284D22">
        <w:tc>
          <w:tcPr>
            <w:tcW w:w="2835" w:type="dxa"/>
          </w:tcPr>
          <w:p w:rsidR="008E1076" w:rsidRDefault="008E1076" w:rsidP="00284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1076" w:rsidRDefault="008E1076" w:rsidP="0028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1076" w:rsidRDefault="008E1076" w:rsidP="0028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1076" w:rsidRDefault="008E1076" w:rsidP="0028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1076" w:rsidRDefault="008E1076" w:rsidP="0028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1076" w:rsidRDefault="008E1076" w:rsidP="0028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1076" w:rsidRDefault="008E1076" w:rsidP="0028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1076" w:rsidRDefault="008E1076" w:rsidP="0028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1076" w:rsidRDefault="008E1076" w:rsidP="00284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E1076" w:rsidRDefault="008E1076" w:rsidP="008E10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1076" w:rsidTr="00284D22">
        <w:tc>
          <w:tcPr>
            <w:tcW w:w="9640" w:type="dxa"/>
            <w:gridSpan w:val="11"/>
          </w:tcPr>
          <w:p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076" w:rsidTr="00284D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1076" w:rsidRDefault="008E1076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1076" w:rsidRDefault="008E1076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f_ReconfigureDRBs</w:t>
            </w:r>
            <w:proofErr w:type="spellEnd"/>
            <w:r>
              <w:fldChar w:fldCharType="end"/>
            </w:r>
          </w:p>
        </w:tc>
      </w:tr>
      <w:tr w:rsidR="008E1076" w:rsidTr="00284D22">
        <w:tc>
          <w:tcPr>
            <w:tcW w:w="1843" w:type="dxa"/>
            <w:tcBorders>
              <w:left w:val="single" w:sz="4" w:space="0" w:color="auto"/>
            </w:tcBorders>
          </w:tcPr>
          <w:p w:rsidR="008E1076" w:rsidRDefault="008E1076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076" w:rsidTr="00284D22">
        <w:tc>
          <w:tcPr>
            <w:tcW w:w="1843" w:type="dxa"/>
            <w:tcBorders>
              <w:left w:val="single" w:sz="4" w:space="0" w:color="auto"/>
            </w:tcBorders>
          </w:tcPr>
          <w:p w:rsidR="008E1076" w:rsidRDefault="008E1076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1076" w:rsidRDefault="008E1076" w:rsidP="00284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E1076" w:rsidTr="00284D22">
        <w:tc>
          <w:tcPr>
            <w:tcW w:w="1843" w:type="dxa"/>
            <w:tcBorders>
              <w:left w:val="single" w:sz="4" w:space="0" w:color="auto"/>
            </w:tcBorders>
          </w:tcPr>
          <w:p w:rsidR="008E1076" w:rsidRDefault="008E1076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1076" w:rsidRDefault="008E1076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E1076" w:rsidTr="00284D22">
        <w:tc>
          <w:tcPr>
            <w:tcW w:w="1843" w:type="dxa"/>
            <w:tcBorders>
              <w:left w:val="single" w:sz="4" w:space="0" w:color="auto"/>
            </w:tcBorders>
          </w:tcPr>
          <w:p w:rsidR="008E1076" w:rsidRDefault="008E1076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076" w:rsidTr="00284D22">
        <w:tc>
          <w:tcPr>
            <w:tcW w:w="1843" w:type="dxa"/>
            <w:tcBorders>
              <w:left w:val="single" w:sz="4" w:space="0" w:color="auto"/>
            </w:tcBorders>
          </w:tcPr>
          <w:p w:rsidR="008E1076" w:rsidRDefault="008E1076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1076" w:rsidRDefault="008E1076" w:rsidP="00284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E1076" w:rsidRDefault="008E1076" w:rsidP="00284D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1076" w:rsidRDefault="008E1076" w:rsidP="0028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1076" w:rsidRDefault="008E1076" w:rsidP="00284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2021-11-19</w:t>
              </w:r>
            </w:fldSimple>
          </w:p>
        </w:tc>
      </w:tr>
      <w:tr w:rsidR="008E1076" w:rsidTr="00284D22">
        <w:tc>
          <w:tcPr>
            <w:tcW w:w="1843" w:type="dxa"/>
            <w:tcBorders>
              <w:left w:val="single" w:sz="4" w:space="0" w:color="auto"/>
            </w:tcBorders>
          </w:tcPr>
          <w:p w:rsidR="008E1076" w:rsidRDefault="008E1076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076" w:rsidTr="00284D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1076" w:rsidRDefault="008E1076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1076" w:rsidRDefault="008E1076" w:rsidP="00284D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1076" w:rsidRDefault="008E1076" w:rsidP="00284D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1076" w:rsidRDefault="008E1076" w:rsidP="00284D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1076" w:rsidRDefault="008E1076" w:rsidP="00284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E1076" w:rsidTr="00284D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1076" w:rsidRDefault="008E1076" w:rsidP="00284D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1076" w:rsidRDefault="008E1076" w:rsidP="00284D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1076" w:rsidRDefault="008E1076" w:rsidP="00284D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1076" w:rsidRPr="007C2097" w:rsidRDefault="008E1076" w:rsidP="00284D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1076" w:rsidTr="00284D22">
        <w:tc>
          <w:tcPr>
            <w:tcW w:w="1843" w:type="dxa"/>
          </w:tcPr>
          <w:p w:rsidR="008E1076" w:rsidRDefault="008E1076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79" w:rsidTr="0028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979" w:rsidRPr="002E008A" w:rsidRDefault="00981979" w:rsidP="00981979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 xml:space="preserve">In f_ReconfigureDRBs when the </w:t>
            </w:r>
            <w:r>
              <w:rPr>
                <w:noProof/>
              </w:rPr>
              <w:t>“</w:t>
            </w:r>
            <w:r w:rsidRPr="007A2600">
              <w:rPr>
                <w:noProof/>
              </w:rPr>
              <w:t>if condition (isvalue(p_NrofHARQ_ProcessesForPDSCH))</w:t>
            </w:r>
            <w:r>
              <w:rPr>
                <w:noProof/>
              </w:rPr>
              <w:t>”</w:t>
            </w:r>
            <w:r w:rsidRPr="007A2600">
              <w:rPr>
                <w:noProof/>
              </w:rPr>
              <w:t xml:space="preserve"> matches then</w:t>
            </w:r>
            <w:r w:rsidRPr="007A2600">
              <w:rPr>
                <w:noProof/>
              </w:rPr>
              <w:br/>
              <w:t>p_CellGroupConfig.spCellConfig.spCellConfigDedicated.pdsch_ServingCellConfig is assigned a value.</w:t>
            </w:r>
            <w:r w:rsidRPr="007A2600">
              <w:rPr>
                <w:noProof/>
              </w:rPr>
              <w:br/>
              <w:t>This results in the runtime error as spCellConfig IEs and spCellConfigDedicated IEs were not initialised.</w:t>
            </w:r>
          </w:p>
        </w:tc>
      </w:tr>
      <w:tr w:rsidR="00981979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79" w:rsidRPr="00CF39F2" w:rsidRDefault="00981979" w:rsidP="0098197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81979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1979" w:rsidRPr="006316B2" w:rsidRDefault="00981979" w:rsidP="00981979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 xml:space="preserve">spCellConfig IEs and spCellConfigDedicated IEs </w:t>
            </w:r>
            <w:r>
              <w:rPr>
                <w:noProof/>
              </w:rPr>
              <w:t>are</w:t>
            </w:r>
            <w:r w:rsidRPr="007A2600">
              <w:rPr>
                <w:noProof/>
              </w:rPr>
              <w:t xml:space="preserve"> initialised</w:t>
            </w:r>
          </w:p>
        </w:tc>
      </w:tr>
      <w:tr w:rsidR="00981979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79" w:rsidRPr="00CF39F2" w:rsidRDefault="00981979" w:rsidP="0098197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81979" w:rsidTr="0028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79" w:rsidRPr="00CF39F2" w:rsidRDefault="00981979" w:rsidP="0098197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execuction will result in run time error</w:t>
            </w:r>
          </w:p>
        </w:tc>
      </w:tr>
      <w:tr w:rsidR="00981979" w:rsidTr="00284D22">
        <w:tc>
          <w:tcPr>
            <w:tcW w:w="2694" w:type="dxa"/>
            <w:gridSpan w:val="2"/>
          </w:tcPr>
          <w:p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1979" w:rsidRDefault="00981979" w:rsidP="00981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79" w:rsidTr="0028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979" w:rsidRDefault="00981979" w:rsidP="00981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7.1.1.2.1.NR5GC</w:t>
            </w:r>
          </w:p>
        </w:tc>
      </w:tr>
      <w:tr w:rsidR="00981979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79" w:rsidRDefault="00981979" w:rsidP="00981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79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1979" w:rsidRDefault="00981979" w:rsidP="00981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1979" w:rsidRDefault="00981979" w:rsidP="00981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979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979" w:rsidRDefault="00981979" w:rsidP="00981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979" w:rsidRDefault="00981979" w:rsidP="00981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979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979" w:rsidRDefault="00981979" w:rsidP="00981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979" w:rsidRDefault="00981979" w:rsidP="00981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979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979" w:rsidRDefault="00981979" w:rsidP="00981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979" w:rsidRDefault="00981979" w:rsidP="00981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979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79" w:rsidRDefault="00981979" w:rsidP="00981979">
            <w:pPr>
              <w:pStyle w:val="CRCoverPage"/>
              <w:spacing w:after="0"/>
              <w:rPr>
                <w:noProof/>
              </w:rPr>
            </w:pPr>
          </w:p>
        </w:tc>
      </w:tr>
      <w:tr w:rsidR="00981979" w:rsidTr="0028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79" w:rsidRDefault="00981979" w:rsidP="00981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TCs where </w:t>
            </w:r>
            <w:r w:rsidRPr="007A2600">
              <w:rPr>
                <w:noProof/>
              </w:rPr>
              <w:t>f_ReconfigureDRBs</w:t>
            </w:r>
            <w:r>
              <w:rPr>
                <w:noProof/>
              </w:rPr>
              <w:t xml:space="preserve"> is called with harq information filled</w:t>
            </w:r>
          </w:p>
        </w:tc>
      </w:tr>
      <w:tr w:rsidR="00981979" w:rsidRPr="008863B9" w:rsidTr="00284D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979" w:rsidRPr="008863B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81979" w:rsidRPr="008863B9" w:rsidRDefault="00981979" w:rsidP="009819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979" w:rsidTr="0028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79" w:rsidRDefault="00981979" w:rsidP="009819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823034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C12D0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C12D0E" w:rsidRPr="00212B5A">
        <w:rPr>
          <w:rFonts w:ascii="Arial" w:hAnsi="Arial" w:cs="Arial"/>
          <w:iCs/>
        </w:rPr>
        <w:t>Table of Contents</w:t>
      </w:r>
      <w:r w:rsidR="00C12D0E">
        <w:tab/>
      </w:r>
      <w:r w:rsidR="00C12D0E">
        <w:fldChar w:fldCharType="begin"/>
      </w:r>
      <w:r w:rsidR="00C12D0E">
        <w:instrText xml:space="preserve"> PAGEREF _Toc88230342 \h </w:instrText>
      </w:r>
      <w:r w:rsidR="00C12D0E">
        <w:fldChar w:fldCharType="separate"/>
      </w:r>
      <w:r w:rsidR="00C12D0E">
        <w:t>2</w:t>
      </w:r>
      <w:r w:rsidR="00C12D0E">
        <w:fldChar w:fldCharType="end"/>
      </w:r>
    </w:p>
    <w:p w:rsidR="00C12D0E" w:rsidRDefault="00C12D0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12B5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12B5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_Toc88230343 \h </w:instrText>
      </w:r>
      <w:r>
        <w:fldChar w:fldCharType="separate"/>
      </w:r>
      <w:r>
        <w:t>2</w:t>
      </w:r>
      <w:r>
        <w:fldChar w:fldCharType="end"/>
      </w:r>
    </w:p>
    <w:p w:rsidR="00C12D0E" w:rsidRDefault="00C12D0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12B5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12B5A">
        <w:rPr>
          <w:rFonts w:cs="Arial"/>
          <w:b/>
          <w:color w:val="000000"/>
          <w:lang w:eastAsia="en-GB"/>
        </w:rPr>
        <w:t xml:space="preserve">Correction to </w:t>
      </w:r>
      <w:r w:rsidRPr="00212B5A">
        <w:rPr>
          <w:rFonts w:cs="Arial"/>
          <w:b/>
          <w:bCs/>
          <w:color w:val="000000"/>
          <w:lang w:val="en-US" w:eastAsia="en-GB"/>
        </w:rPr>
        <w:t>function f_ReconfigureDRBs</w:t>
      </w:r>
      <w:r>
        <w:tab/>
      </w:r>
      <w:r>
        <w:fldChar w:fldCharType="begin"/>
      </w:r>
      <w:r>
        <w:instrText xml:space="preserve"> PAGEREF _Toc88230344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8230343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823034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44735D" w:rsidRPr="0044735D">
        <w:rPr>
          <w:rFonts w:cs="Arial"/>
          <w:b/>
          <w:bCs/>
          <w:color w:val="000000"/>
          <w:lang w:val="en-US" w:eastAsia="en-GB"/>
        </w:rPr>
        <w:t>f_ReconfigureDRBs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157A6A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57A6A">
              <w:rPr>
                <w:noProof/>
              </w:rPr>
              <w:t>f_ReconfigureDRBs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D4ADA" w:rsidRDefault="00350C3D" w:rsidP="00B9592C">
            <w:pPr>
              <w:pStyle w:val="CRCoverPage"/>
              <w:spacing w:after="0"/>
            </w:pPr>
            <w:r w:rsidRPr="007A2600">
              <w:rPr>
                <w:noProof/>
              </w:rPr>
              <w:t>In f_ReconfigureDRBs when the if condition (isvalue(p_NrofHARQ_ProcessesForPDSCH)) matches then</w:t>
            </w:r>
            <w:r w:rsidRPr="007A2600">
              <w:rPr>
                <w:noProof/>
              </w:rPr>
              <w:br/>
              <w:t>p_CellGroupConfig.spCellConfig.spCellConfigDedicated.pdsch_ServingCellConfig is assigned a value.</w:t>
            </w:r>
            <w:r w:rsidRPr="007A2600">
              <w:rPr>
                <w:noProof/>
              </w:rPr>
              <w:br/>
              <w:t>This results in the runtime error as spCellConfig IEs and spCellConfigDedicated IEs were not initialised.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7A2600" w:rsidP="00E74273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 xml:space="preserve">spCellConfig IEs and spCellConfigDedicated IEs </w:t>
            </w:r>
            <w:r>
              <w:rPr>
                <w:noProof/>
              </w:rPr>
              <w:t>are</w:t>
            </w:r>
            <w:r w:rsidRPr="007A2600">
              <w:rPr>
                <w:noProof/>
              </w:rPr>
              <w:t xml:space="preserve"> initialised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5F5CEE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5F5CEE">
              <w:rPr>
                <w:rFonts w:ascii="Arial" w:hAnsi="Arial" w:cs="Arial"/>
                <w:lang w:eastAsia="en-GB"/>
              </w:rPr>
              <w:t>\Common\NR5GC\NR5GC_RRCSteps.ttcn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9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5D" w:rsidRPr="0044735D" w:rsidRDefault="00755B36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tsc_NR_RbId_SRB1,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NR_RoutingInfoSUL_Type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p_NR_RoutingInfoSUL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PDSCH_ServingCellConfig.nrofHARQ_ProcessesForPDSCH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) runs on NR_BASE_PTC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R5-203533: added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R5-213516: added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p_CellGroupConfig.spCellConfig.spCellConfigDedicated.pdsch_ServingCellConfig := cs_NR_Pdsch_ServingCellConfigSetup(cs_NR_PDSCH_ServingCellConfigDef(-, -,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cads_NR_PDSCH_Config_REQ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 cs_NR_PDSCH_CellLevelConfigDef(p_CellGroupConfig.spCellConfig.spCellConfigDedicated.pdsch_ServingCellConfig.setup)));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cs_NR_RRCReconfiguration_v1530_IEs(bit2oct(encvalue(p_CellGroupConfig)));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)){ // @sic R5s210277 sic@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 false);  // @sic R5s190382, R5s210277 sic@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v_V1530Ext,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p_NR_RoutingInfoSUL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127D4" w:rsidRPr="00722896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9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tsc_NR_RbId_SRB1,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NR_RoutingInfoSUL_Type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p_NR_RoutingInfoSUL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PDSCH_ServingCellConfig.nrofHARQ_ProcessesForPDSCH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) runs on NR_BASE_PTC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R5-203533: added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R5-213516: added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A054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//(SA 7.1.1.2.1) </w:t>
            </w:r>
            <w:proofErr w:type="spellStart"/>
            <w:r w:rsidRPr="00A054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spCellConfig</w:t>
            </w:r>
            <w:proofErr w:type="spellEnd"/>
            <w:r w:rsidRPr="00A054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IEs and </w:t>
            </w:r>
            <w:proofErr w:type="spellStart"/>
            <w:r w:rsidRPr="00A054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spCellConfigDedicated</w:t>
            </w:r>
            <w:proofErr w:type="spellEnd"/>
            <w:r w:rsidRPr="00A054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IEs were not initialised and results in runtime error</w:t>
            </w:r>
          </w:p>
          <w:p w:rsidR="0044735D" w:rsidRPr="00350C3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p_CellGroupConfig.spCellConfig.servCellIndex</w:t>
            </w:r>
            <w:proofErr w:type="spellEnd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:=omit;</w:t>
            </w:r>
          </w:p>
          <w:p w:rsidR="0044735D" w:rsidRPr="00350C3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p_CellGroupConfig.spCellConfig.reconfigurationWithSync</w:t>
            </w:r>
            <w:proofErr w:type="spellEnd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:=omit;</w:t>
            </w:r>
          </w:p>
          <w:p w:rsidR="0044735D" w:rsidRPr="00350C3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p_CellGroupConfig.spCellConfig.rlf_TimersAndConstants</w:t>
            </w:r>
            <w:proofErr w:type="spellEnd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:=omit;</w:t>
            </w:r>
          </w:p>
          <w:p w:rsidR="0044735D" w:rsidRPr="00350C3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p_CellGroupConfig.spCellConfig.rlmInSyncOutOfSyncThreshold</w:t>
            </w:r>
            <w:proofErr w:type="spellEnd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:=omit;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p_CellGroupConfig.spCellConfig.spCellConfigDedicated</w:t>
            </w:r>
            <w:proofErr w:type="spellEnd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cs_NR_ServingCellConfigDef</w:t>
            </w:r>
            <w:proofErr w:type="spellEnd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p_CellGroupConfig.spCellConfig.spCellConfigDedicated.pdsch_ServingCellConfig := cs_NR_Pdsch_ServingCellConfigSetup(cs_NR_PDSCH_ServingCellConfigDef(-, -,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cads_NR_PDSCH_Config_REQ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 cs_NR_PDSCH_CellLevelConfigDef(p_CellGroupConfig.spCellConfig.spCellConfigDedicated.pdsch_ServingCellConfig.setup)));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cs_NR_RRCReconfiguration_v1530_IEs(bit2oct(encvalue(p_CellGroupConfig)));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)){ // @sic R5s210277 sic@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 false);  // @sic R5s190382, R5s210277 sic@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v_V1530Ext,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p_NR_RoutingInfoSUL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127D4" w:rsidRPr="006D35E4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064F" w:rsidRDefault="00D8064F">
      <w:r>
        <w:separator/>
      </w:r>
    </w:p>
  </w:endnote>
  <w:endnote w:type="continuationSeparator" w:id="0">
    <w:p w:rsidR="00D8064F" w:rsidRDefault="00D8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064F" w:rsidRDefault="00D8064F">
      <w:r>
        <w:separator/>
      </w:r>
    </w:p>
  </w:footnote>
  <w:footnote w:type="continuationSeparator" w:id="0">
    <w:p w:rsidR="00D8064F" w:rsidRDefault="00D80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56D"/>
    <w:rsid w:val="00084025"/>
    <w:rsid w:val="00084DD9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6DD0"/>
    <w:rsid w:val="001A709A"/>
    <w:rsid w:val="001A7B60"/>
    <w:rsid w:val="001B2825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361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96A3F"/>
    <w:rsid w:val="003B0E73"/>
    <w:rsid w:val="003C2766"/>
    <w:rsid w:val="003C4691"/>
    <w:rsid w:val="003C6AD0"/>
    <w:rsid w:val="003D1466"/>
    <w:rsid w:val="003D5C48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EBB"/>
    <w:rsid w:val="004607A2"/>
    <w:rsid w:val="00461008"/>
    <w:rsid w:val="00461F12"/>
    <w:rsid w:val="004635E5"/>
    <w:rsid w:val="004717EA"/>
    <w:rsid w:val="004745E7"/>
    <w:rsid w:val="004801BC"/>
    <w:rsid w:val="00480835"/>
    <w:rsid w:val="00482B43"/>
    <w:rsid w:val="004870C5"/>
    <w:rsid w:val="004906E6"/>
    <w:rsid w:val="0049101E"/>
    <w:rsid w:val="00495060"/>
    <w:rsid w:val="00495E46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81ECE"/>
    <w:rsid w:val="0058240F"/>
    <w:rsid w:val="00582A39"/>
    <w:rsid w:val="00587F6A"/>
    <w:rsid w:val="005912FE"/>
    <w:rsid w:val="00592D74"/>
    <w:rsid w:val="0059301A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C6934"/>
    <w:rsid w:val="008D01F1"/>
    <w:rsid w:val="008D4141"/>
    <w:rsid w:val="008E1076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1979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2D0E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20E3"/>
    <w:rsid w:val="00D7237E"/>
    <w:rsid w:val="00D7387B"/>
    <w:rsid w:val="00D757B0"/>
    <w:rsid w:val="00D8064F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305A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3E43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660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B0A2C-2DA8-4B1B-A6B4-1471CC3D3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1481</Words>
  <Characters>8448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2021-11-19T16:04:00Z</dcterms:created>
  <dcterms:modified xsi:type="dcterms:W3CDTF">2021-11-19T16:05:00Z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