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F9A6D01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F864B5" w:rsidRPr="00E5262B">
          <w:rPr>
            <w:b/>
            <w:i/>
            <w:noProof/>
            <w:sz w:val="28"/>
          </w:rPr>
          <w:t>R5s21</w:t>
        </w:r>
        <w:r w:rsidR="00241B27">
          <w:rPr>
            <w:b/>
            <w:i/>
            <w:noProof/>
            <w:sz w:val="28"/>
          </w:rPr>
          <w:t>1</w:t>
        </w:r>
        <w:r w:rsidR="003D15C6">
          <w:rPr>
            <w:b/>
            <w:i/>
            <w:noProof/>
            <w:sz w:val="28"/>
          </w:rPr>
          <w:t>6</w:t>
        </w:r>
        <w:r w:rsidR="00377B9C">
          <w:rPr>
            <w:b/>
            <w:i/>
            <w:noProof/>
            <w:sz w:val="28"/>
          </w:rPr>
          <w:t>42</w:t>
        </w:r>
      </w:fldSimple>
    </w:p>
    <w:p w14:paraId="5D6FC58C" w14:textId="307A0302" w:rsidR="001A09A3" w:rsidRPr="00E5262B" w:rsidRDefault="000D3BA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0D3B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26EAE5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20657">
              <w:rPr>
                <w:b/>
                <w:noProof/>
                <w:sz w:val="28"/>
              </w:rPr>
              <w:t>1</w:t>
            </w:r>
            <w:r w:rsidR="000F7D69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555F183" w:rsidR="001E41F3" w:rsidRPr="00E5262B" w:rsidRDefault="00377B9C" w:rsidP="007B40DD">
            <w:pPr>
              <w:pStyle w:val="CRCoverPage"/>
              <w:spacing w:after="0"/>
              <w:rPr>
                <w:noProof/>
              </w:rPr>
            </w:pPr>
            <w:r w:rsidRPr="00377B9C">
              <w:t>NR5GC FR1 : Addition of NR5GC R16 SON-MDT test case 8.1.6.1.2.1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BC19110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D5375F3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11-</w:t>
            </w:r>
            <w:r w:rsidR="001B03EB">
              <w:rPr>
                <w:noProof/>
              </w:rPr>
              <w:t>1</w:t>
            </w:r>
            <w:r w:rsidR="00377B9C">
              <w:rPr>
                <w:noProof/>
              </w:rPr>
              <w:t>6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E992EB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</w:t>
            </w:r>
            <w:r w:rsidR="001B03EB">
              <w:rPr>
                <w:noProof/>
              </w:rPr>
              <w:t>.</w:t>
            </w:r>
            <w:r w:rsidR="00377B9C">
              <w:rPr>
                <w:noProof/>
              </w:rPr>
              <w:t>2.1</w:t>
            </w:r>
            <w:r w:rsidR="001B03EB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29867FA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</w:t>
            </w:r>
            <w:r w:rsidR="00377B9C">
              <w:rPr>
                <w:rFonts w:cs="Arial"/>
                <w:noProof/>
              </w:rPr>
              <w:t>2.1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59DF11A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</w:t>
            </w:r>
            <w:r w:rsidR="00377B9C">
              <w:rPr>
                <w:noProof/>
              </w:rPr>
              <w:t>2.1</w:t>
            </w:r>
            <w:r w:rsidR="003D15C6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829F241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371B95" w:rsidR="00973DF7" w:rsidRPr="00E5262B" w:rsidRDefault="00377B9C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C3F7A42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795122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54896B6" w14:textId="4CD3D3FD" w:rsidR="001E5DB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E5DBB" w:rsidRPr="009F6585">
        <w:rPr>
          <w:rFonts w:cs="Arial"/>
          <w:iCs/>
        </w:rPr>
        <w:t>Table of Contents</w:t>
      </w:r>
      <w:r w:rsidR="001E5DBB">
        <w:tab/>
      </w:r>
      <w:r w:rsidR="001E5DBB">
        <w:fldChar w:fldCharType="begin"/>
      </w:r>
      <w:r w:rsidR="001E5DBB">
        <w:instrText xml:space="preserve"> PAGEREF _Toc87951227 \h </w:instrText>
      </w:r>
      <w:r w:rsidR="001E5DBB">
        <w:fldChar w:fldCharType="separate"/>
      </w:r>
      <w:r w:rsidR="001E5DBB">
        <w:t>2</w:t>
      </w:r>
      <w:r w:rsidR="001E5DBB">
        <w:fldChar w:fldCharType="end"/>
      </w:r>
    </w:p>
    <w:p w14:paraId="4CCA70C6" w14:textId="5313DDA1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_Toc87951228 \h </w:instrText>
      </w:r>
      <w:r>
        <w:fldChar w:fldCharType="separate"/>
      </w:r>
      <w:r>
        <w:t>3</w:t>
      </w:r>
      <w:r>
        <w:fldChar w:fldCharType="end"/>
      </w:r>
    </w:p>
    <w:p w14:paraId="0D553FAA" w14:textId="23E1F83B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_Toc87951229 \h </w:instrText>
      </w:r>
      <w:r>
        <w:fldChar w:fldCharType="separate"/>
      </w:r>
      <w:r>
        <w:t>3</w:t>
      </w:r>
      <w:r>
        <w:fldChar w:fldCharType="end"/>
      </w:r>
    </w:p>
    <w:p w14:paraId="1A78072B" w14:textId="6C7781BB" w:rsidR="001E5DBB" w:rsidRDefault="001E5D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6585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6585">
        <w:rPr>
          <w:rFonts w:cs="Arial"/>
          <w:color w:val="000000"/>
          <w:lang w:eastAsia="en-GB"/>
        </w:rPr>
        <w:t xml:space="preserve">Change </w:t>
      </w:r>
      <w:r w:rsidRPr="009F6585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_Toc87951230 \h </w:instrText>
      </w:r>
      <w:r>
        <w:fldChar w:fldCharType="separate"/>
      </w:r>
      <w:r>
        <w:t>3</w:t>
      </w:r>
      <w:r>
        <w:fldChar w:fldCharType="end"/>
      </w:r>
    </w:p>
    <w:p w14:paraId="09B7CF1F" w14:textId="02872792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b/>
          <w:bCs/>
        </w:rPr>
        <w:t>3.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_Toc87951231 \h </w:instrText>
      </w:r>
      <w:r>
        <w:fldChar w:fldCharType="separate"/>
      </w:r>
      <w:r>
        <w:t>5</w:t>
      </w:r>
      <w:r>
        <w:fldChar w:fldCharType="end"/>
      </w:r>
    </w:p>
    <w:p w14:paraId="6B918B36" w14:textId="5C2B5CEC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rFonts w:cs="Arial"/>
          <w:b/>
        </w:rPr>
        <w:t>4.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_Toc87951232 \h </w:instrText>
      </w:r>
      <w:r>
        <w:fldChar w:fldCharType="separate"/>
      </w:r>
      <w:r>
        <w:t>5</w:t>
      </w:r>
      <w:r>
        <w:fldChar w:fldCharType="end"/>
      </w:r>
    </w:p>
    <w:p w14:paraId="4996843D" w14:textId="4152744C" w:rsidR="001E5DBB" w:rsidRDefault="001E5DB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658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6585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_Toc87951233 \h </w:instrText>
      </w:r>
      <w:r>
        <w:fldChar w:fldCharType="separate"/>
      </w:r>
      <w:r>
        <w:t>5</w:t>
      </w:r>
      <w:r>
        <w:fldChar w:fldCharType="end"/>
      </w:r>
    </w:p>
    <w:p w14:paraId="2E5BE81C" w14:textId="44D6CC1E" w:rsidR="001E5DBB" w:rsidRDefault="001E5DB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6585">
        <w:rPr>
          <w:rFonts w:cs="Arial"/>
          <w:b/>
        </w:rPr>
        <w:t>5.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658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_Toc87951234 \h </w:instrText>
      </w:r>
      <w:r>
        <w:fldChar w:fldCharType="separate"/>
      </w:r>
      <w:r>
        <w:t>5</w:t>
      </w:r>
      <w:r>
        <w:fldChar w:fldCharType="end"/>
      </w:r>
    </w:p>
    <w:p w14:paraId="2E4D4796" w14:textId="16E44CB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95122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2971E6F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</w:t>
      </w:r>
      <w:r w:rsidR="003D15C6">
        <w:rPr>
          <w:rFonts w:cs="Arial"/>
        </w:rPr>
        <w:t>.</w:t>
      </w:r>
      <w:r w:rsidR="00377B9C">
        <w:rPr>
          <w:rFonts w:cs="Arial"/>
        </w:rPr>
        <w:t>2.1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04B013B8" w14:textId="77777777" w:rsidR="00377B9C" w:rsidRDefault="009600BD" w:rsidP="00377B9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</w:t>
      </w:r>
    </w:p>
    <w:p w14:paraId="6A88D1A7" w14:textId="09A11BB1" w:rsidR="003A22C0" w:rsidRPr="00E5262B" w:rsidRDefault="003A22C0" w:rsidP="00377B9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 w:rsidRPr="00E5262B">
        <w:rPr>
          <w:b/>
        </w:rPr>
        <w:t xml:space="preserve">Verification Test Summary </w:t>
      </w:r>
    </w:p>
    <w:p w14:paraId="1DDFE21D" w14:textId="51B2E1C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</w:t>
      </w:r>
      <w:r w:rsidR="00377B9C">
        <w:rPr>
          <w:rFonts w:cs="Arial"/>
          <w:lang w:eastAsia="ja-JP"/>
        </w:rPr>
        <w:t>2.1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044FB2C1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1CED5C6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377B9C">
        <w:rPr>
          <w:rFonts w:cs="Arial"/>
          <w:bCs/>
          <w:lang w:eastAsia="ja-JP"/>
        </w:rPr>
        <w:t xml:space="preserve">Samsung </w:t>
      </w:r>
      <w:r w:rsidR="00377B9C" w:rsidRPr="00377B9C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28D9CED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7951229"/>
      <w:r w:rsidRPr="00E5262B">
        <w:rPr>
          <w:b/>
        </w:rPr>
        <w:t>Corrections required</w:t>
      </w:r>
      <w:bookmarkEnd w:id="5"/>
      <w:bookmarkEnd w:id="6"/>
      <w:bookmarkEnd w:id="7"/>
    </w:p>
    <w:p w14:paraId="46E1D2EB" w14:textId="60656B05" w:rsidR="00661C8D" w:rsidRDefault="00661C8D" w:rsidP="00661C8D"/>
    <w:p w14:paraId="2A04B440" w14:textId="77777777" w:rsidR="000C7F0E" w:rsidRDefault="000C7F0E" w:rsidP="000C7F0E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360" w:hanging="360"/>
        <w:rPr>
          <w:rFonts w:cs="Arial"/>
          <w:b/>
          <w:sz w:val="28"/>
          <w:szCs w:val="28"/>
        </w:rPr>
      </w:pPr>
      <w:bookmarkStart w:id="8" w:name="_Toc14250"/>
      <w:bookmarkStart w:id="9" w:name="_Toc8795123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C7F0E" w14:paraId="1754D829" w14:textId="77777777" w:rsidTr="005307DF">
        <w:trPr>
          <w:trHeight w:val="5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26F" w14:textId="77777777" w:rsidR="000C7F0E" w:rsidRDefault="000C7F0E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E53C" w14:textId="37732693" w:rsidR="000C7F0E" w:rsidRPr="00B65B1E" w:rsidRDefault="000C7F0E" w:rsidP="005307DF">
            <w:pPr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eastAsia="zh-CN"/>
              </w:rPr>
              <w:t>f_TC_8_</w:t>
            </w:r>
            <w:r>
              <w:rPr>
                <w:rFonts w:ascii="Arial" w:hAnsi="Arial" w:cs="Arial"/>
                <w:lang w:eastAsia="zh-CN"/>
              </w:rPr>
              <w:t>1</w:t>
            </w:r>
            <w:r w:rsidRPr="007C70D6">
              <w:rPr>
                <w:rFonts w:ascii="Arial" w:hAnsi="Arial" w:cs="Arial"/>
                <w:lang w:eastAsia="zh-CN"/>
              </w:rPr>
              <w:t>_</w:t>
            </w:r>
            <w:r>
              <w:rPr>
                <w:rFonts w:ascii="Arial" w:hAnsi="Arial" w:cs="Arial"/>
                <w:lang w:eastAsia="zh-CN"/>
              </w:rPr>
              <w:t>6_1</w:t>
            </w:r>
            <w:r w:rsidRPr="007C70D6">
              <w:rPr>
                <w:rFonts w:ascii="Arial" w:hAnsi="Arial" w:cs="Arial"/>
                <w:lang w:eastAsia="zh-CN"/>
              </w:rPr>
              <w:t>_2_1_</w:t>
            </w:r>
            <w:r>
              <w:rPr>
                <w:rFonts w:ascii="Arial" w:hAnsi="Arial" w:cs="Arial"/>
                <w:lang w:eastAsia="zh-CN"/>
              </w:rPr>
              <w:t>NR5GC</w:t>
            </w:r>
            <w:r w:rsidRPr="007C70D6">
              <w:rPr>
                <w:rFonts w:ascii="Arial" w:hAnsi="Arial" w:cs="Arial"/>
                <w:lang w:eastAsia="zh-CN"/>
              </w:rPr>
              <w:t xml:space="preserve">() </w:t>
            </w:r>
          </w:p>
        </w:tc>
      </w:tr>
      <w:tr w:rsidR="000C7F0E" w14:paraId="5099A108" w14:textId="77777777" w:rsidTr="005307D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5A90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C98" w14:textId="77777777" w:rsidR="000C7F0E" w:rsidRDefault="000C7F0E" w:rsidP="000D3BA9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 for both NR cell1 and cell11 is set to -78 during the test case</w:t>
            </w:r>
          </w:p>
          <w:p w14:paraId="26100B99" w14:textId="77777777" w:rsidR="000C7F0E" w:rsidRPr="00593067" w:rsidRDefault="000C7F0E" w:rsidP="000D3BA9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Power levels for time T0 are currently set before the preamble function, this means cell 11 is active during the preamble and the UE may select this cell.</w:t>
            </w:r>
          </w:p>
        </w:tc>
      </w:tr>
      <w:tr w:rsidR="000C7F0E" w14:paraId="13838CAE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71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C3B" w14:textId="77777777" w:rsidR="000C7F0E" w:rsidRPr="0031775E" w:rsidRDefault="000C7F0E" w:rsidP="000D3BA9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Set initial max reference power for the 2 NR cells</w:t>
            </w:r>
          </w:p>
          <w:p w14:paraId="39762688" w14:textId="77777777" w:rsidR="000C7F0E" w:rsidRPr="0031775E" w:rsidRDefault="000C7F0E" w:rsidP="005307DF">
            <w:pPr>
              <w:pStyle w:val="CRCoverPage"/>
              <w:spacing w:after="0" w:line="259" w:lineRule="auto"/>
              <w:ind w:left="720"/>
              <w:rPr>
                <w:rFonts w:cs="Arial"/>
                <w:lang w:val="en-US" w:eastAsia="zh-CN"/>
              </w:rPr>
            </w:pPr>
          </w:p>
          <w:p w14:paraId="04B0F3BF" w14:textId="77777777" w:rsidR="000C7F0E" w:rsidRPr="0031775E" w:rsidRDefault="000C7F0E" w:rsidP="000D3BA9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Move T0 power level setting to after preamble function</w:t>
            </w:r>
          </w:p>
        </w:tc>
      </w:tr>
      <w:tr w:rsidR="000C7F0E" w14:paraId="70A3C13A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BB8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B7A4" w14:textId="77777777" w:rsidR="000C7F0E" w:rsidRDefault="000C7F0E" w:rsidP="005307DF">
            <w:pPr>
              <w:spacing w:after="0"/>
              <w:rPr>
                <w:rFonts w:ascii="Arial" w:hAnsi="Arial" w:cs="Arial"/>
                <w:lang w:eastAsia="zh-CN"/>
              </w:rPr>
            </w:pPr>
            <w:r w:rsidRPr="009B4DF3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0C7F0E" w14:paraId="6E406383" w14:textId="77777777" w:rsidTr="00530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62E" w14:textId="77777777" w:rsidR="000C7F0E" w:rsidRDefault="000C7F0E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B324" w14:textId="77777777" w:rsidR="000C7F0E" w:rsidRPr="009B4DF3" w:rsidRDefault="000C7F0E" w:rsidP="005307DF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3736871C" w14:textId="77777777" w:rsidR="000C7F0E" w:rsidRDefault="000C7F0E" w:rsidP="000C7F0E">
      <w:pPr>
        <w:spacing w:after="0"/>
        <w:rPr>
          <w:rFonts w:ascii="Arial" w:hAnsi="Arial"/>
          <w:b/>
          <w:lang w:eastAsia="en-GB"/>
        </w:rPr>
      </w:pPr>
    </w:p>
    <w:p w14:paraId="41EA1404" w14:textId="77777777" w:rsidR="000C7F0E" w:rsidRDefault="000C7F0E" w:rsidP="000C7F0E">
      <w:pPr>
        <w:pStyle w:val="B2"/>
        <w:ind w:left="0" w:firstLine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C7F0E" w:rsidRPr="00B525BC" w14:paraId="61F960AF" w14:textId="77777777" w:rsidTr="005307D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4EF" w14:textId="77777777" w:rsidR="000C7F0E" w:rsidRPr="007C70D6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DA499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>function f_TC_8_1_6_1_2_1_NR5GC() runs on NR5GC_PTC</w:t>
            </w:r>
          </w:p>
          <w:p w14:paraId="19467E8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{ // Logged MDT / RRC_IDLE / Logging and reporting / Intra-frequency measurement</w:t>
            </w:r>
          </w:p>
          <w:p w14:paraId="4071A66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09028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System information combination NR-2 as defined in TS 38.508-1 clause 4.4.3.1.2 is used in NR Cells.</w:t>
            </w:r>
          </w:p>
          <w:p w14:paraId="6BB2B15C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f_NR5GC_Init(NR_2);</w:t>
            </w:r>
          </w:p>
          <w:p w14:paraId="414AF8B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34DD6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//Set Table 8.1.6.1.2.1.3.3-1: SIB2</w:t>
            </w:r>
          </w:p>
          <w:p w14:paraId="2B1E6620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f_NR_CellInfo_SetSIB2_T_ReselectionNR(nr_Cell1, 7);</w:t>
            </w:r>
          </w:p>
          <w:p w14:paraId="4840ABF9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123AD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NR Cell 1 and NR Cell 11 have different tracking areas according to TS 38.508-1 Table 4.4.2-3.</w:t>
            </w:r>
          </w:p>
          <w:p w14:paraId="7A67F33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//Create and configure cell</w:t>
            </w:r>
          </w:p>
          <w:p w14:paraId="00EB60B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60EA72E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(nr_Cell11);</w:t>
            </w:r>
          </w:p>
          <w:p w14:paraId="1D46A54B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3FF4FB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>//Set SS/PBCH EPRE levels acc. to row "T0"</w:t>
            </w:r>
          </w:p>
          <w:p w14:paraId="42A606A4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>f_NR_SetCellPower</w:t>
            </w:r>
            <w:proofErr w:type="spellEnd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(nr_Cell1, -78, -82);</w:t>
            </w:r>
          </w:p>
          <w:p w14:paraId="7659AA0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>f_NR_SetCellPower</w:t>
            </w:r>
            <w:proofErr w:type="spellEnd"/>
            <w:r w:rsidRPr="0031775E">
              <w:rPr>
                <w:rFonts w:ascii="Arial" w:hAnsi="Arial" w:cs="Arial"/>
                <w:highlight w:val="yellow"/>
                <w:lang w:val="en-US" w:eastAsia="en-GB"/>
              </w:rPr>
              <w:t xml:space="preserve"> (nr_Cell11, -85, -91);</w:t>
            </w:r>
          </w:p>
          <w:p w14:paraId="68DCB05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653BA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Preamble: The UE is in state 3N-A on NR Cell 1 according to TS 38.508-1, clause 4.4A.2 Table 4.4A.2-3</w:t>
            </w:r>
          </w:p>
          <w:p w14:paraId="47ADD41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f_NR5GC_Preamble(nr_Cell1, STATE_CONNECTED_3A);</w:t>
            </w:r>
          </w:p>
          <w:p w14:paraId="72AEB4E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5EB20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(true);</w:t>
            </w:r>
          </w:p>
          <w:p w14:paraId="52E05B5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1CACD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f_TC_8_1_6_1_2_1_NR5GC_TestBody();</w:t>
            </w:r>
          </w:p>
          <w:p w14:paraId="5B1F693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14CDF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(false);</w:t>
            </w:r>
          </w:p>
          <w:p w14:paraId="3C2DFB7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148DF9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Switch/Power off UE</w:t>
            </w:r>
          </w:p>
          <w:p w14:paraId="6E97547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Arial"/>
                <w:lang w:val="en-US" w:eastAsia="en-GB"/>
              </w:rPr>
              <w:t>f_NR_Postamble</w:t>
            </w:r>
            <w:proofErr w:type="spellEnd"/>
            <w:r w:rsidRPr="00B525BC">
              <w:rPr>
                <w:rFonts w:ascii="Arial" w:hAnsi="Arial" w:cs="Arial"/>
                <w:lang w:val="en-US" w:eastAsia="en-GB"/>
              </w:rPr>
              <w:t>(nr_Cell11, STATE_CONNECTED_3A);</w:t>
            </w:r>
          </w:p>
          <w:p w14:paraId="3E9005E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} //end of f_TC_8_1_6_1_2_1_NR5GC</w:t>
            </w:r>
          </w:p>
          <w:p w14:paraId="363EB93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5383F0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</w:p>
        </w:tc>
      </w:tr>
    </w:tbl>
    <w:p w14:paraId="36FEF2E4" w14:textId="77777777" w:rsidR="000C7F0E" w:rsidRPr="00B525BC" w:rsidRDefault="000C7F0E" w:rsidP="000C7F0E">
      <w:pPr>
        <w:spacing w:after="0"/>
        <w:rPr>
          <w:rFonts w:ascii="Arial" w:hAnsi="Arial"/>
          <w:b/>
          <w:lang w:val="fr-FR" w:eastAsia="en-GB"/>
        </w:rPr>
      </w:pPr>
    </w:p>
    <w:p w14:paraId="6DB8DC15" w14:textId="77777777" w:rsidR="000C7F0E" w:rsidRDefault="000C7F0E" w:rsidP="000C7F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0C7F0E" w14:paraId="3C1EC16F" w14:textId="77777777" w:rsidTr="005307DF">
        <w:tc>
          <w:tcPr>
            <w:tcW w:w="9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7D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>function f_TC_8_1_6_1_2_1_NR5GC() runs on NR5GC_PTC</w:t>
            </w:r>
          </w:p>
          <w:p w14:paraId="189A9B6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{ // Logged MDT / RRC_IDLE / Logging and reporting / Intra-frequency measurement</w:t>
            </w:r>
          </w:p>
          <w:p w14:paraId="7E488A6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F2259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// System information combination NR-2 as defined in TS 38.508-1 clause 4.4.3.1.2 is used in NR Cells.</w:t>
            </w:r>
          </w:p>
          <w:p w14:paraId="47984CFF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525BC">
              <w:rPr>
                <w:rFonts w:ascii="Arial" w:hAnsi="Arial" w:cs="Arial"/>
                <w:lang w:val="en-US" w:eastAsia="en-GB"/>
              </w:rPr>
              <w:t xml:space="preserve">    f_NR5GC_Init(NR_2);</w:t>
            </w:r>
          </w:p>
          <w:p w14:paraId="38CEAF40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25F13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//Set initial max ref power </w:t>
            </w:r>
          </w:p>
          <w:p w14:paraId="06A3589F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f_NR_CellInfo_InitMaxReferencePower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>(nr_Cell1, -78, -78); // FR2 FFS</w:t>
            </w:r>
          </w:p>
          <w:p w14:paraId="438B81A3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f_NR_CellInfo_InitMaxReferencePower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>(nr_Cell11, -78, -78); // FR2 FFS</w:t>
            </w:r>
          </w:p>
          <w:p w14:paraId="59F914B1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39BB945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81F664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>//Set Table 8.1.6.1.2.1.3.3-1: SIB2</w:t>
            </w:r>
          </w:p>
          <w:p w14:paraId="77A3A64E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f_NR_CellInfo_SetSIB2_T_ReselectionNR(nr_Cell1, 7);</w:t>
            </w:r>
          </w:p>
          <w:p w14:paraId="5C2FE97B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51D0A4C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 NR Cell 1 and NR Cell 11 have different tracking areas according to TS 38.508-1 Table 4.4.2-3.</w:t>
            </w:r>
          </w:p>
          <w:p w14:paraId="3620CDB1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//Create and configure cell</w:t>
            </w:r>
          </w:p>
          <w:p w14:paraId="237FCF1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f_NR_CellConfig_Def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(nr_Cell1);</w:t>
            </w:r>
          </w:p>
          <w:p w14:paraId="7938DD14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f_NR_CellConfig_Def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(nr_Cell11);</w:t>
            </w:r>
          </w:p>
          <w:p w14:paraId="158630CB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580A9E35" w14:textId="77777777" w:rsidR="000C7F0E" w:rsidRPr="0031775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31775E">
              <w:rPr>
                <w:rFonts w:ascii="Arial" w:hAnsi="Arial" w:cs="Courier New"/>
                <w:lang w:eastAsia="en-GB"/>
              </w:rPr>
              <w:t xml:space="preserve">//Set SS/PBCH EPRE levels acc. to row "T0" </w:t>
            </w:r>
          </w:p>
          <w:p w14:paraId="2A64358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/</w:t>
            </w:r>
            <w:r>
              <w:rPr>
                <w:rFonts w:ascii="Arial" w:hAnsi="Arial" w:cs="Courier New"/>
                <w:highlight w:val="yellow"/>
                <w:lang w:eastAsia="en-GB"/>
              </w:rPr>
              <w:t xml:space="preserve">* MOVED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(nr_Cell1, -78, -82);</w:t>
            </w:r>
          </w:p>
          <w:p w14:paraId="6165CFC2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(nr_Cell11, -85</w:t>
            </w:r>
            <w:r w:rsidRPr="0031775E">
              <w:rPr>
                <w:rFonts w:ascii="Arial" w:hAnsi="Arial" w:cs="Courier New"/>
                <w:highlight w:val="yellow"/>
                <w:lang w:eastAsia="en-GB"/>
              </w:rPr>
              <w:t>, -91); */</w:t>
            </w:r>
          </w:p>
          <w:p w14:paraId="19E03845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49DB6D0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>// Preamble: The UE is in state 3N-A on NR Cell 1 according to TS 38.508-1, clause 4.4A.2 Table 4.4A.2-3</w:t>
            </w:r>
          </w:p>
          <w:p w14:paraId="01F2AE11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f_NR5GC_Preamble(nr_Cell1, STATE_CONNECTED_3A);</w:t>
            </w:r>
          </w:p>
          <w:p w14:paraId="560C73B4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6BF9CB5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highlight w:val="yello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(nr_Cell1, -78, -82);</w:t>
            </w:r>
          </w:p>
          <w:p w14:paraId="6FEB8DD7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highlight w:val="yellow"/>
                <w:lang w:eastAsia="en-GB"/>
              </w:rPr>
              <w:t>f_NR_SetCellPower</w:t>
            </w:r>
            <w:proofErr w:type="spellEnd"/>
            <w:r w:rsidRPr="00B525BC">
              <w:rPr>
                <w:rFonts w:ascii="Arial" w:hAnsi="Arial" w:cs="Courier New"/>
                <w:highlight w:val="yellow"/>
                <w:lang w:eastAsia="en-GB"/>
              </w:rPr>
              <w:t xml:space="preserve"> (nr_Cell11, -85</w:t>
            </w:r>
            <w:r w:rsidRPr="0031775E">
              <w:rPr>
                <w:rFonts w:ascii="Arial" w:hAnsi="Arial" w:cs="Courier New"/>
                <w:highlight w:val="yellow"/>
                <w:lang w:eastAsia="en-GB"/>
              </w:rPr>
              <w:t xml:space="preserve">, -91); </w:t>
            </w:r>
          </w:p>
          <w:p w14:paraId="3AAD52E3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2651A9F4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25F1C72A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f_NR_TestBody_Set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(true);</w:t>
            </w:r>
          </w:p>
          <w:p w14:paraId="477261B6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0A1B5997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f_TC_8_1_6_1_2_1_NR5GC_TestBody();</w:t>
            </w:r>
          </w:p>
          <w:p w14:paraId="56489A7F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3A5BCD28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f_NR_TestBody_Set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(false);</w:t>
            </w:r>
          </w:p>
          <w:p w14:paraId="6EDA5B42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Arial" w:hAnsi="Arial" w:cs="Courier New"/>
                <w:lang w:eastAsia="en-GB"/>
              </w:rPr>
            </w:pPr>
          </w:p>
          <w:p w14:paraId="49EBEA1D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// Switch/Power off UE</w:t>
            </w:r>
          </w:p>
          <w:p w14:paraId="7A812D2E" w14:textId="77777777" w:rsidR="000C7F0E" w:rsidRPr="00B525BC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  </w:t>
            </w:r>
            <w:proofErr w:type="spellStart"/>
            <w:r w:rsidRPr="00B525BC">
              <w:rPr>
                <w:rFonts w:ascii="Arial" w:hAnsi="Arial" w:cs="Courier New"/>
                <w:lang w:eastAsia="en-GB"/>
              </w:rPr>
              <w:t>f_NR_Postamble</w:t>
            </w:r>
            <w:proofErr w:type="spellEnd"/>
            <w:r w:rsidRPr="00B525BC">
              <w:rPr>
                <w:rFonts w:ascii="Arial" w:hAnsi="Arial" w:cs="Courier New"/>
                <w:lang w:eastAsia="en-GB"/>
              </w:rPr>
              <w:t>(nr_Cell11, STATE_CONNECTED_3A);</w:t>
            </w:r>
          </w:p>
          <w:p w14:paraId="48AF24F6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  <w:r w:rsidRPr="00B525BC">
              <w:rPr>
                <w:rFonts w:ascii="Arial" w:hAnsi="Arial" w:cs="Courier New"/>
                <w:lang w:eastAsia="en-GB"/>
              </w:rPr>
              <w:t xml:space="preserve">  } //end of f_TC_8_1_6_1_2_1_NR5GC</w:t>
            </w:r>
          </w:p>
          <w:p w14:paraId="0229D6E6" w14:textId="77777777" w:rsidR="000C7F0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lang w:eastAsia="en-GB"/>
              </w:rPr>
            </w:pPr>
          </w:p>
          <w:p w14:paraId="1A25EDC1" w14:textId="77777777" w:rsidR="000C7F0E" w:rsidRPr="00B65B1E" w:rsidRDefault="000C7F0E" w:rsidP="00530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DC77D01" w14:textId="77777777" w:rsidR="00661C8D" w:rsidRPr="00661C8D" w:rsidRDefault="00661C8D" w:rsidP="00661C8D"/>
    <w:p w14:paraId="652DFB20" w14:textId="2746C980" w:rsidR="003A22C0" w:rsidRPr="001B03EB" w:rsidRDefault="003A22C0" w:rsidP="000D3BA9">
      <w:pPr>
        <w:pStyle w:val="Heading1"/>
        <w:numPr>
          <w:ilvl w:val="0"/>
          <w:numId w:val="4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87951231"/>
      <w:r w:rsidRPr="001B03EB">
        <w:rPr>
          <w:b/>
          <w:bCs/>
        </w:rPr>
        <w:t xml:space="preserve">Branches </w:t>
      </w:r>
      <w:bookmarkEnd w:id="10"/>
      <w:bookmarkEnd w:id="11"/>
      <w:bookmarkEnd w:id="12"/>
      <w:r w:rsidRPr="001B03EB">
        <w:rPr>
          <w:b/>
          <w:bCs/>
        </w:rPr>
        <w:t>executed</w:t>
      </w:r>
      <w:bookmarkEnd w:id="13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14" w:name="_Toc122434494"/>
      <w:bookmarkStart w:id="15" w:name="_Toc295288971"/>
      <w:bookmarkStart w:id="16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0D3BA9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87951232"/>
      <w:r w:rsidRPr="00E5262B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2060EB8D" w:rsidR="003A22C0" w:rsidRPr="00E5262B" w:rsidRDefault="00F42F7F" w:rsidP="000D3BA9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87951233"/>
      <w:bookmarkStart w:id="19" w:name="_Hlk70693363"/>
      <w:r>
        <w:rPr>
          <w:rFonts w:cs="Arial"/>
          <w:b/>
        </w:rPr>
        <w:t xml:space="preserve">Samsung </w:t>
      </w:r>
      <w:r w:rsidRPr="00F42F7F">
        <w:rPr>
          <w:rFonts w:cs="Arial"/>
          <w:b/>
        </w:rPr>
        <w:t>SM-G996B</w:t>
      </w:r>
      <w:bookmarkEnd w:id="18"/>
    </w:p>
    <w:bookmarkEnd w:id="19"/>
    <w:p w14:paraId="6BFB4688" w14:textId="40F6FE12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F42F7F">
        <w:rPr>
          <w:rFonts w:cs="Arial"/>
        </w:rPr>
        <w:t xml:space="preserve">Samsung </w:t>
      </w:r>
      <w:r w:rsidR="00F42F7F" w:rsidRPr="00F42F7F">
        <w:rPr>
          <w:rFonts w:cs="Arial"/>
        </w:rPr>
        <w:t>SM-G996B</w:t>
      </w:r>
      <w:r w:rsidR="00F42F7F">
        <w:rPr>
          <w:rFonts w:cs="Arial"/>
        </w:rPr>
        <w:t xml:space="preserve"> 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5E7F6EDE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</w:t>
      </w:r>
      <w:r w:rsidR="001B03EB">
        <w:rPr>
          <w:rFonts w:cs="Arial"/>
        </w:rPr>
        <w:t>_</w:t>
      </w:r>
      <w:r w:rsidR="00F42F7F">
        <w:rPr>
          <w:rFonts w:cs="Arial"/>
        </w:rPr>
        <w:t>2_1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6C7ACDF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</w:t>
      </w:r>
      <w:r w:rsidR="00F42F7F">
        <w:rPr>
          <w:rFonts w:cs="Arial"/>
        </w:rPr>
        <w:t>2_1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0D3BA9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87951234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3E1F1E1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1B03EB">
              <w:rPr>
                <w:rFonts w:cs="Arial"/>
                <w:b/>
                <w:sz w:val="18"/>
              </w:rPr>
              <w:t>6</w:t>
            </w:r>
            <w:r w:rsidR="00F42F7F">
              <w:rPr>
                <w:rFonts w:cs="Arial"/>
                <w:b/>
                <w:sz w:val="18"/>
              </w:rPr>
              <w:t>43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A84229" w:rsidRPr="00A84229">
              <w:rPr>
                <w:rFonts w:cs="Arial"/>
                <w:bCs/>
                <w:sz w:val="18"/>
              </w:rPr>
              <w:t xml:space="preserve">NR5GC FR1 : </w:t>
            </w:r>
            <w:r w:rsidR="00A84229">
              <w:rPr>
                <w:rFonts w:cs="Arial"/>
                <w:bCs/>
                <w:sz w:val="18"/>
              </w:rPr>
              <w:t>Supporting information for a</w:t>
            </w:r>
            <w:r w:rsidR="00A84229" w:rsidRPr="00A84229">
              <w:rPr>
                <w:rFonts w:cs="Arial"/>
                <w:bCs/>
                <w:sz w:val="18"/>
              </w:rPr>
              <w:t>ddition of NR5GC R16 SON-MDT test case 8.1.6.1.</w:t>
            </w:r>
            <w:r w:rsidR="00F42F7F">
              <w:rPr>
                <w:rFonts w:cs="Arial"/>
                <w:bCs/>
                <w:sz w:val="18"/>
              </w:rPr>
              <w:t>2.1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E386B" w14:textId="77777777" w:rsidR="00444DC4" w:rsidRDefault="00444DC4">
      <w:r>
        <w:separator/>
      </w:r>
    </w:p>
  </w:endnote>
  <w:endnote w:type="continuationSeparator" w:id="0">
    <w:p w14:paraId="686CA84B" w14:textId="77777777" w:rsidR="00444DC4" w:rsidRDefault="0044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3B3BE" w14:textId="77777777" w:rsidR="00444DC4" w:rsidRDefault="00444DC4">
      <w:r>
        <w:separator/>
      </w:r>
    </w:p>
  </w:footnote>
  <w:footnote w:type="continuationSeparator" w:id="0">
    <w:p w14:paraId="72290CF9" w14:textId="77777777" w:rsidR="00444DC4" w:rsidRDefault="00444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2" w15:restartNumberingAfterBreak="0">
    <w:nsid w:val="28631A66"/>
    <w:multiLevelType w:val="hybridMultilevel"/>
    <w:tmpl w:val="5DBC4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6F72852"/>
    <w:multiLevelType w:val="hybridMultilevel"/>
    <w:tmpl w:val="789EA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C7F0E"/>
    <w:rsid w:val="000D3BA9"/>
    <w:rsid w:val="000D44B3"/>
    <w:rsid w:val="000D5761"/>
    <w:rsid w:val="000E19F3"/>
    <w:rsid w:val="000F7D69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5DBB"/>
    <w:rsid w:val="001E623D"/>
    <w:rsid w:val="002118AB"/>
    <w:rsid w:val="00212FF3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77B9C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44DC4"/>
    <w:rsid w:val="0049106A"/>
    <w:rsid w:val="00492B35"/>
    <w:rsid w:val="004A006B"/>
    <w:rsid w:val="004A134D"/>
    <w:rsid w:val="004B0574"/>
    <w:rsid w:val="004B75B7"/>
    <w:rsid w:val="004D0473"/>
    <w:rsid w:val="004D6A7B"/>
    <w:rsid w:val="004F30FB"/>
    <w:rsid w:val="00504DAD"/>
    <w:rsid w:val="0051580D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1C8D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17F2E"/>
    <w:rsid w:val="0073082E"/>
    <w:rsid w:val="0074594D"/>
    <w:rsid w:val="00764917"/>
    <w:rsid w:val="00775125"/>
    <w:rsid w:val="00792342"/>
    <w:rsid w:val="007977A8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B04FE1"/>
    <w:rsid w:val="00B215AA"/>
    <w:rsid w:val="00B258BB"/>
    <w:rsid w:val="00B31A96"/>
    <w:rsid w:val="00B326A5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E582F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39ED"/>
    <w:rsid w:val="00D24991"/>
    <w:rsid w:val="00D370A7"/>
    <w:rsid w:val="00D50255"/>
    <w:rsid w:val="00D55207"/>
    <w:rsid w:val="00D66520"/>
    <w:rsid w:val="00D93FE3"/>
    <w:rsid w:val="00DE34CF"/>
    <w:rsid w:val="00DE7626"/>
    <w:rsid w:val="00DF05C3"/>
    <w:rsid w:val="00DF4B2C"/>
    <w:rsid w:val="00E10FFE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A0285"/>
    <w:rsid w:val="00EA62C7"/>
    <w:rsid w:val="00EB09B7"/>
    <w:rsid w:val="00EB25F5"/>
    <w:rsid w:val="00EB708F"/>
    <w:rsid w:val="00EB7284"/>
    <w:rsid w:val="00EE167D"/>
    <w:rsid w:val="00EE7D7C"/>
    <w:rsid w:val="00F20657"/>
    <w:rsid w:val="00F25D98"/>
    <w:rsid w:val="00F300FB"/>
    <w:rsid w:val="00F42F7F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661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1477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90</cp:revision>
  <cp:lastPrinted>1900-01-01T00:00:00Z</cp:lastPrinted>
  <dcterms:created xsi:type="dcterms:W3CDTF">2020-12-08T10:56:00Z</dcterms:created>
  <dcterms:modified xsi:type="dcterms:W3CDTF">2021-11-16T14:35:00Z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