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15CB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08A0">
        <w:fldChar w:fldCharType="begin"/>
      </w:r>
      <w:r w:rsidR="00EF08A0">
        <w:instrText xml:space="preserve"> DOCPROPERTY  TSG/WGRef  \* MERGEFORMAT </w:instrText>
      </w:r>
      <w:r w:rsidR="00EF08A0">
        <w:fldChar w:fldCharType="separate"/>
      </w:r>
      <w:r w:rsidR="003609EF">
        <w:rPr>
          <w:b/>
          <w:noProof/>
          <w:sz w:val="24"/>
        </w:rPr>
        <w:t>RAN5</w:t>
      </w:r>
      <w:r w:rsidR="00EF08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08A0">
        <w:fldChar w:fldCharType="begin"/>
      </w:r>
      <w:r w:rsidR="00EF08A0">
        <w:instrText xml:space="preserve"> DOCPROPERTY  MtgSeq  \* MERGEFORMAT </w:instrText>
      </w:r>
      <w:r w:rsidR="00EF08A0">
        <w:fldChar w:fldCharType="separate"/>
      </w:r>
      <w:r w:rsidR="00EB09B7" w:rsidRPr="00EB09B7">
        <w:rPr>
          <w:b/>
          <w:noProof/>
          <w:sz w:val="24"/>
        </w:rPr>
        <w:t>2021</w:t>
      </w:r>
      <w:r w:rsidR="00EF08A0">
        <w:rPr>
          <w:b/>
          <w:noProof/>
          <w:sz w:val="24"/>
        </w:rPr>
        <w:fldChar w:fldCharType="end"/>
      </w:r>
      <w:r w:rsidR="00EF08A0">
        <w:fldChar w:fldCharType="begin"/>
      </w:r>
      <w:r w:rsidR="00EF08A0">
        <w:instrText xml:space="preserve"> DOCPROPERTY  MtgTitle  \* MERGEFORMAT </w:instrText>
      </w:r>
      <w:r w:rsidR="00EF08A0">
        <w:fldChar w:fldCharType="separate"/>
      </w:r>
      <w:r w:rsidR="00EB09B7">
        <w:rPr>
          <w:b/>
          <w:noProof/>
          <w:sz w:val="24"/>
        </w:rPr>
        <w:t>-TTCN email</w:t>
      </w:r>
      <w:r w:rsidR="00EF08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DA3F1C" w:rsidRPr="00DA3F1C">
        <w:rPr>
          <w:b/>
          <w:i/>
          <w:noProof/>
          <w:sz w:val="28"/>
        </w:rPr>
        <w:t>R5s21</w:t>
      </w:r>
      <w:r w:rsidR="00EF08A0">
        <w:rPr>
          <w:b/>
          <w:i/>
          <w:noProof/>
          <w:sz w:val="28"/>
        </w:rPr>
        <w:t>1632</w:t>
      </w:r>
    </w:p>
    <w:p w14:paraId="7CB45193" w14:textId="659F5DB3" w:rsidR="001E41F3" w:rsidRDefault="00EF08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F08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C3CA1F" w:rsidR="001E41F3" w:rsidRPr="00410371" w:rsidRDefault="00EF08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EB0D4F">
              <w:rPr>
                <w:b/>
                <w:noProof/>
                <w:sz w:val="28"/>
              </w:rPr>
              <w:t>3</w:t>
            </w:r>
            <w:r w:rsidR="00DA3F1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081232" w:rsidR="001E41F3" w:rsidRPr="00410371" w:rsidRDefault="00EF08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42DF9" w:rsidR="001E41F3" w:rsidRPr="00410371" w:rsidRDefault="00EF0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</w:t>
            </w:r>
            <w:r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110BAC" w:rsidR="001E41F3" w:rsidRDefault="00EF08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MCPTT test case </w:t>
            </w:r>
            <w:r w:rsidR="00DA3F1C">
              <w:t>6.1.2.9</w:t>
            </w:r>
            <w:r w:rsidR="002640DD">
              <w:t xml:space="preserve">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F08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F08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EF08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</w:t>
            </w:r>
            <w:r w:rsidR="00DE3255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F08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F08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360D4A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DA3F1C">
              <w:t>6.1.2.9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64514E" w:rsidR="004E18D7" w:rsidRDefault="00DA3F1C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6.1.2.9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6BCA60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DA3F1C" w:rsidRPr="00DA3F1C">
              <w:rPr>
                <w:noProof/>
              </w:rPr>
              <w:t>R5s211214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0604FBEA" w14:textId="765857BF" w:rsidR="00333EBD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33EBD" w:rsidRPr="00E74A26">
        <w:rPr>
          <w:b/>
        </w:rPr>
        <w:t>1</w:t>
      </w:r>
      <w:r w:rsidR="00333EBD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333EBD" w:rsidRPr="00E74A26">
        <w:rPr>
          <w:b/>
        </w:rPr>
        <w:t>Overview</w:t>
      </w:r>
      <w:r w:rsidR="00333EBD">
        <w:tab/>
      </w:r>
      <w:r w:rsidR="00333EBD">
        <w:fldChar w:fldCharType="begin"/>
      </w:r>
      <w:r w:rsidR="00333EBD">
        <w:instrText xml:space="preserve"> PAGEREF _Toc82773741 \h </w:instrText>
      </w:r>
      <w:r w:rsidR="00333EBD">
        <w:fldChar w:fldCharType="separate"/>
      </w:r>
      <w:r w:rsidR="00333EBD">
        <w:t>3</w:t>
      </w:r>
      <w:r w:rsidR="00333EBD">
        <w:fldChar w:fldCharType="end"/>
      </w:r>
    </w:p>
    <w:p w14:paraId="0840F8CF" w14:textId="6DA6E5F6" w:rsidR="00333EBD" w:rsidRDefault="00333EBD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74A26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74A2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_Toc82773742 \h </w:instrText>
      </w:r>
      <w:r>
        <w:fldChar w:fldCharType="separate"/>
      </w:r>
      <w:r>
        <w:t>3</w:t>
      </w:r>
      <w:r>
        <w:fldChar w:fldCharType="end"/>
      </w:r>
    </w:p>
    <w:p w14:paraId="3F95C489" w14:textId="59D8F69C" w:rsidR="00333EBD" w:rsidRDefault="00333EBD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74A26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74A2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_Toc82773743 \h </w:instrText>
      </w:r>
      <w:r>
        <w:fldChar w:fldCharType="separate"/>
      </w:r>
      <w:r>
        <w:t>3</w:t>
      </w:r>
      <w:r>
        <w:fldChar w:fldCharType="end"/>
      </w:r>
    </w:p>
    <w:p w14:paraId="6FA1A378" w14:textId="76E599F4" w:rsidR="00333EBD" w:rsidRDefault="00333EBD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74A26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74A26">
        <w:rPr>
          <w:b/>
        </w:rPr>
        <w:t>Change 1</w:t>
      </w:r>
      <w:r>
        <w:tab/>
      </w:r>
      <w:r>
        <w:fldChar w:fldCharType="begin"/>
      </w:r>
      <w:r>
        <w:instrText xml:space="preserve"> PAGEREF _Toc82773744 \h </w:instrText>
      </w:r>
      <w:r>
        <w:fldChar w:fldCharType="separate"/>
      </w:r>
      <w:r>
        <w:t>3</w:t>
      </w:r>
      <w:r>
        <w:fldChar w:fldCharType="end"/>
      </w:r>
    </w:p>
    <w:p w14:paraId="27091B6C" w14:textId="38E3C23F" w:rsidR="00333EBD" w:rsidRDefault="00333EBD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74A26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74A26">
        <w:rPr>
          <w:b/>
        </w:rPr>
        <w:t>Change 2</w:t>
      </w:r>
      <w:r>
        <w:tab/>
      </w:r>
      <w:r>
        <w:fldChar w:fldCharType="begin"/>
      </w:r>
      <w:r>
        <w:instrText xml:space="preserve"> PAGEREF _Toc82773745 \h </w:instrText>
      </w:r>
      <w:r>
        <w:fldChar w:fldCharType="separate"/>
      </w:r>
      <w:r>
        <w:t>3</w:t>
      </w:r>
      <w:r>
        <w:fldChar w:fldCharType="end"/>
      </w:r>
    </w:p>
    <w:p w14:paraId="236DB635" w14:textId="2AF17323" w:rsidR="00333EBD" w:rsidRDefault="00333EBD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74A26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74A26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_Toc82773746 \h </w:instrText>
      </w:r>
      <w:r>
        <w:fldChar w:fldCharType="separate"/>
      </w:r>
      <w:r>
        <w:t>3</w:t>
      </w:r>
      <w:r>
        <w:fldChar w:fldCharType="end"/>
      </w:r>
    </w:p>
    <w:p w14:paraId="42F3DD08" w14:textId="5C7E9B69" w:rsidR="00333EBD" w:rsidRDefault="00333EBD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74A26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74A26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_Toc82773747 \h </w:instrText>
      </w:r>
      <w:r>
        <w:fldChar w:fldCharType="separate"/>
      </w:r>
      <w:r>
        <w:t>3</w:t>
      </w:r>
      <w:r>
        <w:fldChar w:fldCharType="end"/>
      </w:r>
    </w:p>
    <w:p w14:paraId="20734437" w14:textId="1CE587EE" w:rsidR="00333EBD" w:rsidRDefault="00333EBD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74A26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74A26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_Toc82773748 \h </w:instrText>
      </w:r>
      <w:r>
        <w:fldChar w:fldCharType="separate"/>
      </w:r>
      <w:r>
        <w:t>3</w:t>
      </w:r>
      <w:r>
        <w:fldChar w:fldCharType="end"/>
      </w:r>
    </w:p>
    <w:p w14:paraId="010CB053" w14:textId="1757CB1C" w:rsidR="00333EBD" w:rsidRDefault="00333EBD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74A26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74A26">
        <w:rPr>
          <w:b/>
        </w:rPr>
        <w:t>References</w:t>
      </w:r>
      <w:r>
        <w:tab/>
      </w:r>
      <w:r>
        <w:fldChar w:fldCharType="begin"/>
      </w:r>
      <w:r>
        <w:instrText xml:space="preserve"> PAGEREF _Toc82773749 \h </w:instrText>
      </w:r>
      <w:r>
        <w:fldChar w:fldCharType="separate"/>
      </w:r>
      <w:r>
        <w:t>4</w:t>
      </w:r>
      <w:r>
        <w:fldChar w:fldCharType="end"/>
      </w:r>
    </w:p>
    <w:p w14:paraId="181C5C49" w14:textId="16318D43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773741"/>
      <w:r w:rsidRPr="009C2813">
        <w:rPr>
          <w:b/>
        </w:rPr>
        <w:t>Overview</w:t>
      </w:r>
      <w:bookmarkEnd w:id="1"/>
      <w:bookmarkEnd w:id="2"/>
    </w:p>
    <w:p w14:paraId="600397F8" w14:textId="2344A1FC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This document lists all the essential changes needed to correct problems in the TTCN implementation of test case </w:t>
      </w:r>
      <w:r w:rsidR="00DA3F1C">
        <w:rPr>
          <w:rFonts w:cs="Arial"/>
          <w:sz w:val="24"/>
          <w:szCs w:val="24"/>
          <w:lang w:val="es-ES"/>
        </w:rPr>
        <w:t>6.1.2.9</w:t>
      </w:r>
      <w:r w:rsidRPr="009C2813">
        <w:rPr>
          <w:rFonts w:cs="Arial"/>
          <w:sz w:val="24"/>
          <w:szCs w:val="24"/>
          <w:lang w:val="es-ES"/>
        </w:rPr>
        <w:t xml:space="preserve"> which is part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773742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787E114D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DA3F1C">
        <w:rPr>
          <w:rFonts w:cs="Arial"/>
          <w:color w:val="000000"/>
          <w:sz w:val="24"/>
          <w:szCs w:val="24"/>
          <w:lang w:eastAsia="ja-JP"/>
        </w:rPr>
        <w:t>6.1.2.9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773743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773744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773745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773746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773747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773748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1E17B68F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71F9C293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DA3F1C">
        <w:rPr>
          <w:rFonts w:cs="Arial"/>
          <w:sz w:val="24"/>
          <w:szCs w:val="24"/>
        </w:rPr>
        <w:t>6.1.2.9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3" w:name="_Toc122434496"/>
      <w:bookmarkStart w:id="24" w:name="_Toc295288973"/>
      <w:bookmarkStart w:id="25" w:name="_Toc325725668"/>
      <w:bookmarkStart w:id="26" w:name="_Toc54888068"/>
      <w:bookmarkStart w:id="27" w:name="_Toc82773749"/>
      <w:bookmarkStart w:id="28" w:name="_Toc68002785"/>
      <w:r w:rsidRPr="009C2813">
        <w:rPr>
          <w:b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480D16B6" w:rsidR="004E18D7" w:rsidRPr="009C2813" w:rsidRDefault="00DA3F1C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DA3F1C">
              <w:rPr>
                <w:rFonts w:cs="Arial"/>
                <w:b/>
                <w:sz w:val="24"/>
                <w:szCs w:val="24"/>
              </w:rPr>
              <w:t>R5s211214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6.1.2.9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AF973" w14:textId="77777777" w:rsidR="00787ACE" w:rsidRDefault="00787ACE">
      <w:r>
        <w:separator/>
      </w:r>
    </w:p>
  </w:endnote>
  <w:endnote w:type="continuationSeparator" w:id="0">
    <w:p w14:paraId="0EC64E31" w14:textId="77777777" w:rsidR="00787ACE" w:rsidRDefault="00787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513BE" w14:textId="77777777" w:rsidR="00787ACE" w:rsidRDefault="00787ACE">
      <w:r>
        <w:separator/>
      </w:r>
    </w:p>
  </w:footnote>
  <w:footnote w:type="continuationSeparator" w:id="0">
    <w:p w14:paraId="384C2980" w14:textId="77777777" w:rsidR="00787ACE" w:rsidRDefault="00787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33EBD"/>
    <w:rsid w:val="003609EF"/>
    <w:rsid w:val="0036231A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8351D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7ACE"/>
    <w:rsid w:val="00792342"/>
    <w:rsid w:val="007977A8"/>
    <w:rsid w:val="007B512A"/>
    <w:rsid w:val="007C2097"/>
    <w:rsid w:val="007D6A07"/>
    <w:rsid w:val="007F7259"/>
    <w:rsid w:val="008040A8"/>
    <w:rsid w:val="0080656B"/>
    <w:rsid w:val="00811021"/>
    <w:rsid w:val="008279FA"/>
    <w:rsid w:val="008626E7"/>
    <w:rsid w:val="00870EE7"/>
    <w:rsid w:val="008863B9"/>
    <w:rsid w:val="008A45A6"/>
    <w:rsid w:val="008E205C"/>
    <w:rsid w:val="008F3789"/>
    <w:rsid w:val="008F686C"/>
    <w:rsid w:val="009148DE"/>
    <w:rsid w:val="00941E30"/>
    <w:rsid w:val="009777D9"/>
    <w:rsid w:val="00977EAF"/>
    <w:rsid w:val="00991B88"/>
    <w:rsid w:val="00992299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A2CBC"/>
    <w:rsid w:val="00AA2D4A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233D"/>
    <w:rsid w:val="00D50255"/>
    <w:rsid w:val="00D66520"/>
    <w:rsid w:val="00DA3F1C"/>
    <w:rsid w:val="00DE3255"/>
    <w:rsid w:val="00DE34CF"/>
    <w:rsid w:val="00E13F3D"/>
    <w:rsid w:val="00E34898"/>
    <w:rsid w:val="00EB09B7"/>
    <w:rsid w:val="00EB0D4F"/>
    <w:rsid w:val="00EE7D7C"/>
    <w:rsid w:val="00EF08A0"/>
    <w:rsid w:val="00F25D98"/>
    <w:rsid w:val="00F300FB"/>
    <w:rsid w:val="00F96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033E0A-73B4-4398-9DBD-7EF3DFDB62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954967-6F14-E14D-81DE-598B7A27AE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E1E6AB-E4CA-46D0-9799-7E16C2954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2120FA-367E-4CA1-9D7A-2829652D94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497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1900-01-01T00:14:00Z</cp:lastPrinted>
  <dcterms:created xsi:type="dcterms:W3CDTF">2021-09-16T19:07:00Z</dcterms:created>
  <dcterms:modified xsi:type="dcterms:W3CDTF">2021-11-15T14:15:00Z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