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B1A80C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2021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DE3255">
        <w:rPr>
          <w:b/>
          <w:i/>
          <w:noProof/>
          <w:sz w:val="28"/>
        </w:rPr>
        <w:t xml:space="preserve"> </w:t>
      </w:r>
      <w:r w:rsidR="00150262" w:rsidRPr="00150262">
        <w:rPr>
          <w:b/>
          <w:i/>
          <w:noProof/>
          <w:sz w:val="28"/>
        </w:rPr>
        <w:t>R5s21</w:t>
      </w:r>
      <w:r w:rsidR="00B002FA">
        <w:rPr>
          <w:b/>
          <w:i/>
          <w:noProof/>
          <w:sz w:val="28"/>
        </w:rPr>
        <w:t>1631</w:t>
      </w:r>
    </w:p>
    <w:p w14:paraId="7CB45193" w14:textId="659F5DB3" w:rsidR="001E41F3" w:rsidRDefault="0038506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>,</w:t>
      </w:r>
      <w:r w:rsidR="002C553E">
        <w:fldChar w:fldCharType="begin"/>
      </w:r>
      <w:r w:rsidR="002C553E">
        <w:instrText xml:space="preserve"> DOCPROPERTY  Country  \* MERGEFORMAT </w:instrText>
      </w:r>
      <w:r w:rsidR="002C553E">
        <w:fldChar w:fldCharType="end"/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7th Dec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850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8B4E33" w:rsidR="001E41F3" w:rsidRPr="00410371" w:rsidRDefault="0038506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</w:t>
              </w:r>
              <w:r w:rsidR="00150262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07D876" w:rsidR="001E41F3" w:rsidRPr="00410371" w:rsidRDefault="00B002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63792F" w:rsidR="001E41F3" w:rsidRPr="00410371" w:rsidRDefault="003850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</w:t>
              </w:r>
              <w:r w:rsidR="00B002FA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B2400E" w:rsidR="001E41F3" w:rsidRDefault="003850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Addition of MCPTT test case </w:t>
              </w:r>
              <w:r w:rsidR="00150262">
                <w:t>6.1.2.8</w:t>
              </w:r>
              <w:r w:rsidR="002640DD">
                <w:t xml:space="preserve"> to the MCX ATS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850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UPV/EHU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81775" w:rsidR="001E41F3" w:rsidRDefault="008110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C553E">
              <w:fldChar w:fldCharType="begin"/>
            </w:r>
            <w:r w:rsidR="002C553E">
              <w:instrText xml:space="preserve"> DOCPROPERTY  SourceIfTsg  \* MERGEFORMAT </w:instrText>
            </w:r>
            <w:r w:rsidR="002C55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850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TEI14_Test, MCPTT-ConTest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90F1E5" w:rsidR="001E41F3" w:rsidRDefault="003850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2021-09-</w:t>
              </w:r>
              <w:r w:rsidR="00DE3255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850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850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E4351C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="00150262">
              <w:t>6.1.2.8</w:t>
            </w:r>
            <w:r>
              <w:t xml:space="preserve"> to the MCX ATS</w:t>
            </w:r>
          </w:p>
        </w:tc>
      </w:tr>
      <w:tr w:rsidR="004E18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0E14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>. See detailed change description for further information.</w:t>
            </w:r>
          </w:p>
        </w:tc>
      </w:tr>
      <w:tr w:rsidR="004E18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A1E6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>Test case will not be added to the MCX ATS</w:t>
            </w:r>
          </w:p>
        </w:tc>
      </w:tr>
      <w:tr w:rsidR="004E18D7" w14:paraId="034AF533" w14:textId="77777777" w:rsidTr="00547111">
        <w:tc>
          <w:tcPr>
            <w:tcW w:w="2694" w:type="dxa"/>
            <w:gridSpan w:val="2"/>
          </w:tcPr>
          <w:p w14:paraId="39D9EB5B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AEB0C5" w:rsidR="004E18D7" w:rsidRDefault="00150262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6.1.2.8</w:t>
            </w:r>
          </w:p>
        </w:tc>
      </w:tr>
      <w:tr w:rsidR="004E18D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8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202F42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C1EC03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8824CD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</w:p>
        </w:tc>
      </w:tr>
      <w:tr w:rsidR="004E18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A3E96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="00150262" w:rsidRPr="00150262">
              <w:rPr>
                <w:noProof/>
              </w:rPr>
              <w:t>R5s211212</w:t>
            </w:r>
          </w:p>
        </w:tc>
      </w:tr>
      <w:tr w:rsidR="004E18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18D7" w:rsidRPr="008863B9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18D7" w:rsidRPr="008863B9" w:rsidRDefault="004E18D7" w:rsidP="004E1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18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51BA91E5" w14:textId="4227AA51" w:rsidR="00C430A8" w:rsidRDefault="004E18D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430A8" w:rsidRPr="00B24A38">
        <w:rPr>
          <w:b/>
        </w:rPr>
        <w:t>1</w:t>
      </w:r>
      <w:r w:rsidR="00C430A8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C430A8" w:rsidRPr="00B24A38">
        <w:rPr>
          <w:b/>
        </w:rPr>
        <w:t>Overview</w:t>
      </w:r>
      <w:r w:rsidR="00C430A8">
        <w:tab/>
      </w:r>
      <w:r w:rsidR="00C430A8">
        <w:fldChar w:fldCharType="begin"/>
      </w:r>
      <w:r w:rsidR="00C430A8">
        <w:instrText xml:space="preserve"> PAGEREF _Toc82773127 \h </w:instrText>
      </w:r>
      <w:r w:rsidR="00C430A8">
        <w:fldChar w:fldCharType="separate"/>
      </w:r>
      <w:r w:rsidR="00C430A8">
        <w:t>3</w:t>
      </w:r>
      <w:r w:rsidR="00C430A8">
        <w:fldChar w:fldCharType="end"/>
      </w:r>
    </w:p>
    <w:p w14:paraId="7D7BE9C9" w14:textId="5A3B31E8" w:rsidR="00C430A8" w:rsidRDefault="00C430A8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B24A38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B24A38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_Toc82773128 \h </w:instrText>
      </w:r>
      <w:r>
        <w:fldChar w:fldCharType="separate"/>
      </w:r>
      <w:r>
        <w:t>3</w:t>
      </w:r>
      <w:r>
        <w:fldChar w:fldCharType="end"/>
      </w:r>
    </w:p>
    <w:p w14:paraId="15C4BDEE" w14:textId="1346C560" w:rsidR="00C430A8" w:rsidRDefault="00C430A8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B24A38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B24A3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_Toc82773129 \h </w:instrText>
      </w:r>
      <w:r>
        <w:fldChar w:fldCharType="separate"/>
      </w:r>
      <w:r>
        <w:t>3</w:t>
      </w:r>
      <w:r>
        <w:fldChar w:fldCharType="end"/>
      </w:r>
    </w:p>
    <w:p w14:paraId="37B71B51" w14:textId="292D6A49" w:rsidR="00C430A8" w:rsidRDefault="00C430A8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B24A38">
        <w:rPr>
          <w:b/>
        </w:rPr>
        <w:t>2.1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B24A38">
        <w:rPr>
          <w:b/>
        </w:rPr>
        <w:t>Change 1</w:t>
      </w:r>
      <w:r>
        <w:tab/>
      </w:r>
      <w:r>
        <w:fldChar w:fldCharType="begin"/>
      </w:r>
      <w:r>
        <w:instrText xml:space="preserve"> PAGEREF _Toc82773130 \h </w:instrText>
      </w:r>
      <w:r>
        <w:fldChar w:fldCharType="separate"/>
      </w:r>
      <w:r>
        <w:t>3</w:t>
      </w:r>
      <w:r>
        <w:fldChar w:fldCharType="end"/>
      </w:r>
    </w:p>
    <w:p w14:paraId="069FD3B0" w14:textId="0DD614BA" w:rsidR="00C430A8" w:rsidRDefault="00C430A8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B24A38">
        <w:rPr>
          <w:b/>
        </w:rPr>
        <w:t>2.2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B24A38">
        <w:rPr>
          <w:b/>
        </w:rPr>
        <w:t>Change 2</w:t>
      </w:r>
      <w:r>
        <w:tab/>
      </w:r>
      <w:r>
        <w:fldChar w:fldCharType="begin"/>
      </w:r>
      <w:r>
        <w:instrText xml:space="preserve"> PAGEREF _Toc82773131 \h </w:instrText>
      </w:r>
      <w:r>
        <w:fldChar w:fldCharType="separate"/>
      </w:r>
      <w:r>
        <w:t>3</w:t>
      </w:r>
      <w:r>
        <w:fldChar w:fldCharType="end"/>
      </w:r>
    </w:p>
    <w:p w14:paraId="3C88B192" w14:textId="38CCC263" w:rsidR="00C430A8" w:rsidRDefault="00C430A8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B24A38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B24A38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_Toc82773132 \h </w:instrText>
      </w:r>
      <w:r>
        <w:fldChar w:fldCharType="separate"/>
      </w:r>
      <w:r>
        <w:t>3</w:t>
      </w:r>
      <w:r>
        <w:fldChar w:fldCharType="end"/>
      </w:r>
    </w:p>
    <w:p w14:paraId="63111570" w14:textId="1A7585F5" w:rsidR="00C430A8" w:rsidRDefault="00C430A8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B24A38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B24A38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_Toc82773133 \h </w:instrText>
      </w:r>
      <w:r>
        <w:fldChar w:fldCharType="separate"/>
      </w:r>
      <w:r>
        <w:t>3</w:t>
      </w:r>
      <w:r>
        <w:fldChar w:fldCharType="end"/>
      </w:r>
    </w:p>
    <w:p w14:paraId="21705D01" w14:textId="306F541E" w:rsidR="00C430A8" w:rsidRDefault="00C430A8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B24A38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B24A38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_Toc82773134 \h </w:instrText>
      </w:r>
      <w:r>
        <w:fldChar w:fldCharType="separate"/>
      </w:r>
      <w:r>
        <w:t>3</w:t>
      </w:r>
      <w:r>
        <w:fldChar w:fldCharType="end"/>
      </w:r>
    </w:p>
    <w:p w14:paraId="6EACB7BE" w14:textId="5913E895" w:rsidR="00C430A8" w:rsidRDefault="00C430A8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B24A38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B24A38">
        <w:rPr>
          <w:b/>
        </w:rPr>
        <w:t>References</w:t>
      </w:r>
      <w:r>
        <w:tab/>
      </w:r>
      <w:r>
        <w:fldChar w:fldCharType="begin"/>
      </w:r>
      <w:r>
        <w:instrText xml:space="preserve"> PAGEREF _Toc82773135 \h </w:instrText>
      </w:r>
      <w:r>
        <w:fldChar w:fldCharType="separate"/>
      </w:r>
      <w:r>
        <w:t>4</w:t>
      </w:r>
      <w:r>
        <w:fldChar w:fldCharType="end"/>
      </w:r>
    </w:p>
    <w:p w14:paraId="181C5C49" w14:textId="2122DE65" w:rsidR="004E18D7" w:rsidRDefault="004E18D7" w:rsidP="004E18D7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30D2354" w14:textId="77777777" w:rsidR="004E18D7" w:rsidRDefault="004E18D7" w:rsidP="004E18D7">
      <w:pPr>
        <w:pageBreakBefore/>
        <w:rPr>
          <w:rFonts w:ascii="Calibri" w:hAnsi="Calibri" w:cs="Calibri"/>
          <w:b/>
          <w:lang w:val="pt-BR" w:eastAsia="ja-JP"/>
        </w:rPr>
      </w:pPr>
    </w:p>
    <w:p w14:paraId="7A1119F0" w14:textId="77777777" w:rsidR="004E18D7" w:rsidRPr="009C2813" w:rsidRDefault="004E18D7" w:rsidP="004E18D7">
      <w:pPr>
        <w:pStyle w:val="Heading1"/>
        <w:numPr>
          <w:ilvl w:val="0"/>
          <w:numId w:val="8"/>
        </w:numPr>
        <w:autoSpaceDN w:val="0"/>
        <w:rPr>
          <w:b/>
        </w:rPr>
      </w:pPr>
      <w:bookmarkStart w:id="1" w:name="_Toc122434485"/>
      <w:bookmarkStart w:id="2" w:name="_Toc82773127"/>
      <w:r w:rsidRPr="009C2813">
        <w:rPr>
          <w:b/>
        </w:rPr>
        <w:t>Overview</w:t>
      </w:r>
      <w:bookmarkEnd w:id="1"/>
      <w:bookmarkEnd w:id="2"/>
    </w:p>
    <w:p w14:paraId="600397F8" w14:textId="6098C04C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This document lists all the essential changes needed to correct problems in the TTCN implementation of test case </w:t>
      </w:r>
      <w:r w:rsidR="00150262">
        <w:rPr>
          <w:rFonts w:cs="Arial"/>
          <w:sz w:val="24"/>
          <w:szCs w:val="24"/>
          <w:lang w:val="es-ES"/>
        </w:rPr>
        <w:t>6.1.2.8</w:t>
      </w:r>
      <w:r w:rsidRPr="009C2813">
        <w:rPr>
          <w:rFonts w:cs="Arial"/>
          <w:sz w:val="24"/>
          <w:szCs w:val="24"/>
          <w:lang w:val="es-ES"/>
        </w:rPr>
        <w:t xml:space="preserve"> which is part of the ATS iwd-TTCN3-B2020-09_D21wk24 test suite. </w:t>
      </w:r>
    </w:p>
    <w:p w14:paraId="04E9E408" w14:textId="77777777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With these changes applied the test case can be demonstrated to run with one or more UEs (see section 4). Execution log files are provided as evidence. </w:t>
      </w:r>
    </w:p>
    <w:p w14:paraId="1BDDBFB4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5102A18" w14:textId="77777777" w:rsidR="004E18D7" w:rsidRPr="009C2813" w:rsidRDefault="004E18D7" w:rsidP="004E18D7">
      <w:pPr>
        <w:pStyle w:val="Heading2"/>
        <w:rPr>
          <w:b/>
        </w:rPr>
      </w:pPr>
      <w:bookmarkStart w:id="3" w:name="_Toc82773128"/>
      <w:r w:rsidRPr="009C2813">
        <w:rPr>
          <w:b/>
        </w:rPr>
        <w:t>Verification Test Summary</w:t>
      </w:r>
      <w:bookmarkEnd w:id="3"/>
      <w:r w:rsidRPr="009C2813">
        <w:rPr>
          <w:b/>
        </w:rPr>
        <w:t xml:space="preserve"> </w:t>
      </w:r>
    </w:p>
    <w:p w14:paraId="782B9C0E" w14:textId="6ADF687B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="00150262">
        <w:rPr>
          <w:rFonts w:cs="Arial"/>
          <w:color w:val="000000"/>
          <w:sz w:val="24"/>
          <w:szCs w:val="24"/>
          <w:lang w:eastAsia="ja-JP"/>
        </w:rPr>
        <w:t>6.1.2.8</w:t>
      </w:r>
    </w:p>
    <w:p w14:paraId="3C0EADE9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ATS  iwd-TTCN3-B2020-09_D21wk24</w:t>
      </w:r>
    </w:p>
    <w:p w14:paraId="1A32A1FB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MCSTaaSting Tester</w:t>
      </w:r>
    </w:p>
    <w:p w14:paraId="237CE7F6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09DB90AD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4749FB30" w14:textId="77777777" w:rsidR="004E18D7" w:rsidRDefault="004E18D7" w:rsidP="004E18D7">
      <w:pPr>
        <w:rPr>
          <w:rFonts w:cs="Arial"/>
          <w:lang w:eastAsia="en-GB"/>
        </w:rPr>
      </w:pPr>
    </w:p>
    <w:p w14:paraId="7C363F12" w14:textId="77777777" w:rsidR="004E18D7" w:rsidRPr="009C2813" w:rsidRDefault="004E18D7" w:rsidP="004E18D7">
      <w:pPr>
        <w:pStyle w:val="Heading1"/>
        <w:rPr>
          <w:b/>
        </w:rPr>
      </w:pPr>
      <w:bookmarkStart w:id="4" w:name="_Toc122434488"/>
      <w:bookmarkStart w:id="5" w:name="_Toc295288959"/>
      <w:bookmarkStart w:id="6" w:name="_Toc54888062"/>
      <w:bookmarkStart w:id="7" w:name="_Toc82773129"/>
      <w:r w:rsidRPr="009C2813">
        <w:rPr>
          <w:b/>
        </w:rPr>
        <w:t>Corrections required</w:t>
      </w:r>
      <w:bookmarkEnd w:id="4"/>
      <w:bookmarkEnd w:id="5"/>
      <w:bookmarkEnd w:id="6"/>
      <w:bookmarkEnd w:id="7"/>
    </w:p>
    <w:p w14:paraId="481E7F30" w14:textId="77777777" w:rsidR="004E18D7" w:rsidRPr="009C2813" w:rsidRDefault="004E18D7" w:rsidP="004E18D7">
      <w:pPr>
        <w:pStyle w:val="Heading2"/>
        <w:rPr>
          <w:b/>
        </w:rPr>
      </w:pPr>
      <w:bookmarkStart w:id="8" w:name="_Toc69371790"/>
      <w:bookmarkStart w:id="9" w:name="_Toc54888063"/>
      <w:bookmarkStart w:id="10" w:name="_Toc75503883"/>
      <w:bookmarkStart w:id="11" w:name="_Toc82773130"/>
      <w:r w:rsidRPr="009C2813">
        <w:rPr>
          <w:b/>
        </w:rPr>
        <w:t>Change 1</w:t>
      </w:r>
      <w:bookmarkEnd w:id="8"/>
      <w:bookmarkEnd w:id="9"/>
      <w:bookmarkEnd w:id="10"/>
      <w:bookmarkEnd w:id="11"/>
    </w:p>
    <w:p w14:paraId="550232C5" w14:textId="77777777" w:rsidR="004E18D7" w:rsidRPr="009C2813" w:rsidRDefault="004E18D7" w:rsidP="004E18D7">
      <w:pPr>
        <w:rPr>
          <w:sz w:val="24"/>
          <w:szCs w:val="24"/>
        </w:rPr>
      </w:pPr>
      <w:r w:rsidRPr="009C2813">
        <w:rPr>
          <w:color w:val="000000"/>
          <w:sz w:val="24"/>
          <w:szCs w:val="24"/>
        </w:rPr>
        <w:t>Change1 of R5s210398</w:t>
      </w:r>
    </w:p>
    <w:p w14:paraId="5062A3B4" w14:textId="77777777" w:rsidR="004E18D7" w:rsidRPr="009C2813" w:rsidRDefault="004E18D7" w:rsidP="004E18D7">
      <w:pPr>
        <w:pStyle w:val="Heading2"/>
        <w:rPr>
          <w:b/>
        </w:rPr>
      </w:pPr>
      <w:bookmarkStart w:id="12" w:name="_Toc693717901"/>
      <w:bookmarkStart w:id="13" w:name="_Toc548880631"/>
      <w:bookmarkStart w:id="14" w:name="_Toc75503884"/>
      <w:bookmarkStart w:id="15" w:name="_Toc82773131"/>
      <w:r w:rsidRPr="009C2813">
        <w:rPr>
          <w:b/>
        </w:rPr>
        <w:t xml:space="preserve">Change </w:t>
      </w:r>
      <w:bookmarkEnd w:id="12"/>
      <w:bookmarkEnd w:id="13"/>
      <w:r w:rsidRPr="009C2813">
        <w:rPr>
          <w:b/>
        </w:rPr>
        <w:t>2</w:t>
      </w:r>
      <w:bookmarkEnd w:id="14"/>
      <w:bookmarkEnd w:id="15"/>
    </w:p>
    <w:p w14:paraId="732F1F0F" w14:textId="77777777" w:rsidR="004E18D7" w:rsidRPr="009C2813" w:rsidRDefault="004E18D7" w:rsidP="004E18D7">
      <w:pPr>
        <w:rPr>
          <w:color w:val="000000"/>
          <w:sz w:val="24"/>
          <w:szCs w:val="24"/>
        </w:rPr>
      </w:pPr>
      <w:r w:rsidRPr="009C2813">
        <w:rPr>
          <w:color w:val="000000"/>
          <w:sz w:val="24"/>
          <w:szCs w:val="24"/>
        </w:rPr>
        <w:t>Change2 of R5s210398</w:t>
      </w:r>
    </w:p>
    <w:p w14:paraId="4C27AF95" w14:textId="77777777" w:rsidR="004E18D7" w:rsidRPr="009C2813" w:rsidRDefault="004E18D7" w:rsidP="004E18D7">
      <w:pPr>
        <w:pStyle w:val="Heading1"/>
        <w:rPr>
          <w:b/>
        </w:rPr>
      </w:pPr>
      <w:bookmarkStart w:id="16" w:name="_Toc68002782"/>
      <w:bookmarkStart w:id="17" w:name="_Toc82773132"/>
      <w:r w:rsidRPr="009C2813">
        <w:rPr>
          <w:b/>
        </w:rPr>
        <w:t>Branches executed</w:t>
      </w:r>
      <w:bookmarkEnd w:id="16"/>
      <w:bookmarkEnd w:id="17"/>
      <w:r w:rsidRPr="009C2813">
        <w:rPr>
          <w:b/>
        </w:rPr>
        <w:t xml:space="preserve"> </w:t>
      </w:r>
    </w:p>
    <w:p w14:paraId="2987C3F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5875B69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ipsec-3gpp;alg=hmac-sha-1-96;ealg=aes-cbc</w:t>
      </w:r>
    </w:p>
    <w:p w14:paraId="36EAB338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encrpytion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64EA488D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AEE47EE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724A2EDA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2F466A5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15128EC0" w14:textId="77777777" w:rsidR="004E18D7" w:rsidRPr="009C2813" w:rsidRDefault="004E18D7" w:rsidP="004E18D7">
      <w:pPr>
        <w:pStyle w:val="Heading1"/>
        <w:rPr>
          <w:b/>
        </w:rPr>
      </w:pPr>
      <w:bookmarkStart w:id="18" w:name="_Toc68002783"/>
      <w:bookmarkStart w:id="19" w:name="_Toc82773133"/>
      <w:r w:rsidRPr="009C2813">
        <w:rPr>
          <w:b/>
        </w:rPr>
        <w:t>Execution Log Files</w:t>
      </w:r>
      <w:bookmarkEnd w:id="18"/>
      <w:bookmarkEnd w:id="19"/>
      <w:r w:rsidRPr="009C2813">
        <w:rPr>
          <w:b/>
        </w:rPr>
        <w:t xml:space="preserve"> </w:t>
      </w:r>
    </w:p>
    <w:p w14:paraId="03FB282E" w14:textId="77777777" w:rsidR="004E18D7" w:rsidRPr="009C2813" w:rsidRDefault="004E18D7" w:rsidP="004E18D7">
      <w:pPr>
        <w:pStyle w:val="Heading2"/>
        <w:rPr>
          <w:b/>
        </w:rPr>
      </w:pPr>
      <w:bookmarkStart w:id="20" w:name="_Toc54888067"/>
      <w:bookmarkStart w:id="21" w:name="_Toc68002784"/>
      <w:bookmarkStart w:id="22" w:name="_Toc82773134"/>
      <w:r w:rsidRPr="009C2813">
        <w:rPr>
          <w:b/>
        </w:rPr>
        <w:t>Nemergent Solutions Client v7.0</w:t>
      </w:r>
      <w:bookmarkEnd w:id="20"/>
      <w:bookmarkEnd w:id="21"/>
      <w:bookmarkEnd w:id="22"/>
    </w:p>
    <w:p w14:paraId="55412AAD" w14:textId="77777777" w:rsidR="004E18D7" w:rsidRPr="009C2813" w:rsidRDefault="004E18D7" w:rsidP="009C281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>passed this test case against the MCSTaaSting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00F1101" w14:textId="6BCE7DD5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1D0C2B42" w14:textId="0D97DCD3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lastRenderedPageBreak/>
        <w:t>Signalling-TC</w:t>
      </w:r>
      <w:r w:rsidR="00150262">
        <w:rPr>
          <w:rFonts w:cs="Arial"/>
          <w:sz w:val="24"/>
          <w:szCs w:val="24"/>
        </w:rPr>
        <w:t>6.1.2.8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76E438E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MCX-PIXIT.cfg (Titan configuration and PIXITs)</w:t>
      </w:r>
    </w:p>
    <w:p w14:paraId="2C68AD8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52EC360A" w14:textId="77777777" w:rsidR="004E18D7" w:rsidRPr="009C2813" w:rsidRDefault="004E18D7" w:rsidP="004E18D7">
      <w:pPr>
        <w:suppressAutoHyphens/>
        <w:ind w:left="360"/>
        <w:rPr>
          <w:sz w:val="24"/>
          <w:szCs w:val="24"/>
        </w:rPr>
      </w:pPr>
    </w:p>
    <w:p w14:paraId="4AE1FE4A" w14:textId="77777777" w:rsidR="004E18D7" w:rsidRPr="009C2813" w:rsidRDefault="004E18D7" w:rsidP="004E18D7">
      <w:pPr>
        <w:pStyle w:val="Heading1"/>
        <w:rPr>
          <w:b/>
        </w:rPr>
      </w:pPr>
      <w:bookmarkStart w:id="23" w:name="_Toc122434496"/>
      <w:bookmarkStart w:id="24" w:name="_Toc295288973"/>
      <w:bookmarkStart w:id="25" w:name="_Toc325725668"/>
      <w:bookmarkStart w:id="26" w:name="_Toc54888068"/>
      <w:bookmarkStart w:id="27" w:name="_Toc82773135"/>
      <w:bookmarkStart w:id="28" w:name="_Toc68002785"/>
      <w:r w:rsidRPr="009C2813">
        <w:rPr>
          <w:b/>
        </w:rPr>
        <w:t>References</w:t>
      </w:r>
      <w:bookmarkEnd w:id="23"/>
      <w:bookmarkEnd w:id="24"/>
      <w:bookmarkEnd w:id="25"/>
      <w:bookmarkEnd w:id="26"/>
      <w:bookmarkEnd w:id="27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E18D7" w14:paraId="26C91B6B" w14:textId="77777777" w:rsidTr="00EC7A8F">
        <w:tc>
          <w:tcPr>
            <w:tcW w:w="709" w:type="dxa"/>
            <w:shd w:val="clear" w:color="auto" w:fill="auto"/>
          </w:tcPr>
          <w:bookmarkEnd w:id="28"/>
          <w:p w14:paraId="5AE542DC" w14:textId="77777777" w:rsidR="004E18D7" w:rsidRPr="009C2813" w:rsidRDefault="004E18D7" w:rsidP="00EC7A8F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2842D3EE" w14:textId="6A0C9029" w:rsidR="004E18D7" w:rsidRPr="009C2813" w:rsidRDefault="00150262" w:rsidP="00EC7A8F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150262">
              <w:rPr>
                <w:rFonts w:cs="Arial"/>
                <w:b/>
                <w:sz w:val="24"/>
                <w:szCs w:val="24"/>
              </w:rPr>
              <w:t>R5s211212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:  Supporting information for the addition of MCPTT test case </w:t>
            </w:r>
            <w:r>
              <w:rPr>
                <w:rFonts w:cs="Arial"/>
                <w:b/>
                <w:sz w:val="24"/>
                <w:szCs w:val="24"/>
              </w:rPr>
              <w:t>6.1.2.8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18201" w14:textId="77777777" w:rsidR="00385066" w:rsidRDefault="00385066">
      <w:r>
        <w:separator/>
      </w:r>
    </w:p>
  </w:endnote>
  <w:endnote w:type="continuationSeparator" w:id="0">
    <w:p w14:paraId="51C004DE" w14:textId="77777777" w:rsidR="00385066" w:rsidRDefault="00385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F240C" w14:textId="77777777" w:rsidR="00385066" w:rsidRDefault="00385066">
      <w:r>
        <w:separator/>
      </w:r>
    </w:p>
  </w:footnote>
  <w:footnote w:type="continuationSeparator" w:id="0">
    <w:p w14:paraId="75F3940A" w14:textId="77777777" w:rsidR="00385066" w:rsidRDefault="003850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1195AD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0262"/>
    <w:rsid w:val="00192C46"/>
    <w:rsid w:val="001A08B3"/>
    <w:rsid w:val="001A7B60"/>
    <w:rsid w:val="001B52F0"/>
    <w:rsid w:val="001B7A65"/>
    <w:rsid w:val="001E41F3"/>
    <w:rsid w:val="00247423"/>
    <w:rsid w:val="0026004D"/>
    <w:rsid w:val="002640DD"/>
    <w:rsid w:val="00275D12"/>
    <w:rsid w:val="00284FEB"/>
    <w:rsid w:val="002860C4"/>
    <w:rsid w:val="002B5741"/>
    <w:rsid w:val="002C553E"/>
    <w:rsid w:val="002E472E"/>
    <w:rsid w:val="00305409"/>
    <w:rsid w:val="00352C97"/>
    <w:rsid w:val="003609EF"/>
    <w:rsid w:val="0036231A"/>
    <w:rsid w:val="00365166"/>
    <w:rsid w:val="0037232A"/>
    <w:rsid w:val="00374DD4"/>
    <w:rsid w:val="00385066"/>
    <w:rsid w:val="003E1A36"/>
    <w:rsid w:val="00410371"/>
    <w:rsid w:val="004242F1"/>
    <w:rsid w:val="004B75B7"/>
    <w:rsid w:val="004E18D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B7958"/>
    <w:rsid w:val="006E21FB"/>
    <w:rsid w:val="00707AB3"/>
    <w:rsid w:val="007176FF"/>
    <w:rsid w:val="00792342"/>
    <w:rsid w:val="007977A8"/>
    <w:rsid w:val="007B512A"/>
    <w:rsid w:val="007C2097"/>
    <w:rsid w:val="007D6A07"/>
    <w:rsid w:val="007F7259"/>
    <w:rsid w:val="008040A8"/>
    <w:rsid w:val="00811021"/>
    <w:rsid w:val="008279FA"/>
    <w:rsid w:val="008626E7"/>
    <w:rsid w:val="00870EE7"/>
    <w:rsid w:val="008863B9"/>
    <w:rsid w:val="0089311D"/>
    <w:rsid w:val="008A45A6"/>
    <w:rsid w:val="008F3789"/>
    <w:rsid w:val="008F686C"/>
    <w:rsid w:val="009148DE"/>
    <w:rsid w:val="00941E30"/>
    <w:rsid w:val="00973D14"/>
    <w:rsid w:val="009777D9"/>
    <w:rsid w:val="00991B88"/>
    <w:rsid w:val="009A5753"/>
    <w:rsid w:val="009A579D"/>
    <w:rsid w:val="009C2813"/>
    <w:rsid w:val="009E3297"/>
    <w:rsid w:val="009F734F"/>
    <w:rsid w:val="00A246B6"/>
    <w:rsid w:val="00A47E70"/>
    <w:rsid w:val="00A50CF0"/>
    <w:rsid w:val="00A7671C"/>
    <w:rsid w:val="00AA2CBC"/>
    <w:rsid w:val="00AA2D4A"/>
    <w:rsid w:val="00AC51C9"/>
    <w:rsid w:val="00AC5820"/>
    <w:rsid w:val="00AD1CD8"/>
    <w:rsid w:val="00AD6DDF"/>
    <w:rsid w:val="00B002FA"/>
    <w:rsid w:val="00B258BB"/>
    <w:rsid w:val="00B67B97"/>
    <w:rsid w:val="00B968C8"/>
    <w:rsid w:val="00BA3EC5"/>
    <w:rsid w:val="00BA51D9"/>
    <w:rsid w:val="00BB5DFC"/>
    <w:rsid w:val="00BD279D"/>
    <w:rsid w:val="00BD6BB8"/>
    <w:rsid w:val="00C430A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255"/>
    <w:rsid w:val="00DE34CF"/>
    <w:rsid w:val="00E13F3D"/>
    <w:rsid w:val="00E34898"/>
    <w:rsid w:val="00E57F3A"/>
    <w:rsid w:val="00EB09B7"/>
    <w:rsid w:val="00EE7D7C"/>
    <w:rsid w:val="00F25D98"/>
    <w:rsid w:val="00F300FB"/>
    <w:rsid w:val="00F96E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9" ma:contentTypeDescription="Crear nuevo documento." ma:contentTypeScope="" ma:versionID="6c896a8c16b4b2494d368a99692b307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b8713a6ff0a7936f7962db1a29871330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710ECD-7B4D-A442-BAAB-8C35A2E777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87FD7D-6BA4-4744-85E7-AF23AC2E9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07442-E4B7-499B-8F22-B47BC2C125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3BDF69-F96A-40E0-AD31-A6C6F1A91F7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497</Words>
  <Characters>4256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9</cp:revision>
  <cp:lastPrinted>1900-01-01T00:14:00Z</cp:lastPrinted>
  <dcterms:created xsi:type="dcterms:W3CDTF">2021-09-16T19:07:00Z</dcterms:created>
  <dcterms:modified xsi:type="dcterms:W3CDTF">2021-11-15T14:09:00Z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