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3EA" w:rsidRDefault="00DB53EA" w:rsidP="00DB53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R5s211622</w:t>
      </w:r>
      <w:r>
        <w:rPr>
          <w:b/>
          <w:i/>
          <w:noProof/>
          <w:sz w:val="28"/>
        </w:rPr>
        <w:fldChar w:fldCharType="end"/>
      </w:r>
    </w:p>
    <w:p w:rsidR="00DB53EA" w:rsidRDefault="00DB53EA" w:rsidP="00DB53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3EA" w:rsidTr="009A1A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53EA" w:rsidTr="009A1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3EA" w:rsidTr="009A1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142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53EA" w:rsidRPr="00410371" w:rsidRDefault="00DB53EA" w:rsidP="009A1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3EA" w:rsidRDefault="00DB53EA" w:rsidP="009A1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3EA" w:rsidRPr="00410371" w:rsidRDefault="00DB53EA" w:rsidP="009A1A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3EA" w:rsidRDefault="00DB53EA" w:rsidP="009A1A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3EA" w:rsidRPr="00410371" w:rsidRDefault="00DB53EA" w:rsidP="009A1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53EA" w:rsidRDefault="00DB53EA" w:rsidP="009A1A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3EA" w:rsidRPr="00410371" w:rsidRDefault="00DB53EA" w:rsidP="009A1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</w:rPr>
            </w:pPr>
          </w:p>
        </w:tc>
      </w:tr>
      <w:tr w:rsidR="00DB53EA" w:rsidTr="009A1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</w:rPr>
            </w:pPr>
          </w:p>
        </w:tc>
      </w:tr>
      <w:tr w:rsidR="00DB53EA" w:rsidTr="009A1A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3EA" w:rsidRPr="00F25D98" w:rsidRDefault="00DB53EA" w:rsidP="009A1A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3EA" w:rsidTr="009A1A4B">
        <w:tc>
          <w:tcPr>
            <w:tcW w:w="9641" w:type="dxa"/>
            <w:gridSpan w:val="9"/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53EA" w:rsidRDefault="00DB53EA" w:rsidP="00DB53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3EA" w:rsidTr="009A1A4B">
        <w:tc>
          <w:tcPr>
            <w:tcW w:w="2835" w:type="dxa"/>
          </w:tcPr>
          <w:p w:rsidR="00DB53EA" w:rsidRDefault="00DB53EA" w:rsidP="009A1A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3EA" w:rsidRDefault="00DB53EA" w:rsidP="009A1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3EA" w:rsidRDefault="00DB53EA" w:rsidP="009A1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3EA" w:rsidRDefault="00DB53EA" w:rsidP="009A1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3EA" w:rsidRDefault="00DB53EA" w:rsidP="009A1A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53EA" w:rsidRDefault="00DB53EA" w:rsidP="00DB53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3EA" w:rsidTr="009A1A4B">
        <w:tc>
          <w:tcPr>
            <w:tcW w:w="9640" w:type="dxa"/>
            <w:gridSpan w:val="11"/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tsc_NB_MaxRB</w:t>
            </w:r>
            <w:proofErr w:type="spellEnd"/>
            <w:r>
              <w:fldChar w:fldCharType="end"/>
            </w: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53EA" w:rsidRDefault="00DB53EA" w:rsidP="009A1A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2021-11-11</w:t>
            </w:r>
            <w:r>
              <w:rPr>
                <w:noProof/>
              </w:rPr>
              <w:fldChar w:fldCharType="end"/>
            </w: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3EA" w:rsidRDefault="00DB53EA" w:rsidP="009A1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3EA" w:rsidRDefault="00DB53EA" w:rsidP="009A1A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3EA" w:rsidRDefault="00DB53EA" w:rsidP="009A1A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9A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53EA" w:rsidTr="009A1A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3EA" w:rsidRDefault="00DB53EA" w:rsidP="009A1A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53EA" w:rsidRDefault="00DB53EA" w:rsidP="009A1A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3EA" w:rsidRPr="007C2097" w:rsidRDefault="00DB53EA" w:rsidP="009A1A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53EA" w:rsidTr="009A1A4B">
        <w:tc>
          <w:tcPr>
            <w:tcW w:w="1843" w:type="dxa"/>
          </w:tcPr>
          <w:p w:rsidR="00DB53EA" w:rsidRDefault="00DB53EA" w:rsidP="009A1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3EA" w:rsidRDefault="00DB53EA" w:rsidP="009A1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Pr="00D5383E" w:rsidRDefault="00DB53EA" w:rsidP="00DB53EA">
            <w:pPr>
              <w:pStyle w:val="CRCoverPage"/>
              <w:spacing w:after="0"/>
              <w:jc w:val="both"/>
              <w:rPr>
                <w:b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test execution of 22.6.1 (When the test case is executed with pics pc_NB_MultiDRB set to true) the test case fails when PDCP Count Cnf message is received with PDCP count for 5 entriest (3 SRBs and 2 DRBs). Current definition only allows 4 Entries (See </w:t>
            </w:r>
            <w:r w:rsidRPr="00A7320E">
              <w:rPr>
                <w:noProof/>
                <w:lang w:val="en-US"/>
              </w:rPr>
              <w:t>NB_PdcpCountInfoList_Type</w:t>
            </w:r>
            <w:r>
              <w:rPr>
                <w:noProof/>
                <w:lang w:val="en-US"/>
              </w:rPr>
              <w:t>)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3EA" w:rsidRPr="00300C5B" w:rsidRDefault="00DB53EA" w:rsidP="00DB53EA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Modified the value of the varibale tsc_NB_MaxRB to 3+2  from  2+2</w:t>
            </w: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TC will result in a runtime exception due to incorrect number of entries received.</w:t>
            </w:r>
          </w:p>
        </w:tc>
      </w:tr>
      <w:tr w:rsidR="00DB53EA" w:rsidTr="009A1A4B">
        <w:tc>
          <w:tcPr>
            <w:tcW w:w="2694" w:type="dxa"/>
            <w:gridSpan w:val="2"/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3EA" w:rsidRDefault="00DB53EA" w:rsidP="00DB5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22.6.1 </w:t>
            </w: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53EA" w:rsidRDefault="00DB53EA" w:rsidP="00DB5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3EA" w:rsidRDefault="00DB53EA" w:rsidP="00DB5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3EA" w:rsidRDefault="00DB53EA" w:rsidP="00DB5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3EA" w:rsidRDefault="00DB53EA" w:rsidP="00DB5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3EA" w:rsidRDefault="00DB53EA" w:rsidP="00DB53EA">
            <w:pPr>
              <w:pStyle w:val="CRCoverPage"/>
              <w:spacing w:after="0"/>
              <w:rPr>
                <w:noProof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3EA" w:rsidRPr="008863B9" w:rsidTr="009A1A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3EA" w:rsidRPr="008863B9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3EA" w:rsidRPr="008863B9" w:rsidRDefault="00DB53EA" w:rsidP="00DB53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3EA" w:rsidTr="009A1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A" w:rsidRDefault="00DB53EA" w:rsidP="00DB5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3EA" w:rsidRDefault="00DB53EA" w:rsidP="00DB5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53715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DF3B1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B15" w:rsidRPr="007A5374">
        <w:rPr>
          <w:rFonts w:ascii="Arial" w:hAnsi="Arial" w:cs="Arial"/>
          <w:iCs/>
        </w:rPr>
        <w:t>Table of Contents</w:t>
      </w:r>
      <w:r w:rsidR="00DF3B15">
        <w:tab/>
      </w:r>
      <w:r w:rsidR="00DF3B15">
        <w:fldChar w:fldCharType="begin"/>
      </w:r>
      <w:r w:rsidR="00DF3B15">
        <w:instrText xml:space="preserve"> PAGEREF _Toc87537157 \h </w:instrText>
      </w:r>
      <w:r w:rsidR="00DF3B15">
        <w:fldChar w:fldCharType="separate"/>
      </w:r>
      <w:r w:rsidR="00DF3B15">
        <w:t>2</w:t>
      </w:r>
      <w:r w:rsidR="00DF3B15">
        <w:fldChar w:fldCharType="end"/>
      </w:r>
    </w:p>
    <w:p w:rsidR="00DF3B15" w:rsidRDefault="00DF3B1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A537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53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_Toc87537158 \h </w:instrText>
      </w:r>
      <w:r>
        <w:fldChar w:fldCharType="separate"/>
      </w:r>
      <w:r>
        <w:t>3</w:t>
      </w:r>
      <w:r>
        <w:fldChar w:fldCharType="end"/>
      </w:r>
    </w:p>
    <w:p w:rsidR="00DF3B15" w:rsidRDefault="00DF3B1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A5374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A5374">
        <w:rPr>
          <w:b/>
        </w:rPr>
        <w:t xml:space="preserve">Correction to </w:t>
      </w:r>
      <w:r w:rsidRPr="007A5374">
        <w:rPr>
          <w:b/>
          <w:lang w:eastAsia="en-GB"/>
        </w:rPr>
        <w:t>tsc_NB_MaxRB</w:t>
      </w:r>
      <w:r>
        <w:tab/>
      </w:r>
      <w:r>
        <w:fldChar w:fldCharType="begin"/>
      </w:r>
      <w:r>
        <w:instrText xml:space="preserve"> PAGEREF _Toc87537159 \h </w:instrText>
      </w:r>
      <w:r>
        <w:fldChar w:fldCharType="separate"/>
      </w:r>
      <w:r>
        <w:t>3</w:t>
      </w:r>
      <w:r>
        <w:fldChar w:fldCharType="end"/>
      </w:r>
    </w:p>
    <w:p w:rsidR="00446488" w:rsidRPr="009642AB" w:rsidRDefault="00446488" w:rsidP="009642A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7537158"/>
      <w:r w:rsidRPr="00854C55">
        <w:rPr>
          <w:b/>
        </w:rPr>
        <w:lastRenderedPageBreak/>
        <w:t>Corrections required</w:t>
      </w:r>
      <w:bookmarkEnd w:id="2"/>
      <w:bookmarkEnd w:id="3"/>
      <w:bookmarkEnd w:id="4"/>
    </w:p>
    <w:p w:rsidR="003A07E7" w:rsidRPr="009642AB" w:rsidRDefault="003A07E7" w:rsidP="003A07E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0489289"/>
      <w:bookmarkStart w:id="6" w:name="_Toc87537159"/>
      <w:r w:rsidRPr="00034678">
        <w:rPr>
          <w:b/>
        </w:rPr>
        <w:t xml:space="preserve">Correction to </w:t>
      </w:r>
      <w:bookmarkEnd w:id="5"/>
      <w:proofErr w:type="spellStart"/>
      <w:r w:rsidR="009642AB" w:rsidRPr="009642AB">
        <w:rPr>
          <w:b/>
          <w:lang w:eastAsia="en-GB"/>
        </w:rPr>
        <w:t>tsc_NB_MaxRB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A7320E" w:rsidP="00A7320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642AB">
              <w:rPr>
                <w:b/>
                <w:lang w:eastAsia="en-GB"/>
              </w:rPr>
              <w:t>tsc_NB_MaxRB</w:t>
            </w:r>
            <w:proofErr w:type="spellEnd"/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617F63" w:rsidRDefault="0042532A" w:rsidP="002A6125">
            <w:pPr>
              <w:pStyle w:val="CRCoverPage"/>
              <w:jc w:val="both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During the test execution of 22.6.1 (When the test case is executed with pics pc_NB_MultiDRB set to true) the test case fails when PDCP Count Cnf message is received with PDCP count for 5 entriest (3 SRBs and 2 DRBs). Current definition only allows 4 Entries (See </w:t>
            </w:r>
            <w:r w:rsidRPr="00A7320E">
              <w:rPr>
                <w:noProof/>
                <w:lang w:val="en-US"/>
              </w:rPr>
              <w:t>NB_PdcpCountInfoList_Type</w:t>
            </w:r>
            <w:r>
              <w:rPr>
                <w:noProof/>
                <w:lang w:val="en-US"/>
              </w:rPr>
              <w:t>)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9642AB" w:rsidP="00617F6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Modified the value of the varibale tsc_NB_MaxRB to 3+2  from  2+2 </w:t>
            </w:r>
          </w:p>
        </w:tc>
      </w:tr>
      <w:tr w:rsidR="00617F63" w:rsidRPr="00BA5581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247BF1" w:rsidRDefault="00BA5581" w:rsidP="00BA5581">
            <w:pPr>
              <w:spacing w:after="0"/>
              <w:rPr>
                <w:rFonts w:ascii="Arial" w:hAnsi="Arial" w:cs="Arial"/>
                <w:noProof/>
              </w:rPr>
            </w:pPr>
            <w:r w:rsidRPr="00247BF1">
              <w:rPr>
                <w:rFonts w:ascii="Arial" w:hAnsi="Arial" w:cs="Arial"/>
                <w:noProof/>
              </w:rPr>
              <w:t>NBIOT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="009642AB">
              <w:rPr>
                <w:rFonts w:ascii="Arial" w:hAnsi="Arial" w:cs="Arial"/>
                <w:noProof/>
              </w:rPr>
              <w:t>Common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Pr="00247BF1">
              <w:rPr>
                <w:rFonts w:ascii="Arial" w:hAnsi="Arial" w:cs="Arial"/>
                <w:noProof/>
              </w:rPr>
              <w:t>NBIOT_</w:t>
            </w:r>
            <w:r w:rsidR="009642AB">
              <w:rPr>
                <w:rFonts w:ascii="Arial" w:hAnsi="Arial" w:cs="Arial"/>
                <w:noProof/>
              </w:rPr>
              <w:t>CommonDefs</w:t>
            </w:r>
            <w:r w:rsidR="00617F63" w:rsidRPr="00247BF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group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NBIOT_ASP_CommonPart_Definitions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group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NBIOT_Routing_Info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const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integer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tsc_NB_MaxRB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: = 2 + 2; /* 2 DRBs + 2 SRBs */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>const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integer tsc_SRB1bis: = 3;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type integer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>NB_SRB_Identity_Type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(tsc_SRB0, tsc_SRB1, tsc_SRB1bis);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</w:t>
            </w: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type union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NB_RadioBearerId_Type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NB_SRB_Identity_Type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EUTRA_ASN1_DRB_Identity_Type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Drb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SC_MRB_Identity_Type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ScMrb</w:t>
            </w:r>
            <w:proofErr w:type="spellEnd"/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};</w:t>
            </w:r>
          </w:p>
          <w:p w:rsidR="00300C5B" w:rsidRPr="00BA5581" w:rsidRDefault="009642AB" w:rsidP="009642AB">
            <w:pPr>
              <w:spacing w:after="0"/>
              <w:rPr>
                <w:rFonts w:ascii="Arial" w:hAnsi="Arial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r w:rsidR="00BA5581"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r w:rsidR="00300C5B" w:rsidRPr="009642AB">
              <w:rPr>
                <w:rFonts w:ascii="Arial" w:hAnsi="Arial"/>
                <w:b/>
                <w:sz w:val="18"/>
                <w:szCs w:val="18"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group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NBIOT_Routing_Info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:rsidR="009642AB" w:rsidRPr="00572429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176229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  <w:proofErr w:type="spellStart"/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const</w:t>
            </w:r>
            <w:proofErr w:type="spellEnd"/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 integer </w:t>
            </w:r>
            <w:proofErr w:type="spellStart"/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tsc_NB_MaxRB</w:t>
            </w:r>
            <w:proofErr w:type="spellEnd"/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: = 3 + 2; /* 3 </w:t>
            </w:r>
            <w:r w:rsidR="00A7320E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S</w:t>
            </w:r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RBs + 2 </w:t>
            </w:r>
            <w:r w:rsidR="00A7320E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D</w:t>
            </w:r>
            <w:r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>RBs */</w:t>
            </w:r>
            <w:r w:rsidR="00572429" w:rsidRP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  </w:t>
            </w:r>
            <w:r w:rsidR="00572429">
              <w:rPr>
                <w:rFonts w:ascii="Arial" w:hAnsi="Arial"/>
                <w:sz w:val="18"/>
                <w:szCs w:val="18"/>
                <w:highlight w:val="yellow"/>
                <w:lang w:val="de-DE" w:eastAsia="en-GB"/>
              </w:rPr>
              <w:t xml:space="preserve"> </w:t>
            </w:r>
            <w:r w:rsidR="00572429" w:rsidRPr="00931A8C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     </w:t>
            </w:r>
            <w:r w:rsidR="00931A8C" w:rsidRPr="00931A8C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 </w:t>
            </w:r>
            <w:r w:rsidR="00572429" w:rsidRPr="00931A8C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//</w:t>
            </w:r>
            <w:r w:rsidR="00572429" w:rsidRPr="00572429">
              <w:rPr>
                <w:rFonts w:ascii="Arial" w:hAnsi="Arial"/>
                <w:sz w:val="18"/>
                <w:szCs w:val="18"/>
                <w:lang w:val="de-DE" w:eastAsia="en-GB"/>
              </w:rPr>
              <w:t>WA#22</w:t>
            </w:r>
            <w:r w:rsidR="00931A8C">
              <w:rPr>
                <w:rFonts w:ascii="Arial" w:hAnsi="Arial"/>
                <w:sz w:val="18"/>
                <w:szCs w:val="18"/>
                <w:lang w:val="de-DE" w:eastAsia="en-GB"/>
              </w:rPr>
              <w:t>.6.1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572429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>const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integer tsc_SRB1bis: = 3;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type integer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>NB_SRB_Identity_Type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(tsc_SRB0, tsc_SRB1, tsc_SRB1bis);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val="de-DE" w:eastAsia="en-GB"/>
              </w:rPr>
            </w:pP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val="de-DE" w:eastAsia="en-GB"/>
              </w:rPr>
              <w:t xml:space="preserve">  </w:t>
            </w: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type union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NB_RadioBearerId_Type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{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NB_SRB_Identity_Type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EUTRA_ASN1_DRB_Identity_Type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Drb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,</w:t>
            </w:r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SC_MRB_Identity_Type</w:t>
            </w:r>
            <w:proofErr w:type="spellEnd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            </w:t>
            </w:r>
            <w:proofErr w:type="spellStart"/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>ScMrb</w:t>
            </w:r>
            <w:proofErr w:type="spellEnd"/>
          </w:p>
          <w:p w:rsidR="009642AB" w:rsidRPr="009642AB" w:rsidRDefault="009642AB" w:rsidP="009642AB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};</w:t>
            </w:r>
          </w:p>
          <w:p w:rsidR="00247BF1" w:rsidRPr="009642AB" w:rsidRDefault="00247BF1" w:rsidP="00247BF1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:rsidR="009642AB" w:rsidRPr="009642AB" w:rsidRDefault="00247BF1" w:rsidP="009642AB">
            <w:pPr>
              <w:spacing w:after="0"/>
              <w:rPr>
                <w:rFonts w:ascii="Arial" w:hAnsi="Arial"/>
                <w:b/>
                <w:sz w:val="18"/>
                <w:szCs w:val="18"/>
                <w:lang w:eastAsia="en-GB"/>
              </w:rPr>
            </w:pPr>
            <w:r w:rsidRPr="009642AB">
              <w:rPr>
                <w:rFonts w:ascii="Arial" w:hAnsi="Arial"/>
                <w:sz w:val="18"/>
                <w:szCs w:val="18"/>
                <w:lang w:eastAsia="en-GB"/>
              </w:rPr>
              <w:t xml:space="preserve">  </w:t>
            </w:r>
          </w:p>
          <w:p w:rsidR="00300C5B" w:rsidRPr="004031F3" w:rsidRDefault="00300C5B" w:rsidP="00247B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Pr="00446488" w:rsidRDefault="00300C5B" w:rsidP="009642A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D0A" w:rsidRDefault="004A2D0A">
      <w:r>
        <w:separator/>
      </w:r>
    </w:p>
  </w:endnote>
  <w:endnote w:type="continuationSeparator" w:id="0">
    <w:p w:rsidR="004A2D0A" w:rsidRDefault="004A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D0A" w:rsidRDefault="004A2D0A">
      <w:r>
        <w:separator/>
      </w:r>
    </w:p>
  </w:footnote>
  <w:footnote w:type="continuationSeparator" w:id="0">
    <w:p w:rsidR="004A2D0A" w:rsidRDefault="004A2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76229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47BF1"/>
    <w:rsid w:val="0026004D"/>
    <w:rsid w:val="002640DD"/>
    <w:rsid w:val="00275D12"/>
    <w:rsid w:val="00284C95"/>
    <w:rsid w:val="00284FEB"/>
    <w:rsid w:val="002860C4"/>
    <w:rsid w:val="002969EE"/>
    <w:rsid w:val="002A6125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321F"/>
    <w:rsid w:val="00374DD4"/>
    <w:rsid w:val="00376B8F"/>
    <w:rsid w:val="00381108"/>
    <w:rsid w:val="003A07E7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532A"/>
    <w:rsid w:val="00426BAD"/>
    <w:rsid w:val="0043061C"/>
    <w:rsid w:val="00440986"/>
    <w:rsid w:val="00446488"/>
    <w:rsid w:val="00461F12"/>
    <w:rsid w:val="00483403"/>
    <w:rsid w:val="004A2D0A"/>
    <w:rsid w:val="004B14BC"/>
    <w:rsid w:val="004B39C4"/>
    <w:rsid w:val="004B75B7"/>
    <w:rsid w:val="004C7D55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72429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6CC7"/>
    <w:rsid w:val="00681541"/>
    <w:rsid w:val="00695808"/>
    <w:rsid w:val="006B46FB"/>
    <w:rsid w:val="006E0C1F"/>
    <w:rsid w:val="006E21FB"/>
    <w:rsid w:val="006E6703"/>
    <w:rsid w:val="006F5279"/>
    <w:rsid w:val="0071206F"/>
    <w:rsid w:val="007444EB"/>
    <w:rsid w:val="007631E5"/>
    <w:rsid w:val="00772610"/>
    <w:rsid w:val="00780EBA"/>
    <w:rsid w:val="00792342"/>
    <w:rsid w:val="007977A8"/>
    <w:rsid w:val="007A2EB7"/>
    <w:rsid w:val="007A3EE0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130D3"/>
    <w:rsid w:val="00825417"/>
    <w:rsid w:val="008279FA"/>
    <w:rsid w:val="00834740"/>
    <w:rsid w:val="00855B12"/>
    <w:rsid w:val="008626E7"/>
    <w:rsid w:val="008639B7"/>
    <w:rsid w:val="00870EE7"/>
    <w:rsid w:val="008863B9"/>
    <w:rsid w:val="00887D73"/>
    <w:rsid w:val="008A45A6"/>
    <w:rsid w:val="008A7917"/>
    <w:rsid w:val="008C03D4"/>
    <w:rsid w:val="008D3D26"/>
    <w:rsid w:val="008F658C"/>
    <w:rsid w:val="008F686C"/>
    <w:rsid w:val="009148DE"/>
    <w:rsid w:val="00931A8C"/>
    <w:rsid w:val="00941E30"/>
    <w:rsid w:val="009452AD"/>
    <w:rsid w:val="00957325"/>
    <w:rsid w:val="00961A3F"/>
    <w:rsid w:val="009642AB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320E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52D3"/>
    <w:rsid w:val="00B00E66"/>
    <w:rsid w:val="00B258BB"/>
    <w:rsid w:val="00B33A6D"/>
    <w:rsid w:val="00B43DB1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80E11"/>
    <w:rsid w:val="00DA686F"/>
    <w:rsid w:val="00DB53EA"/>
    <w:rsid w:val="00DC4BFF"/>
    <w:rsid w:val="00DD11FD"/>
    <w:rsid w:val="00DE26B2"/>
    <w:rsid w:val="00DE34CF"/>
    <w:rsid w:val="00DE3755"/>
    <w:rsid w:val="00DF3B15"/>
    <w:rsid w:val="00DF7933"/>
    <w:rsid w:val="00E13F3D"/>
    <w:rsid w:val="00E14D7D"/>
    <w:rsid w:val="00E34898"/>
    <w:rsid w:val="00E37029"/>
    <w:rsid w:val="00E409A1"/>
    <w:rsid w:val="00E615BE"/>
    <w:rsid w:val="00E80755"/>
    <w:rsid w:val="00E80ECF"/>
    <w:rsid w:val="00E87E94"/>
    <w:rsid w:val="00EB09B7"/>
    <w:rsid w:val="00EB4B0A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586A92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36FBA-EBFD-4A96-B020-9A9F5740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2021-11-11T19:58:00Z</dcterms:created>
  <dcterms:modified xsi:type="dcterms:W3CDTF">2021-11-11T19:58:00Z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