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5A5DB4A1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5205E">
        <w:rPr>
          <w:b/>
          <w:i/>
          <w:noProof/>
          <w:sz w:val="28"/>
        </w:rPr>
        <w:t>211</w:t>
      </w:r>
      <w:r w:rsidR="00B42FAD">
        <w:rPr>
          <w:b/>
          <w:i/>
          <w:noProof/>
          <w:sz w:val="28"/>
        </w:rPr>
        <w:t>615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D88FE9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205E">
              <w:rPr>
                <w:b/>
                <w:noProof/>
                <w:sz w:val="28"/>
              </w:rPr>
              <w:t>2006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17F552B" w:rsidR="00AA27AC" w:rsidRPr="00410371" w:rsidRDefault="00B42FAD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550FCDB" w:rsidR="00AA27AC" w:rsidRPr="00410371" w:rsidRDefault="00B42FAD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A703BE" w:rsidRPr="00A703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19B41DA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060409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B24A7D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B42FAD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579B264A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1EE87A0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43F4D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3CC11B5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200153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3E42264" w14:textId="212F62B2" w:rsidR="0065205E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205E" w:rsidRPr="00B7006A">
        <w:rPr>
          <w:rFonts w:ascii="Arial" w:hAnsi="Arial" w:cs="Arial"/>
          <w:iCs/>
        </w:rPr>
        <w:t>Table of Contents</w:t>
      </w:r>
      <w:r w:rsidR="0065205E">
        <w:tab/>
      </w:r>
      <w:r w:rsidR="0065205E">
        <w:fldChar w:fldCharType="begin"/>
      </w:r>
      <w:r w:rsidR="0065205E">
        <w:instrText xml:space="preserve"> PAGEREF _Toc82001536 \h </w:instrText>
      </w:r>
      <w:r w:rsidR="0065205E">
        <w:fldChar w:fldCharType="separate"/>
      </w:r>
      <w:r w:rsidR="0065205E">
        <w:t>2</w:t>
      </w:r>
      <w:r w:rsidR="0065205E">
        <w:fldChar w:fldCharType="end"/>
      </w:r>
    </w:p>
    <w:p w14:paraId="02082801" w14:textId="5D85F888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_Toc82001537 \h </w:instrText>
      </w:r>
      <w:r>
        <w:fldChar w:fldCharType="separate"/>
      </w:r>
      <w:r>
        <w:t>3</w:t>
      </w:r>
      <w:r>
        <w:fldChar w:fldCharType="end"/>
      </w:r>
    </w:p>
    <w:p w14:paraId="0DF36165" w14:textId="2F232B4E" w:rsidR="0065205E" w:rsidRDefault="006520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7006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_Toc82001538 \h </w:instrText>
      </w:r>
      <w:r>
        <w:fldChar w:fldCharType="separate"/>
      </w:r>
      <w:r>
        <w:t>3</w:t>
      </w:r>
      <w:r>
        <w:fldChar w:fldCharType="end"/>
      </w:r>
    </w:p>
    <w:p w14:paraId="4CEC078E" w14:textId="422FDEF3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_Toc82001539 \h </w:instrText>
      </w:r>
      <w:r>
        <w:fldChar w:fldCharType="separate"/>
      </w:r>
      <w:r>
        <w:t>3</w:t>
      </w:r>
      <w:r>
        <w:fldChar w:fldCharType="end"/>
      </w:r>
    </w:p>
    <w:p w14:paraId="15EAB558" w14:textId="17707E94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_Toc82001540 \h </w:instrText>
      </w:r>
      <w:r>
        <w:fldChar w:fldCharType="separate"/>
      </w:r>
      <w:r>
        <w:t>3</w:t>
      </w:r>
      <w:r>
        <w:fldChar w:fldCharType="end"/>
      </w:r>
    </w:p>
    <w:p w14:paraId="683BB3E1" w14:textId="555AA036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_Toc82001541 \h </w:instrText>
      </w:r>
      <w:r>
        <w:fldChar w:fldCharType="separate"/>
      </w:r>
      <w:r>
        <w:t>3</w:t>
      </w:r>
      <w:r>
        <w:fldChar w:fldCharType="end"/>
      </w:r>
    </w:p>
    <w:p w14:paraId="5570A072" w14:textId="7DBB79F9" w:rsidR="0065205E" w:rsidRDefault="006520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7006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7006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_Toc82001542 \h </w:instrText>
      </w:r>
      <w:r>
        <w:fldChar w:fldCharType="separate"/>
      </w:r>
      <w:r>
        <w:t>3</w:t>
      </w:r>
      <w:r>
        <w:fldChar w:fldCharType="end"/>
      </w:r>
    </w:p>
    <w:p w14:paraId="5CC809DB" w14:textId="6961328F" w:rsidR="0065205E" w:rsidRDefault="006520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7006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7006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_Toc82001543 \h </w:instrText>
      </w:r>
      <w:r>
        <w:fldChar w:fldCharType="separate"/>
      </w:r>
      <w:r>
        <w:t>3</w:t>
      </w:r>
      <w:r>
        <w:fldChar w:fldCharType="end"/>
      </w:r>
    </w:p>
    <w:p w14:paraId="0348A46A" w14:textId="012F0B9A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200153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E3A37D3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205E">
        <w:rPr>
          <w:noProof/>
        </w:rPr>
        <w:t>8.1.1.4.2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200153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4D769E5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205E">
        <w:rPr>
          <w:noProof/>
        </w:rPr>
        <w:t>8.1.1.4.2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200153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2001540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2001541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200154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3DDC6C2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205E">
        <w:rPr>
          <w:rFonts w:ascii="Arial" w:eastAsia="SimSun" w:hAnsi="Arial"/>
        </w:rPr>
        <w:t>8_1_1_4_2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EC17D15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205E">
        <w:rPr>
          <w:rFonts w:ascii="Arial" w:eastAsia="SimSun" w:hAnsi="Arial"/>
        </w:rPr>
        <w:t>8_1_1_4_2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200154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F849E0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65205E" w:rsidRPr="0065205E">
              <w:rPr>
                <w:noProof/>
              </w:rPr>
              <w:t>211184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205E">
              <w:rPr>
                <w:noProof/>
              </w:rPr>
              <w:t>8.1.1.4.2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E86BF" w14:textId="77777777" w:rsidR="009D6E53" w:rsidRDefault="009D6E53">
      <w:r>
        <w:separator/>
      </w:r>
    </w:p>
  </w:endnote>
  <w:endnote w:type="continuationSeparator" w:id="0">
    <w:p w14:paraId="2F0990A9" w14:textId="77777777" w:rsidR="009D6E53" w:rsidRDefault="009D6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97952" w14:textId="77777777" w:rsidR="009D6E53" w:rsidRDefault="009D6E53">
      <w:r>
        <w:separator/>
      </w:r>
    </w:p>
  </w:footnote>
  <w:footnote w:type="continuationSeparator" w:id="0">
    <w:p w14:paraId="1D4E224A" w14:textId="77777777" w:rsidR="009D6E53" w:rsidRDefault="009D6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205E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6E53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2FAD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211183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211183</dc:title>
  <dc:subject>8.1.1.4.2</dc:subject>
  <dc:creator>Michael Sanders, John M Meredith</dc:creator>
  <cp:keywords>2006</cp:keywords>
  <dc:description>8_1_1_4_2</dc:description>
  <cp:lastModifiedBy>MCC TF160</cp:lastModifiedBy>
  <cp:revision>30</cp:revision>
  <cp:lastPrinted>1900-01-01T00:00:00Z</cp:lastPrinted>
  <dcterms:created xsi:type="dcterms:W3CDTF">2021-09-01T14:12:00Z</dcterms:created>
  <dcterms:modified xsi:type="dcterms:W3CDTF">2021-11-11T17:25:00Z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