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65F1F6AD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9858DD">
        <w:rPr>
          <w:b/>
          <w:i/>
          <w:noProof/>
          <w:sz w:val="28"/>
        </w:rPr>
        <w:t>21</w:t>
      </w:r>
      <w:r w:rsidR="00AC7165">
        <w:rPr>
          <w:b/>
          <w:i/>
          <w:noProof/>
          <w:sz w:val="28"/>
        </w:rPr>
        <w:t>1614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D5B3F0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58DD">
              <w:rPr>
                <w:b/>
                <w:noProof/>
                <w:sz w:val="28"/>
              </w:rPr>
              <w:t>200</w:t>
            </w:r>
            <w:r w:rsidR="005734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1F41D33" w:rsidR="00AA27AC" w:rsidRPr="00410371" w:rsidRDefault="00AC7165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C1C07E1" w:rsidR="00AA27AC" w:rsidRPr="00410371" w:rsidRDefault="00AC7165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18534FA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E828CE0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5FDA35C8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AC7165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1634B7C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B11A5D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83887A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393756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144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5800953" w14:textId="5B23DBA7" w:rsidR="009858D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858DD" w:rsidRPr="00A3757D">
        <w:rPr>
          <w:rFonts w:ascii="Arial" w:hAnsi="Arial" w:cs="Arial"/>
          <w:iCs/>
        </w:rPr>
        <w:t>Table of Contents</w:t>
      </w:r>
      <w:r w:rsidR="009858DD">
        <w:tab/>
      </w:r>
      <w:r w:rsidR="009858DD">
        <w:fldChar w:fldCharType="begin"/>
      </w:r>
      <w:r w:rsidR="009858DD">
        <w:instrText xml:space="preserve"> PAGEREF _Toc82001442 \h </w:instrText>
      </w:r>
      <w:r w:rsidR="009858DD">
        <w:fldChar w:fldCharType="separate"/>
      </w:r>
      <w:r w:rsidR="009858DD">
        <w:t>2</w:t>
      </w:r>
      <w:r w:rsidR="009858DD">
        <w:fldChar w:fldCharType="end"/>
      </w:r>
    </w:p>
    <w:p w14:paraId="6BF27E5B" w14:textId="253BD3EF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_Toc82001443 \h </w:instrText>
      </w:r>
      <w:r>
        <w:fldChar w:fldCharType="separate"/>
      </w:r>
      <w:r>
        <w:t>3</w:t>
      </w:r>
      <w:r>
        <w:fldChar w:fldCharType="end"/>
      </w:r>
    </w:p>
    <w:p w14:paraId="50E654A8" w14:textId="48110836" w:rsidR="009858DD" w:rsidRDefault="009858D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757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_Toc82001444 \h </w:instrText>
      </w:r>
      <w:r>
        <w:fldChar w:fldCharType="separate"/>
      </w:r>
      <w:r>
        <w:t>3</w:t>
      </w:r>
      <w:r>
        <w:fldChar w:fldCharType="end"/>
      </w:r>
    </w:p>
    <w:p w14:paraId="2F4A8494" w14:textId="21A30F50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_Toc82001445 \h </w:instrText>
      </w:r>
      <w:r>
        <w:fldChar w:fldCharType="separate"/>
      </w:r>
      <w:r>
        <w:t>3</w:t>
      </w:r>
      <w:r>
        <w:fldChar w:fldCharType="end"/>
      </w:r>
    </w:p>
    <w:p w14:paraId="58CCE98C" w14:textId="4016D2BE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_Toc82001446 \h </w:instrText>
      </w:r>
      <w:r>
        <w:fldChar w:fldCharType="separate"/>
      </w:r>
      <w:r>
        <w:t>3</w:t>
      </w:r>
      <w:r>
        <w:fldChar w:fldCharType="end"/>
      </w:r>
    </w:p>
    <w:p w14:paraId="48287A26" w14:textId="2B9530EA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_Toc82001447 \h </w:instrText>
      </w:r>
      <w:r>
        <w:fldChar w:fldCharType="separate"/>
      </w:r>
      <w:r>
        <w:t>3</w:t>
      </w:r>
      <w:r>
        <w:fldChar w:fldCharType="end"/>
      </w:r>
    </w:p>
    <w:p w14:paraId="53E2D8EC" w14:textId="43F452C1" w:rsidR="009858DD" w:rsidRDefault="009858D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757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3757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_Toc82001448 \h </w:instrText>
      </w:r>
      <w:r>
        <w:fldChar w:fldCharType="separate"/>
      </w:r>
      <w:r>
        <w:t>3</w:t>
      </w:r>
      <w:r>
        <w:fldChar w:fldCharType="end"/>
      </w:r>
    </w:p>
    <w:p w14:paraId="40A8BCC3" w14:textId="6707C8E7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_Toc82001449 \h </w:instrText>
      </w:r>
      <w:r>
        <w:fldChar w:fldCharType="separate"/>
      </w:r>
      <w:r>
        <w:t>3</w:t>
      </w:r>
      <w:r>
        <w:fldChar w:fldCharType="end"/>
      </w:r>
    </w:p>
    <w:p w14:paraId="0348A46A" w14:textId="245E5551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144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72035B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858DD">
        <w:rPr>
          <w:noProof/>
        </w:rPr>
        <w:t>8.1.1.2.3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144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B4217D8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858DD">
        <w:rPr>
          <w:noProof/>
        </w:rPr>
        <w:t>8.1.1.2.3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144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200144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144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144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EF6A9F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858DD">
        <w:rPr>
          <w:rFonts w:ascii="Arial" w:eastAsia="SimSun" w:hAnsi="Arial"/>
        </w:rPr>
        <w:t>8_1_1_2_3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21918D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858DD">
        <w:rPr>
          <w:rFonts w:ascii="Arial" w:eastAsia="SimSun" w:hAnsi="Arial"/>
        </w:rPr>
        <w:t>8_1_1_2_3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144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83EAC53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9858DD" w:rsidRPr="009858DD">
              <w:rPr>
                <w:noProof/>
              </w:rPr>
              <w:t>211182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ABC6A" w14:textId="77777777" w:rsidR="00C27F81" w:rsidRDefault="00C27F81">
      <w:r>
        <w:separator/>
      </w:r>
    </w:p>
  </w:endnote>
  <w:endnote w:type="continuationSeparator" w:id="0">
    <w:p w14:paraId="2F4CEDCF" w14:textId="77777777" w:rsidR="00C27F81" w:rsidRDefault="00C2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F152D" w14:textId="77777777" w:rsidR="00C27F81" w:rsidRDefault="00C27F81">
      <w:r>
        <w:separator/>
      </w:r>
    </w:p>
  </w:footnote>
  <w:footnote w:type="continuationSeparator" w:id="0">
    <w:p w14:paraId="739CCABB" w14:textId="77777777" w:rsidR="00C27F81" w:rsidRDefault="00C27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34E3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58DD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C7165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27F81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EF0D95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211181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211181</dc:title>
  <dc:subject>8.1.1.2.3</dc:subject>
  <dc:creator>Michael Sanders, John M Meredith</dc:creator>
  <cp:keywords>2004</cp:keywords>
  <dc:description>8_1_1_2_3</dc:description>
  <cp:lastModifiedBy>MCC TF160</cp:lastModifiedBy>
  <cp:revision>31</cp:revision>
  <cp:lastPrinted>1900-01-01T00:00:00Z</cp:lastPrinted>
  <dcterms:created xsi:type="dcterms:W3CDTF">2021-09-01T14:12:00Z</dcterms:created>
  <dcterms:modified xsi:type="dcterms:W3CDTF">2021-11-11T17:24:00Z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