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76D4C" w14:textId="25E73BB8" w:rsidR="00AA27AC" w:rsidRDefault="00533FA2" w:rsidP="00AA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3FA2">
        <w:rPr>
          <w:b/>
          <w:iCs/>
          <w:noProof/>
          <w:sz w:val="24"/>
          <w:szCs w:val="18"/>
        </w:rPr>
        <w:t>3GPP TSG-RAN5 Meeting #2021-TTCN email</w:t>
      </w:r>
      <w:r w:rsidR="00AA27AC">
        <w:rPr>
          <w:b/>
          <w:i/>
          <w:noProof/>
          <w:sz w:val="28"/>
        </w:rPr>
        <w:tab/>
      </w:r>
      <w:r w:rsidR="00F14648" w:rsidRPr="00F14648">
        <w:rPr>
          <w:b/>
          <w:i/>
          <w:noProof/>
          <w:sz w:val="28"/>
        </w:rPr>
        <w:t>R5s</w:t>
      </w:r>
      <w:bookmarkStart w:id="0" w:name="BM_CRnum"/>
      <w:r w:rsidR="006B3EA3">
        <w:rPr>
          <w:b/>
          <w:i/>
          <w:noProof/>
          <w:sz w:val="28"/>
        </w:rPr>
        <w:fldChar w:fldCharType="begin"/>
      </w:r>
      <w:r w:rsidR="006B3EA3">
        <w:rPr>
          <w:b/>
          <w:i/>
          <w:noProof/>
          <w:sz w:val="28"/>
        </w:rPr>
        <w:instrText xml:space="preserve"> DOCPROPERTY  Title  \* MERGEFORMAT </w:instrText>
      </w:r>
      <w:r w:rsidR="006B3EA3">
        <w:rPr>
          <w:b/>
          <w:i/>
          <w:noProof/>
          <w:sz w:val="28"/>
        </w:rPr>
        <w:fldChar w:fldCharType="separate"/>
      </w:r>
      <w:r w:rsidR="00256E8C">
        <w:rPr>
          <w:b/>
          <w:i/>
          <w:noProof/>
          <w:sz w:val="28"/>
        </w:rPr>
        <w:t>211</w:t>
      </w:r>
      <w:r w:rsidR="002F5B3C">
        <w:rPr>
          <w:b/>
          <w:i/>
          <w:noProof/>
          <w:sz w:val="28"/>
        </w:rPr>
        <w:t>613</w:t>
      </w:r>
      <w:r w:rsidR="006B3EA3">
        <w:rPr>
          <w:b/>
          <w:i/>
          <w:noProof/>
          <w:sz w:val="28"/>
        </w:rPr>
        <w:fldChar w:fldCharType="end"/>
      </w:r>
      <w:bookmarkEnd w:id="0"/>
    </w:p>
    <w:p w14:paraId="1208A17A" w14:textId="08BE767C" w:rsidR="00AA27AC" w:rsidRDefault="00533FA2" w:rsidP="00AA27AC">
      <w:pPr>
        <w:pStyle w:val="CRCoverPage"/>
        <w:outlineLvl w:val="0"/>
        <w:rPr>
          <w:b/>
          <w:noProof/>
          <w:sz w:val="24"/>
        </w:rPr>
      </w:pPr>
      <w:r w:rsidRPr="00533FA2">
        <w:rPr>
          <w:b/>
          <w:noProof/>
          <w:sz w:val="24"/>
        </w:rPr>
        <w:t>Online, , 7th Dec 2020 - 31st Dec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4EB2D4D3" w:rsidR="00AA27AC" w:rsidRPr="00410371" w:rsidRDefault="006B3EA3" w:rsidP="007617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Keywords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56E8C">
              <w:rPr>
                <w:b/>
                <w:noProof/>
                <w:sz w:val="28"/>
              </w:rPr>
              <w:t>2004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74235AF6" w:rsidR="00AA27AC" w:rsidRPr="00410371" w:rsidRDefault="002F5B3C" w:rsidP="00456154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69A9C541" w:rsidR="00AA27AC" w:rsidRPr="00410371" w:rsidRDefault="002F5B3C" w:rsidP="00A703BE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A703BE" w:rsidRPr="00A703B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0FCD4D6A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2321442A" w:rsidR="00AA27AC" w:rsidRDefault="00A703BE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A703BE">
              <w:rPr>
                <w:noProof/>
              </w:rPr>
              <w:t xml:space="preserve">NR5GC FR2: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256E8C">
              <w:rPr>
                <w:noProof/>
              </w:rPr>
              <w:t>8.1.1.1.1</w:t>
            </w:r>
            <w:r w:rsidR="00AA001A">
              <w:rPr>
                <w:noProof/>
              </w:rPr>
              <w:fldChar w:fldCharType="end"/>
            </w:r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45E1C29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2021-09-01</w:t>
            </w:r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1A227AA3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</w:t>
            </w:r>
            <w:r w:rsidR="002F5B3C">
              <w:rPr>
                <w:noProof/>
              </w:rPr>
              <w:t>7</w:t>
            </w:r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4E40C7B7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2DDD7FDF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256E8C">
              <w:rPr>
                <w:noProof/>
              </w:rPr>
              <w:t>8.1.1.1.1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>
              <w:rPr>
                <w:noProof/>
              </w:rPr>
              <w:t xml:space="preserve">in FR2 to the IWD_21wk24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207B6D81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256E8C">
              <w:rPr>
                <w:noProof/>
              </w:rPr>
              <w:t>8.1.1.1.1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2BBB67DB" w:rsidR="00AA27AC" w:rsidRDefault="00AA001A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SUBJECT   \* MERGEFORMAT </w:instrText>
            </w:r>
            <w:r>
              <w:rPr>
                <w:noProof/>
              </w:rPr>
              <w:fldChar w:fldCharType="separate"/>
            </w:r>
            <w:r w:rsidR="00256E8C">
              <w:rPr>
                <w:noProof/>
              </w:rPr>
              <w:t>8.1.1.1.1</w:t>
            </w:r>
            <w:r>
              <w:rPr>
                <w:noProof/>
              </w:rPr>
              <w:fldChar w:fldCharType="end"/>
            </w:r>
            <w:r w:rsidR="00AA27AC">
              <w:rPr>
                <w:noProof/>
              </w:rPr>
              <w:t>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82000965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14F428B5" w14:textId="071BFE7C" w:rsidR="00256E8C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56E8C" w:rsidRPr="009D51FB">
        <w:rPr>
          <w:rFonts w:ascii="Arial" w:hAnsi="Arial" w:cs="Arial"/>
          <w:iCs/>
        </w:rPr>
        <w:t>Table of Contents</w:t>
      </w:r>
      <w:r w:rsidR="00256E8C">
        <w:tab/>
      </w:r>
      <w:r w:rsidR="00256E8C">
        <w:fldChar w:fldCharType="begin"/>
      </w:r>
      <w:r w:rsidR="00256E8C">
        <w:instrText xml:space="preserve"> PAGEREF _Toc82000965 \h </w:instrText>
      </w:r>
      <w:r w:rsidR="00256E8C">
        <w:fldChar w:fldCharType="separate"/>
      </w:r>
      <w:r w:rsidR="00256E8C">
        <w:t>2</w:t>
      </w:r>
      <w:r w:rsidR="00256E8C">
        <w:fldChar w:fldCharType="end"/>
      </w:r>
    </w:p>
    <w:p w14:paraId="75CA5B00" w14:textId="348A3A8D" w:rsidR="00256E8C" w:rsidRDefault="00256E8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9D51FB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9D51FB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_Toc82000966 \h </w:instrText>
      </w:r>
      <w:r>
        <w:fldChar w:fldCharType="separate"/>
      </w:r>
      <w:r>
        <w:t>3</w:t>
      </w:r>
      <w:r>
        <w:fldChar w:fldCharType="end"/>
      </w:r>
    </w:p>
    <w:p w14:paraId="6F12187E" w14:textId="6C3A83B9" w:rsidR="00256E8C" w:rsidRDefault="00256E8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9D51FB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_Toc82000967 \h </w:instrText>
      </w:r>
      <w:r>
        <w:fldChar w:fldCharType="separate"/>
      </w:r>
      <w:r>
        <w:t>3</w:t>
      </w:r>
      <w:r>
        <w:fldChar w:fldCharType="end"/>
      </w:r>
    </w:p>
    <w:p w14:paraId="24427F9A" w14:textId="7A9E019D" w:rsidR="00256E8C" w:rsidRDefault="00256E8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9D51FB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9D51FB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_Toc82000968 \h </w:instrText>
      </w:r>
      <w:r>
        <w:fldChar w:fldCharType="separate"/>
      </w:r>
      <w:r>
        <w:t>3</w:t>
      </w:r>
      <w:r>
        <w:fldChar w:fldCharType="end"/>
      </w:r>
    </w:p>
    <w:p w14:paraId="26260B17" w14:textId="38A2D392" w:rsidR="00256E8C" w:rsidRDefault="00256E8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9D51FB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9D51FB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_Toc82000969 \h </w:instrText>
      </w:r>
      <w:r>
        <w:fldChar w:fldCharType="separate"/>
      </w:r>
      <w:r>
        <w:t>3</w:t>
      </w:r>
      <w:r>
        <w:fldChar w:fldCharType="end"/>
      </w:r>
    </w:p>
    <w:p w14:paraId="1C844A86" w14:textId="3E500831" w:rsidR="00256E8C" w:rsidRDefault="00256E8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9D51FB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9D51FB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_Toc82000970 \h </w:instrText>
      </w:r>
      <w:r>
        <w:fldChar w:fldCharType="separate"/>
      </w:r>
      <w:r>
        <w:t>3</w:t>
      </w:r>
      <w:r>
        <w:fldChar w:fldCharType="end"/>
      </w:r>
    </w:p>
    <w:p w14:paraId="1A2BB001" w14:textId="639F3CDD" w:rsidR="00256E8C" w:rsidRDefault="00256E8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9D51FB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9D51FB">
        <w:rPr>
          <w:rFonts w:cs="Arial"/>
        </w:rPr>
        <w:t>HUAWEI Balong 5000</w:t>
      </w:r>
      <w:r>
        <w:tab/>
      </w:r>
      <w:r>
        <w:fldChar w:fldCharType="begin"/>
      </w:r>
      <w:r>
        <w:instrText xml:space="preserve"> PAGEREF _Toc82000971 \h </w:instrText>
      </w:r>
      <w:r>
        <w:fldChar w:fldCharType="separate"/>
      </w:r>
      <w:r>
        <w:t>3</w:t>
      </w:r>
      <w:r>
        <w:fldChar w:fldCharType="end"/>
      </w:r>
    </w:p>
    <w:p w14:paraId="190BC81E" w14:textId="1764C84B" w:rsidR="00256E8C" w:rsidRDefault="00256E8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9D51FB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9D51FB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_Toc82000972 \h </w:instrText>
      </w:r>
      <w:r>
        <w:fldChar w:fldCharType="separate"/>
      </w:r>
      <w:r>
        <w:t>3</w:t>
      </w:r>
      <w:r>
        <w:fldChar w:fldCharType="end"/>
      </w:r>
    </w:p>
    <w:p w14:paraId="0348A46A" w14:textId="7408F1C0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" w:name="_Toc122434485"/>
      <w:bookmarkStart w:id="3" w:name="_Toc82000966"/>
      <w:r w:rsidRPr="00E24250">
        <w:rPr>
          <w:rFonts w:cs="Arial"/>
          <w:b/>
        </w:rPr>
        <w:lastRenderedPageBreak/>
        <w:t>Overview</w:t>
      </w:r>
      <w:bookmarkEnd w:id="2"/>
      <w:bookmarkEnd w:id="3"/>
    </w:p>
    <w:p w14:paraId="441FF69A" w14:textId="0137C0DF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essencial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256E8C">
        <w:rPr>
          <w:noProof/>
        </w:rPr>
        <w:t>8.1.1.1.1</w:t>
      </w:r>
      <w:r w:rsidR="00AA001A">
        <w:rPr>
          <w:noProof/>
        </w:rPr>
        <w:fldChar w:fldCharType="end"/>
      </w:r>
      <w:r w:rsidR="00AA001A">
        <w:rPr>
          <w:noProof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2367B5">
        <w:rPr>
          <w:rFonts w:cs="Arial"/>
        </w:rPr>
        <w:t>24</w:t>
      </w:r>
      <w:r w:rsidR="007C2E1F">
        <w:rPr>
          <w:rFonts w:cs="Arial"/>
        </w:rPr>
        <w:t>.</w:t>
      </w:r>
    </w:p>
    <w:p w14:paraId="19443BAD" w14:textId="30A41E2F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4" w:name="_Toc82000967"/>
      <w:r w:rsidRPr="00E24250">
        <w:rPr>
          <w:sz w:val="28"/>
          <w:szCs w:val="28"/>
        </w:rPr>
        <w:t>Verification Test Summary</w:t>
      </w:r>
      <w:bookmarkEnd w:id="4"/>
      <w:r w:rsidRPr="00E24250">
        <w:rPr>
          <w:sz w:val="28"/>
          <w:szCs w:val="28"/>
        </w:rPr>
        <w:t xml:space="preserve"> </w:t>
      </w:r>
    </w:p>
    <w:p w14:paraId="26FC6913" w14:textId="2F56248B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256E8C">
        <w:rPr>
          <w:noProof/>
        </w:rPr>
        <w:t>8.1.1.1.1</w:t>
      </w:r>
      <w:r w:rsidR="00AA001A">
        <w:rPr>
          <w:noProof/>
        </w:rPr>
        <w:fldChar w:fldCharType="end"/>
      </w:r>
      <w:r w:rsidR="00DE192F">
        <w:rPr>
          <w:lang w:eastAsia="ja-JP"/>
        </w:rPr>
        <w:t>.NR5GC</w:t>
      </w:r>
    </w:p>
    <w:p w14:paraId="3C57C78F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DE192F">
        <w:rPr>
          <w:rFonts w:eastAsia="SimSun"/>
        </w:rPr>
        <w:t>24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="00C40F1B" w:rsidRPr="00C40F1B">
        <w:rPr>
          <w:lang w:eastAsia="ja-JP"/>
        </w:rPr>
        <w:t>Keysight S8704A Protocol Conformance Toolset</w:t>
      </w:r>
    </w:p>
    <w:bookmarkEnd w:id="5"/>
    <w:p w14:paraId="326CDEAC" w14:textId="36C9A7A0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DE192F">
        <w:rPr>
          <w:lang w:eastAsia="ja-JP"/>
        </w:rPr>
        <w:t>HUAWEI Balong 5000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6" w:name="_Toc122434488"/>
      <w:bookmarkStart w:id="7" w:name="_Toc295288959"/>
      <w:bookmarkStart w:id="8" w:name="_Toc82000968"/>
      <w:r w:rsidRPr="00E24250">
        <w:rPr>
          <w:rFonts w:cs="Arial"/>
          <w:b/>
        </w:rPr>
        <w:t>Corrections required</w:t>
      </w:r>
      <w:bookmarkEnd w:id="6"/>
      <w:bookmarkEnd w:id="7"/>
      <w:bookmarkEnd w:id="8"/>
    </w:p>
    <w:p w14:paraId="13E55871" w14:textId="77777777" w:rsidR="00005DD9" w:rsidRPr="00FD29C4" w:rsidRDefault="00005DD9" w:rsidP="00B75F92">
      <w:pPr>
        <w:keepNext/>
        <w:keepLines/>
        <w:spacing w:before="180"/>
        <w:ind w:left="1134" w:hanging="1134"/>
        <w:outlineLvl w:val="1"/>
        <w:rPr>
          <w:rFonts w:ascii="Arial" w:hAnsi="Arial" w:cs="Arial"/>
          <w:lang w:eastAsia="zh-CN"/>
        </w:rPr>
      </w:pPr>
      <w:bookmarkStart w:id="9" w:name="_Toc122434493"/>
      <w:bookmarkStart w:id="10" w:name="_Toc295288970"/>
      <w:bookmarkStart w:id="11" w:name="_Toc325725665"/>
      <w:r>
        <w:rPr>
          <w:rFonts w:ascii="Arial" w:hAnsi="Arial" w:cs="Arial"/>
          <w:lang w:eastAsia="zh-CN"/>
        </w:rPr>
        <w:t>N</w:t>
      </w:r>
      <w:r w:rsidR="00DE192F">
        <w:rPr>
          <w:rFonts w:ascii="Arial" w:hAnsi="Arial" w:cs="Arial"/>
          <w:lang w:eastAsia="zh-CN"/>
        </w:rPr>
        <w:t>one</w:t>
      </w:r>
    </w:p>
    <w:p w14:paraId="607E9A9A" w14:textId="77777777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2" w:name="_Toc54888065"/>
      <w:bookmarkStart w:id="13" w:name="_Toc82000969"/>
      <w:bookmarkStart w:id="14" w:name="_Toc122434494"/>
      <w:bookmarkStart w:id="15" w:name="_Toc295288971"/>
      <w:bookmarkStart w:id="16" w:name="_Toc325725666"/>
      <w:bookmarkEnd w:id="9"/>
      <w:bookmarkEnd w:id="10"/>
      <w:bookmarkEnd w:id="11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2"/>
      <w:bookmarkEnd w:id="13"/>
    </w:p>
    <w:p w14:paraId="73FDDE95" w14:textId="1E2645E9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>was executed in 5GS Stand Alone mode (Option 2) on NR Primary Band “</w:t>
      </w:r>
      <w:r w:rsidRPr="00C40F1B">
        <w:rPr>
          <w:rFonts w:ascii="Arial" w:hAnsi="Arial" w:cs="Arial"/>
          <w:b/>
          <w:bCs/>
          <w:lang w:eastAsia="zh-CN"/>
        </w:rPr>
        <w:t>n25</w:t>
      </w:r>
      <w:r w:rsidR="00C40F1B" w:rsidRPr="00C40F1B">
        <w:rPr>
          <w:rFonts w:ascii="Arial" w:hAnsi="Arial" w:cs="Arial"/>
          <w:b/>
          <w:bCs/>
          <w:lang w:eastAsia="zh-CN"/>
        </w:rPr>
        <w:t>8</w:t>
      </w:r>
      <w:r>
        <w:rPr>
          <w:rFonts w:ascii="Arial" w:hAnsi="Arial" w:cs="Arial"/>
          <w:lang w:eastAsia="zh-CN"/>
        </w:rPr>
        <w:t xml:space="preserve">” using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Algorithm “</w:t>
      </w:r>
      <w:r w:rsidR="001337C6">
        <w:rPr>
          <w:rFonts w:ascii="Arial" w:hAnsi="Arial" w:cs="Arial"/>
          <w:lang w:eastAsia="zh-CN"/>
        </w:rPr>
        <w:t>nea2</w:t>
      </w:r>
      <w:r>
        <w:rPr>
          <w:rFonts w:ascii="Arial" w:hAnsi="Arial" w:cs="Arial"/>
          <w:lang w:eastAsia="zh-CN"/>
        </w:rPr>
        <w:t>”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>rithm “</w:t>
      </w:r>
      <w:r w:rsidR="001337C6">
        <w:rPr>
          <w:rFonts w:ascii="Arial" w:hAnsi="Arial" w:cs="Arial"/>
          <w:lang w:eastAsia="zh-CN"/>
        </w:rPr>
        <w:t>nia2</w:t>
      </w:r>
      <w:r>
        <w:rPr>
          <w:rFonts w:ascii="Arial" w:hAnsi="Arial" w:cs="Arial"/>
          <w:lang w:eastAsia="zh-CN"/>
        </w:rPr>
        <w:t>”.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82000970"/>
      <w:r w:rsidRPr="00E24250">
        <w:rPr>
          <w:rFonts w:cs="Arial"/>
          <w:b/>
        </w:rPr>
        <w:t>Execution Log Files</w:t>
      </w:r>
      <w:bookmarkEnd w:id="14"/>
      <w:bookmarkEnd w:id="15"/>
      <w:bookmarkEnd w:id="16"/>
      <w:bookmarkEnd w:id="17"/>
      <w:r w:rsidRPr="00E24250">
        <w:rPr>
          <w:rFonts w:cs="Arial"/>
          <w:b/>
        </w:rPr>
        <w:t xml:space="preserve"> </w:t>
      </w:r>
    </w:p>
    <w:p w14:paraId="55F10897" w14:textId="18BB2B79" w:rsidR="00446488" w:rsidRPr="00E24250" w:rsidRDefault="002367B5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8" w:name="_Toc82000971"/>
      <w:r>
        <w:rPr>
          <w:rFonts w:cs="Arial"/>
          <w:sz w:val="28"/>
          <w:szCs w:val="28"/>
        </w:rPr>
        <w:t>H</w:t>
      </w:r>
      <w:r w:rsidR="00DE192F">
        <w:rPr>
          <w:rFonts w:cs="Arial"/>
          <w:sz w:val="28"/>
          <w:szCs w:val="28"/>
        </w:rPr>
        <w:t>UAWEI</w:t>
      </w:r>
      <w:r>
        <w:rPr>
          <w:rFonts w:cs="Arial"/>
          <w:sz w:val="28"/>
          <w:szCs w:val="28"/>
        </w:rPr>
        <w:t xml:space="preserve"> Balong 5000</w:t>
      </w:r>
      <w:bookmarkEnd w:id="18"/>
    </w:p>
    <w:p w14:paraId="1AE35F1A" w14:textId="68F2FBF4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C40F1B" w:rsidRPr="00C40F1B">
        <w:rPr>
          <w:b/>
          <w:bCs/>
        </w:rPr>
        <w:t>HUAWEI Balong</w:t>
      </w:r>
      <w:r w:rsidR="00DE192F" w:rsidRPr="00C40F1B">
        <w:rPr>
          <w:b/>
          <w:bCs/>
        </w:rPr>
        <w:t xml:space="preserve"> 5000</w:t>
      </w:r>
      <w:r w:rsidR="00004509">
        <w:rPr>
          <w:rFonts w:cs="Arial"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1429BCE2" w:rsidR="00C40F1B" w:rsidRPr="00C40F1B" w:rsidRDefault="00C40F1B" w:rsidP="00C40F1B">
      <w:pPr>
        <w:ind w:firstLine="284"/>
        <w:rPr>
          <w:rFonts w:ascii="Arial" w:eastAsia="SimSun" w:hAnsi="Arial"/>
        </w:rPr>
      </w:pPr>
      <w:r w:rsidRPr="00C40F1B">
        <w:rPr>
          <w:rFonts w:ascii="Arial" w:eastAsia="SimSun" w:hAnsi="Arial"/>
        </w:rPr>
        <w:t>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256E8C">
        <w:rPr>
          <w:rFonts w:ascii="Arial" w:eastAsia="SimSun" w:hAnsi="Arial"/>
        </w:rPr>
        <w:t>8_1_1_1_1</w:t>
      </w:r>
      <w:r w:rsidR="00456154">
        <w:rPr>
          <w:rFonts w:ascii="Arial" w:eastAsia="SimSun" w:hAnsi="Arial"/>
        </w:rPr>
        <w:fldChar w:fldCharType="end"/>
      </w:r>
      <w:r>
        <w:rPr>
          <w:rFonts w:ascii="Arial" w:eastAsia="SimSun" w:hAnsi="Arial"/>
        </w:rPr>
        <w:t>_L</w:t>
      </w:r>
      <w:r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50886161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256E8C">
        <w:rPr>
          <w:rFonts w:ascii="Arial" w:eastAsia="SimSun" w:hAnsi="Arial"/>
        </w:rPr>
        <w:t>8_1_1_1_1</w:t>
      </w:r>
      <w:r w:rsidR="00456154">
        <w:rPr>
          <w:rFonts w:ascii="Arial" w:eastAsia="SimSun" w:hAnsi="Arial"/>
        </w:rPr>
        <w:fldChar w:fldCharType="end"/>
      </w:r>
      <w:r w:rsidRPr="00C40F1B">
        <w:rPr>
          <w:rFonts w:ascii="Arial" w:eastAsia="SimSun" w:hAnsi="Arial"/>
        </w:rPr>
        <w:t>_PICS_PIXIT.html</w:t>
      </w:r>
    </w:p>
    <w:p w14:paraId="14202F59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82000972"/>
      <w:r w:rsidRPr="00E24250">
        <w:rPr>
          <w:rFonts w:cs="Arial"/>
          <w:b/>
        </w:rPr>
        <w:t>References</w:t>
      </w:r>
      <w:bookmarkEnd w:id="19"/>
      <w:bookmarkEnd w:id="20"/>
      <w:bookmarkEnd w:id="21"/>
      <w:bookmarkEnd w:id="2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2D287C2D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F829B4">
              <w:rPr>
                <w:b/>
              </w:rPr>
              <w:t>R5s</w:t>
            </w:r>
            <w:r w:rsidR="00AF2CAE">
              <w:rPr>
                <w:b/>
              </w:rPr>
              <w:fldChar w:fldCharType="begin"/>
            </w:r>
            <w:r w:rsidR="00AF2CAE">
              <w:rPr>
                <w:b/>
              </w:rPr>
              <w:instrText xml:space="preserve"> =BM_CRnum+1 \* MERGEFORMAT </w:instrText>
            </w:r>
            <w:r w:rsidR="00AF2CAE">
              <w:rPr>
                <w:b/>
              </w:rPr>
              <w:fldChar w:fldCharType="separate"/>
            </w:r>
            <w:r w:rsidR="00256E8C" w:rsidRPr="00256E8C">
              <w:rPr>
                <w:noProof/>
              </w:rPr>
              <w:t>211180</w:t>
            </w:r>
            <w:r w:rsidR="00AF2CAE">
              <w:rPr>
                <w:b/>
              </w:rPr>
              <w:fldChar w:fldCharType="end"/>
            </w:r>
            <w:r w:rsidRPr="00F829B4">
              <w:t xml:space="preserve">:   </w:t>
            </w:r>
            <w:r w:rsidR="00C40F1B" w:rsidRPr="00C40F1B">
              <w:t xml:space="preserve">NR5GC FR2: Supporting information for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256E8C">
              <w:rPr>
                <w:noProof/>
              </w:rPr>
              <w:t>8.1.1.1.1</w:t>
            </w:r>
            <w:r w:rsidR="00AA001A">
              <w:rPr>
                <w:noProof/>
              </w:rPr>
              <w:fldChar w:fldCharType="end"/>
            </w:r>
            <w:r w:rsidR="00004509" w:rsidRPr="00F829B4">
              <w:t>.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669012" w14:textId="77777777" w:rsidR="00405F09" w:rsidRDefault="00405F09">
      <w:r>
        <w:separator/>
      </w:r>
    </w:p>
  </w:endnote>
  <w:endnote w:type="continuationSeparator" w:id="0">
    <w:p w14:paraId="1B155EC4" w14:textId="77777777" w:rsidR="00405F09" w:rsidRDefault="00405F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12F1B4" w14:textId="77777777" w:rsidR="00405F09" w:rsidRDefault="00405F09">
      <w:r>
        <w:separator/>
      </w:r>
    </w:p>
  </w:footnote>
  <w:footnote w:type="continuationSeparator" w:id="0">
    <w:p w14:paraId="7FA62061" w14:textId="77777777" w:rsidR="00405F09" w:rsidRDefault="00405F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05DD9"/>
    <w:rsid w:val="0001010A"/>
    <w:rsid w:val="00020ED1"/>
    <w:rsid w:val="00022E4A"/>
    <w:rsid w:val="000268D1"/>
    <w:rsid w:val="00032587"/>
    <w:rsid w:val="00037D16"/>
    <w:rsid w:val="0004231C"/>
    <w:rsid w:val="00047CA3"/>
    <w:rsid w:val="00062098"/>
    <w:rsid w:val="00062E5D"/>
    <w:rsid w:val="00071F52"/>
    <w:rsid w:val="00073B2F"/>
    <w:rsid w:val="0008628D"/>
    <w:rsid w:val="00092F7B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D2B86"/>
    <w:rsid w:val="000F3122"/>
    <w:rsid w:val="000F4C0F"/>
    <w:rsid w:val="001042ED"/>
    <w:rsid w:val="00124321"/>
    <w:rsid w:val="001337C6"/>
    <w:rsid w:val="00135459"/>
    <w:rsid w:val="00145D43"/>
    <w:rsid w:val="00147597"/>
    <w:rsid w:val="001530D6"/>
    <w:rsid w:val="00153BB7"/>
    <w:rsid w:val="001616C7"/>
    <w:rsid w:val="001620FE"/>
    <w:rsid w:val="00164295"/>
    <w:rsid w:val="00171602"/>
    <w:rsid w:val="00174F39"/>
    <w:rsid w:val="00180B1E"/>
    <w:rsid w:val="00192C46"/>
    <w:rsid w:val="001A08B3"/>
    <w:rsid w:val="001A7B60"/>
    <w:rsid w:val="001B0448"/>
    <w:rsid w:val="001B52F0"/>
    <w:rsid w:val="001B7A65"/>
    <w:rsid w:val="001C0630"/>
    <w:rsid w:val="001C3AD0"/>
    <w:rsid w:val="001C416F"/>
    <w:rsid w:val="001D0F0C"/>
    <w:rsid w:val="001D2A82"/>
    <w:rsid w:val="001E41F3"/>
    <w:rsid w:val="001E4368"/>
    <w:rsid w:val="001F02F6"/>
    <w:rsid w:val="001F2254"/>
    <w:rsid w:val="001F6BFA"/>
    <w:rsid w:val="00217811"/>
    <w:rsid w:val="00220412"/>
    <w:rsid w:val="00225237"/>
    <w:rsid w:val="00235BC2"/>
    <w:rsid w:val="002367B5"/>
    <w:rsid w:val="002401B2"/>
    <w:rsid w:val="00253DE6"/>
    <w:rsid w:val="00256302"/>
    <w:rsid w:val="00256E8C"/>
    <w:rsid w:val="0026004D"/>
    <w:rsid w:val="002640DD"/>
    <w:rsid w:val="00267486"/>
    <w:rsid w:val="00272062"/>
    <w:rsid w:val="002754C9"/>
    <w:rsid w:val="00275D12"/>
    <w:rsid w:val="002846AC"/>
    <w:rsid w:val="00284FEB"/>
    <w:rsid w:val="002860C4"/>
    <w:rsid w:val="002B2159"/>
    <w:rsid w:val="002B5741"/>
    <w:rsid w:val="002B5F15"/>
    <w:rsid w:val="002B6441"/>
    <w:rsid w:val="002C0A87"/>
    <w:rsid w:val="002C114C"/>
    <w:rsid w:val="002D19C7"/>
    <w:rsid w:val="002D1D45"/>
    <w:rsid w:val="002D3E22"/>
    <w:rsid w:val="002D5551"/>
    <w:rsid w:val="002D647F"/>
    <w:rsid w:val="002E32D7"/>
    <w:rsid w:val="002F5B3C"/>
    <w:rsid w:val="0030082A"/>
    <w:rsid w:val="00300C03"/>
    <w:rsid w:val="00301059"/>
    <w:rsid w:val="00304A99"/>
    <w:rsid w:val="00305409"/>
    <w:rsid w:val="003220BE"/>
    <w:rsid w:val="00333B12"/>
    <w:rsid w:val="003436E5"/>
    <w:rsid w:val="00346664"/>
    <w:rsid w:val="00346D37"/>
    <w:rsid w:val="00350710"/>
    <w:rsid w:val="00352158"/>
    <w:rsid w:val="003609EF"/>
    <w:rsid w:val="0036231A"/>
    <w:rsid w:val="00365AD1"/>
    <w:rsid w:val="00374DD4"/>
    <w:rsid w:val="003A0660"/>
    <w:rsid w:val="003A4A35"/>
    <w:rsid w:val="003B396D"/>
    <w:rsid w:val="003B5D0A"/>
    <w:rsid w:val="003C244B"/>
    <w:rsid w:val="003D31FC"/>
    <w:rsid w:val="003D350C"/>
    <w:rsid w:val="003E1305"/>
    <w:rsid w:val="003E190F"/>
    <w:rsid w:val="003E1A36"/>
    <w:rsid w:val="003F457E"/>
    <w:rsid w:val="004026B1"/>
    <w:rsid w:val="00405F09"/>
    <w:rsid w:val="00410371"/>
    <w:rsid w:val="00412C82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5387E"/>
    <w:rsid w:val="00456154"/>
    <w:rsid w:val="00461F12"/>
    <w:rsid w:val="00467CA6"/>
    <w:rsid w:val="00480E1E"/>
    <w:rsid w:val="00492A1B"/>
    <w:rsid w:val="004932AE"/>
    <w:rsid w:val="004B75B7"/>
    <w:rsid w:val="004C3F6A"/>
    <w:rsid w:val="004F69EA"/>
    <w:rsid w:val="004F7D61"/>
    <w:rsid w:val="0051580D"/>
    <w:rsid w:val="005232B2"/>
    <w:rsid w:val="005245B9"/>
    <w:rsid w:val="00524690"/>
    <w:rsid w:val="00533FA2"/>
    <w:rsid w:val="00547111"/>
    <w:rsid w:val="0058550A"/>
    <w:rsid w:val="00585A9E"/>
    <w:rsid w:val="00586F0C"/>
    <w:rsid w:val="00592D74"/>
    <w:rsid w:val="005959BD"/>
    <w:rsid w:val="005A1F52"/>
    <w:rsid w:val="005A5302"/>
    <w:rsid w:val="005B197D"/>
    <w:rsid w:val="005C5E70"/>
    <w:rsid w:val="005C6231"/>
    <w:rsid w:val="005C781E"/>
    <w:rsid w:val="005E2C44"/>
    <w:rsid w:val="005F202F"/>
    <w:rsid w:val="005F3C1D"/>
    <w:rsid w:val="00602678"/>
    <w:rsid w:val="00602944"/>
    <w:rsid w:val="006039DF"/>
    <w:rsid w:val="006074DF"/>
    <w:rsid w:val="0061215C"/>
    <w:rsid w:val="00614BF9"/>
    <w:rsid w:val="00615EC0"/>
    <w:rsid w:val="00617D68"/>
    <w:rsid w:val="00621188"/>
    <w:rsid w:val="00622ACE"/>
    <w:rsid w:val="00624B10"/>
    <w:rsid w:val="006257ED"/>
    <w:rsid w:val="00632E3F"/>
    <w:rsid w:val="00636F6D"/>
    <w:rsid w:val="00641AA9"/>
    <w:rsid w:val="00656E20"/>
    <w:rsid w:val="00677A55"/>
    <w:rsid w:val="00685ACA"/>
    <w:rsid w:val="00687A55"/>
    <w:rsid w:val="00687A75"/>
    <w:rsid w:val="00687F85"/>
    <w:rsid w:val="00692340"/>
    <w:rsid w:val="006935CD"/>
    <w:rsid w:val="0069498F"/>
    <w:rsid w:val="00695808"/>
    <w:rsid w:val="00695A37"/>
    <w:rsid w:val="006A6155"/>
    <w:rsid w:val="006B3EA3"/>
    <w:rsid w:val="006B46FB"/>
    <w:rsid w:val="006B607F"/>
    <w:rsid w:val="006C0F3D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30028"/>
    <w:rsid w:val="0073784E"/>
    <w:rsid w:val="00742C1C"/>
    <w:rsid w:val="00745430"/>
    <w:rsid w:val="007477C8"/>
    <w:rsid w:val="00754554"/>
    <w:rsid w:val="00760F43"/>
    <w:rsid w:val="00770837"/>
    <w:rsid w:val="00771DEC"/>
    <w:rsid w:val="00780D4E"/>
    <w:rsid w:val="00792342"/>
    <w:rsid w:val="007977A8"/>
    <w:rsid w:val="007A4F50"/>
    <w:rsid w:val="007A52C8"/>
    <w:rsid w:val="007B073E"/>
    <w:rsid w:val="007B444D"/>
    <w:rsid w:val="007B45B2"/>
    <w:rsid w:val="007B512A"/>
    <w:rsid w:val="007C2097"/>
    <w:rsid w:val="007C2E1F"/>
    <w:rsid w:val="007D6A07"/>
    <w:rsid w:val="007D73BB"/>
    <w:rsid w:val="007E6207"/>
    <w:rsid w:val="007E7B05"/>
    <w:rsid w:val="007F7259"/>
    <w:rsid w:val="00802E7F"/>
    <w:rsid w:val="008040A8"/>
    <w:rsid w:val="00804E18"/>
    <w:rsid w:val="00804E46"/>
    <w:rsid w:val="00827920"/>
    <w:rsid w:val="008279FA"/>
    <w:rsid w:val="00840522"/>
    <w:rsid w:val="00840DA9"/>
    <w:rsid w:val="008626E7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E20AC"/>
    <w:rsid w:val="008E49A5"/>
    <w:rsid w:val="008E6BC2"/>
    <w:rsid w:val="008F5EB2"/>
    <w:rsid w:val="008F686C"/>
    <w:rsid w:val="009016FD"/>
    <w:rsid w:val="00901E56"/>
    <w:rsid w:val="00905D0D"/>
    <w:rsid w:val="00907DA0"/>
    <w:rsid w:val="009129AC"/>
    <w:rsid w:val="00913097"/>
    <w:rsid w:val="009148DE"/>
    <w:rsid w:val="0092425D"/>
    <w:rsid w:val="00924986"/>
    <w:rsid w:val="00941E30"/>
    <w:rsid w:val="0094200A"/>
    <w:rsid w:val="009458F4"/>
    <w:rsid w:val="00957C31"/>
    <w:rsid w:val="00964F97"/>
    <w:rsid w:val="00975E55"/>
    <w:rsid w:val="00975E70"/>
    <w:rsid w:val="0097694F"/>
    <w:rsid w:val="009777D9"/>
    <w:rsid w:val="009828AB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D71D2"/>
    <w:rsid w:val="009D742B"/>
    <w:rsid w:val="009E3297"/>
    <w:rsid w:val="009F0017"/>
    <w:rsid w:val="009F33B7"/>
    <w:rsid w:val="009F4BF7"/>
    <w:rsid w:val="009F734F"/>
    <w:rsid w:val="00A01CF2"/>
    <w:rsid w:val="00A2244A"/>
    <w:rsid w:val="00A246B6"/>
    <w:rsid w:val="00A31C91"/>
    <w:rsid w:val="00A36E9B"/>
    <w:rsid w:val="00A47E70"/>
    <w:rsid w:val="00A50CF0"/>
    <w:rsid w:val="00A52F6F"/>
    <w:rsid w:val="00A62F21"/>
    <w:rsid w:val="00A639EA"/>
    <w:rsid w:val="00A703BE"/>
    <w:rsid w:val="00A7671C"/>
    <w:rsid w:val="00A84172"/>
    <w:rsid w:val="00A84821"/>
    <w:rsid w:val="00A92597"/>
    <w:rsid w:val="00A93136"/>
    <w:rsid w:val="00AA001A"/>
    <w:rsid w:val="00AA27AC"/>
    <w:rsid w:val="00AA2CBC"/>
    <w:rsid w:val="00AA340C"/>
    <w:rsid w:val="00AB3F52"/>
    <w:rsid w:val="00AC2C87"/>
    <w:rsid w:val="00AC3D59"/>
    <w:rsid w:val="00AC5820"/>
    <w:rsid w:val="00AD1CD8"/>
    <w:rsid w:val="00AD2CBF"/>
    <w:rsid w:val="00AE0A90"/>
    <w:rsid w:val="00AE251A"/>
    <w:rsid w:val="00AF172F"/>
    <w:rsid w:val="00AF2CAE"/>
    <w:rsid w:val="00B036C9"/>
    <w:rsid w:val="00B136F6"/>
    <w:rsid w:val="00B17E98"/>
    <w:rsid w:val="00B2119C"/>
    <w:rsid w:val="00B258BB"/>
    <w:rsid w:val="00B30378"/>
    <w:rsid w:val="00B40169"/>
    <w:rsid w:val="00B475C4"/>
    <w:rsid w:val="00B514CB"/>
    <w:rsid w:val="00B51FCB"/>
    <w:rsid w:val="00B60573"/>
    <w:rsid w:val="00B64B6D"/>
    <w:rsid w:val="00B67B97"/>
    <w:rsid w:val="00B70080"/>
    <w:rsid w:val="00B743EF"/>
    <w:rsid w:val="00B75E77"/>
    <w:rsid w:val="00B75F92"/>
    <w:rsid w:val="00B8454C"/>
    <w:rsid w:val="00B935CD"/>
    <w:rsid w:val="00B968C8"/>
    <w:rsid w:val="00BA3EC5"/>
    <w:rsid w:val="00BA51D9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06389"/>
    <w:rsid w:val="00C15688"/>
    <w:rsid w:val="00C259BF"/>
    <w:rsid w:val="00C31799"/>
    <w:rsid w:val="00C33A7F"/>
    <w:rsid w:val="00C40F1B"/>
    <w:rsid w:val="00C42DE9"/>
    <w:rsid w:val="00C51E37"/>
    <w:rsid w:val="00C572D0"/>
    <w:rsid w:val="00C61603"/>
    <w:rsid w:val="00C66BA2"/>
    <w:rsid w:val="00C7056B"/>
    <w:rsid w:val="00C7489A"/>
    <w:rsid w:val="00C7566A"/>
    <w:rsid w:val="00C80876"/>
    <w:rsid w:val="00C9030E"/>
    <w:rsid w:val="00C94DFE"/>
    <w:rsid w:val="00C95985"/>
    <w:rsid w:val="00C979AE"/>
    <w:rsid w:val="00CB4258"/>
    <w:rsid w:val="00CC5026"/>
    <w:rsid w:val="00CC68D0"/>
    <w:rsid w:val="00CC6BB2"/>
    <w:rsid w:val="00CD459B"/>
    <w:rsid w:val="00CE0D0A"/>
    <w:rsid w:val="00CE3B53"/>
    <w:rsid w:val="00CE6EA9"/>
    <w:rsid w:val="00CF560B"/>
    <w:rsid w:val="00CF6845"/>
    <w:rsid w:val="00CF75D6"/>
    <w:rsid w:val="00D03F9A"/>
    <w:rsid w:val="00D0545B"/>
    <w:rsid w:val="00D06D51"/>
    <w:rsid w:val="00D2018C"/>
    <w:rsid w:val="00D24991"/>
    <w:rsid w:val="00D31B9E"/>
    <w:rsid w:val="00D3390C"/>
    <w:rsid w:val="00D50255"/>
    <w:rsid w:val="00D64DA8"/>
    <w:rsid w:val="00D64EE3"/>
    <w:rsid w:val="00D66520"/>
    <w:rsid w:val="00D74967"/>
    <w:rsid w:val="00D76276"/>
    <w:rsid w:val="00D82CE2"/>
    <w:rsid w:val="00D9563B"/>
    <w:rsid w:val="00DA15CA"/>
    <w:rsid w:val="00DA2BF7"/>
    <w:rsid w:val="00DA409D"/>
    <w:rsid w:val="00DA4947"/>
    <w:rsid w:val="00DA573E"/>
    <w:rsid w:val="00DC0A10"/>
    <w:rsid w:val="00DC7933"/>
    <w:rsid w:val="00DD0300"/>
    <w:rsid w:val="00DD0541"/>
    <w:rsid w:val="00DD11FD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2627B"/>
    <w:rsid w:val="00E33D57"/>
    <w:rsid w:val="00E34898"/>
    <w:rsid w:val="00E35E64"/>
    <w:rsid w:val="00E3693E"/>
    <w:rsid w:val="00E37029"/>
    <w:rsid w:val="00E40D3E"/>
    <w:rsid w:val="00E519F0"/>
    <w:rsid w:val="00E542B6"/>
    <w:rsid w:val="00E614E4"/>
    <w:rsid w:val="00E64669"/>
    <w:rsid w:val="00E70995"/>
    <w:rsid w:val="00E75B90"/>
    <w:rsid w:val="00E94479"/>
    <w:rsid w:val="00E94D3D"/>
    <w:rsid w:val="00E9595E"/>
    <w:rsid w:val="00EB092E"/>
    <w:rsid w:val="00EB09B7"/>
    <w:rsid w:val="00EB4183"/>
    <w:rsid w:val="00EE738B"/>
    <w:rsid w:val="00EE7D7C"/>
    <w:rsid w:val="00F06A73"/>
    <w:rsid w:val="00F10AB5"/>
    <w:rsid w:val="00F14648"/>
    <w:rsid w:val="00F1774A"/>
    <w:rsid w:val="00F25D98"/>
    <w:rsid w:val="00F300FB"/>
    <w:rsid w:val="00F305A9"/>
    <w:rsid w:val="00F30F52"/>
    <w:rsid w:val="00F31650"/>
    <w:rsid w:val="00F33432"/>
    <w:rsid w:val="00F36403"/>
    <w:rsid w:val="00F415DA"/>
    <w:rsid w:val="00F524D0"/>
    <w:rsid w:val="00F52602"/>
    <w:rsid w:val="00F80452"/>
    <w:rsid w:val="00F8139A"/>
    <w:rsid w:val="00F829B4"/>
    <w:rsid w:val="00F91785"/>
    <w:rsid w:val="00FA5FD1"/>
    <w:rsid w:val="00FB4F2D"/>
    <w:rsid w:val="00FB6386"/>
    <w:rsid w:val="00FC31B1"/>
    <w:rsid w:val="00FC4318"/>
    <w:rsid w:val="00FC69D2"/>
    <w:rsid w:val="00FD2DDF"/>
    <w:rsid w:val="00FD34EE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22834E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</TotalTime>
  <Pages>3</Pages>
  <Words>454</Words>
  <Characters>3479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211179</vt:lpstr>
      <vt:lpstr>MTG_TITLE</vt:lpstr>
    </vt:vector>
  </TitlesOfParts>
  <Company>3GPP Support Team</Company>
  <LinksUpToDate>false</LinksUpToDate>
  <CharactersWithSpaces>3926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211179</dc:title>
  <dc:subject>8.1.1.1.1</dc:subject>
  <dc:creator>Michael Sanders, John M Meredith</dc:creator>
  <cp:keywords>2004</cp:keywords>
  <dc:description>8_1_1_1_1</dc:description>
  <cp:lastModifiedBy>MCC TF160</cp:lastModifiedBy>
  <cp:revision>32</cp:revision>
  <cp:lastPrinted>1900-01-01T00:00:00Z</cp:lastPrinted>
  <dcterms:created xsi:type="dcterms:W3CDTF">2021-09-01T14:12:00Z</dcterms:created>
  <dcterms:modified xsi:type="dcterms:W3CDTF">2021-11-11T17:22:00Z</dcterms:modified>
  <cp:contentStatus>1987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211035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