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101" w:rsidRDefault="00467101" w:rsidP="004671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R5s211597</w:t>
        </w:r>
      </w:fldSimple>
    </w:p>
    <w:p w:rsidR="00467101" w:rsidRDefault="00467101" w:rsidP="004671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7101" w:rsidTr="0046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7101" w:rsidTr="0046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7101" w:rsidTr="0046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142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67101" w:rsidRPr="00410371" w:rsidRDefault="00467101" w:rsidP="004671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7101" w:rsidRPr="00410371" w:rsidRDefault="00467101" w:rsidP="004671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2180</w:t>
              </w:r>
            </w:fldSimple>
          </w:p>
        </w:tc>
        <w:tc>
          <w:tcPr>
            <w:tcW w:w="709" w:type="dxa"/>
          </w:tcPr>
          <w:p w:rsidR="00467101" w:rsidRDefault="00467101" w:rsidP="0046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7101" w:rsidRPr="00410371" w:rsidRDefault="00467101" w:rsidP="0046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67101" w:rsidRDefault="00467101" w:rsidP="0046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7101" w:rsidRPr="00410371" w:rsidRDefault="00467101" w:rsidP="0046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:rsidTr="0046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:rsidTr="0046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7101" w:rsidRPr="00F25D98" w:rsidRDefault="00467101" w:rsidP="0046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7101" w:rsidTr="00467101">
        <w:tc>
          <w:tcPr>
            <w:tcW w:w="9641" w:type="dxa"/>
            <w:gridSpan w:val="9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67101" w:rsidRDefault="00467101" w:rsidP="004671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7101" w:rsidTr="00467101">
        <w:tc>
          <w:tcPr>
            <w:tcW w:w="2835" w:type="dxa"/>
          </w:tcPr>
          <w:p w:rsidR="00467101" w:rsidRDefault="00467101" w:rsidP="0046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67101" w:rsidRDefault="00467101" w:rsidP="004671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7101" w:rsidTr="00467101">
        <w:tc>
          <w:tcPr>
            <w:tcW w:w="9640" w:type="dxa"/>
            <w:gridSpan w:val="11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testcases 7.1.1.5.1, 7.1.1.5.2 and 7.1.1.5.4</w:t>
              </w:r>
            </w:fldSimple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67101" w:rsidRDefault="00467101" w:rsidP="0046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2021-11-08</w:t>
              </w:r>
            </w:fldSimple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7101" w:rsidRDefault="00467101" w:rsidP="0046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67101" w:rsidTr="004671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67101" w:rsidRDefault="00467101" w:rsidP="0046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7101" w:rsidRPr="007C2097" w:rsidRDefault="00467101" w:rsidP="0046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7101" w:rsidTr="00467101">
        <w:tc>
          <w:tcPr>
            <w:tcW w:w="1843" w:type="dxa"/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test case 7.1.1.5.1, the setting of CRC mode to normal is using a different activation time. This results in updating MAC/ Phy during the transmission of previous data and waiting for ACK. In order to avoid </w:t>
            </w:r>
            <w:proofErr w:type="gramStart"/>
            <w:r>
              <w:rPr>
                <w:rFonts w:cs="Arial"/>
                <w:lang w:eastAsia="en-GB"/>
              </w:rPr>
              <w:t>this</w:t>
            </w:r>
            <w:proofErr w:type="gramEnd"/>
            <w:r>
              <w:rPr>
                <w:rFonts w:cs="Arial"/>
                <w:lang w:eastAsia="en-GB"/>
              </w:rPr>
              <w:t xml:space="preserve"> it is proposed to use the same activation time as sending the next subsequent data (similar to 7.1.1.5.2/7.1.1.5.4 when error mode is set)</w:t>
            </w:r>
          </w:p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  <w:p w:rsidR="00467101" w:rsidRDefault="00467101" w:rsidP="00467101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5B1ACC">
              <w:rPr>
                <w:rFonts w:cs="Arial"/>
                <w:lang w:eastAsia="en-GB"/>
              </w:rPr>
              <w:t>f_NR_SS_CellConfig_DciDlInfo_NoRetransmission</w:t>
            </w:r>
            <w:r>
              <w:rPr>
                <w:rFonts w:cs="Arial"/>
                <w:lang w:eastAsia="en-GB"/>
              </w:rPr>
              <w:t xml:space="preserve"> before Step 6A is redundant as it is already configured at the start of the test case to do no retranmsssion</w:t>
            </w:r>
          </w:p>
          <w:p w:rsidR="00467101" w:rsidRDefault="00467101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67101" w:rsidRPr="002E008A" w:rsidRDefault="00467101" w:rsidP="0046710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Since there </w:t>
            </w:r>
            <w:proofErr w:type="gramStart"/>
            <w:r>
              <w:rPr>
                <w:rFonts w:cs="Arial"/>
                <w:lang w:eastAsia="en-GB"/>
              </w:rPr>
              <w:t>is</w:t>
            </w:r>
            <w:proofErr w:type="gramEnd"/>
            <w:r>
              <w:rPr>
                <w:rFonts w:cs="Arial"/>
                <w:lang w:eastAsia="en-GB"/>
              </w:rPr>
              <w:t xml:space="preserve"> no retransmissions configured and therefore the CRC mode should be “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>” as “</w:t>
            </w:r>
            <w:r w:rsidRPr="005B1ACC">
              <w:rPr>
                <w:rFonts w:cs="Arial"/>
                <w:lang w:eastAsia="en-GB"/>
              </w:rPr>
              <w:t>Error1AndNormal</w:t>
            </w:r>
            <w:r>
              <w:rPr>
                <w:rFonts w:cs="Arial"/>
                <w:lang w:eastAsia="en-GB"/>
              </w:rPr>
              <w:t>” can only be used when retransmission is configured (Similar to 7.1.1.5.1).</w:t>
            </w: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101" w:rsidRPr="00CF39F2" w:rsidRDefault="00467101" w:rsidP="004671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function of setting CRC to normal before sending the data at Step 11 and Step 15 and removed </w:t>
            </w:r>
            <w:r w:rsidRPr="005B1ACC">
              <w:rPr>
                <w:rFonts w:cs="Arial"/>
                <w:lang w:eastAsia="en-GB"/>
              </w:rPr>
              <w:t>v_Timing2</w:t>
            </w:r>
            <w:r>
              <w:rPr>
                <w:rFonts w:cs="Arial"/>
                <w:lang w:eastAsia="en-GB"/>
              </w:rPr>
              <w:t xml:space="preserve"> calculation as its calculated later on for sending the data</w:t>
            </w:r>
          </w:p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  <w:p w:rsidR="00467101" w:rsidRDefault="00467101" w:rsidP="00467101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</w:t>
            </w:r>
            <w:r w:rsidRPr="005B1ACC">
              <w:rPr>
                <w:rFonts w:cs="Arial"/>
                <w:lang w:eastAsia="en-GB"/>
              </w:rPr>
              <w:t>f_NR_SS_CellConfig_DciDlInfo_NoRetransmission</w:t>
            </w:r>
            <w:r>
              <w:rPr>
                <w:rFonts w:cs="Arial"/>
                <w:lang w:eastAsia="en-GB"/>
              </w:rPr>
              <w:t xml:space="preserve"> before Step 6A</w:t>
            </w:r>
          </w:p>
          <w:p w:rsidR="00467101" w:rsidRDefault="00467101" w:rsidP="00467101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function to use 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 xml:space="preserve"> when setting CRC mode and then back to normal mode for the other DRB data transmission </w:t>
            </w:r>
          </w:p>
          <w:p w:rsidR="00467101" w:rsidRPr="006316B2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101" w:rsidRPr="00CF39F2" w:rsidRDefault="00467101" w:rsidP="004671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Pr="00CF39F2" w:rsidRDefault="00467101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4149F">
              <w:rPr>
                <w:noProof/>
              </w:rPr>
              <w:t>A Conformant UE may fail the test case</w:t>
            </w:r>
          </w:p>
        </w:tc>
      </w:tr>
      <w:tr w:rsidR="00467101" w:rsidTr="00467101">
        <w:tc>
          <w:tcPr>
            <w:tcW w:w="2694" w:type="dxa"/>
            <w:gridSpan w:val="2"/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7.1.1.5.1</w:t>
            </w:r>
            <w:r>
              <w:rPr>
                <w:noProof/>
              </w:rPr>
              <w:t>.NR5GC</w:t>
            </w:r>
            <w:r w:rsidRPr="0074149F">
              <w:rPr>
                <w:noProof/>
              </w:rPr>
              <w:t>, 7.1.1.5.2</w:t>
            </w:r>
            <w:r w:rsidR="00524C42">
              <w:rPr>
                <w:noProof/>
              </w:rPr>
              <w:t>.NR5GC</w:t>
            </w:r>
            <w:r w:rsidR="00524C42">
              <w:rPr>
                <w:noProof/>
              </w:rPr>
              <w:t xml:space="preserve">, </w:t>
            </w:r>
            <w:r w:rsidRPr="0074149F">
              <w:rPr>
                <w:noProof/>
              </w:rPr>
              <w:t>7.1.1.5.4</w:t>
            </w:r>
            <w:r w:rsidR="00524C42">
              <w:rPr>
                <w:noProof/>
              </w:rPr>
              <w:t>.NR5GC</w:t>
            </w:r>
            <w:r w:rsidR="00524C42">
              <w:rPr>
                <w:noProof/>
              </w:rPr>
              <w:t>, 7.1.1.5.1.ENDC, 7.1.1.5.2.ENDC, 7.1.1.5.4.ENDC</w:t>
            </w: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7101" w:rsidRDefault="00467101" w:rsidP="0046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7101" w:rsidRDefault="00467101" w:rsidP="0046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101" w:rsidRPr="008863B9" w:rsidTr="004671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7101" w:rsidRPr="008863B9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7101" w:rsidRPr="008863B9" w:rsidRDefault="00467101" w:rsidP="0046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7101" w:rsidTr="0046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2756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6244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6244C2" w:rsidRPr="005E38EC">
        <w:rPr>
          <w:rFonts w:ascii="Arial" w:hAnsi="Arial" w:cs="Arial"/>
          <w:iCs/>
        </w:rPr>
        <w:t>Table of Contents</w:t>
      </w:r>
      <w:r w:rsidR="006244C2">
        <w:tab/>
      </w:r>
      <w:r w:rsidR="006244C2">
        <w:fldChar w:fldCharType="begin"/>
      </w:r>
      <w:r w:rsidR="006244C2">
        <w:instrText xml:space="preserve"> PAGEREF _Toc87275624 \h </w:instrText>
      </w:r>
      <w:r w:rsidR="006244C2">
        <w:fldChar w:fldCharType="separate"/>
      </w:r>
      <w:r w:rsidR="006244C2">
        <w:t>3</w:t>
      </w:r>
      <w:r w:rsidR="006244C2">
        <w:fldChar w:fldCharType="end"/>
      </w:r>
    </w:p>
    <w:p w:rsidR="006244C2" w:rsidRDefault="006244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38E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38EC">
        <w:rPr>
          <w:b/>
        </w:rPr>
        <w:t xml:space="preserve">Corrections required </w:t>
      </w:r>
      <w:r>
        <w:t>for test cases 7.1.1.5.1, 7.1.1.5.2 and 7.1.1.5.4</w:t>
      </w:r>
      <w:r>
        <w:tab/>
      </w:r>
      <w:r>
        <w:fldChar w:fldCharType="begin"/>
      </w:r>
      <w:r>
        <w:instrText xml:space="preserve"> PAGEREF _Toc87275625 \h </w:instrText>
      </w:r>
      <w:r>
        <w:fldChar w:fldCharType="separate"/>
      </w:r>
      <w:r>
        <w:t>3</w:t>
      </w:r>
      <w:r>
        <w:fldChar w:fldCharType="end"/>
      </w:r>
    </w:p>
    <w:p w:rsidR="006244C2" w:rsidRDefault="006244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38E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38EC">
        <w:rPr>
          <w:rFonts w:cs="Arial"/>
          <w:b/>
          <w:color w:val="000000"/>
          <w:lang w:eastAsia="en-GB"/>
        </w:rPr>
        <w:t xml:space="preserve">Correction to </w:t>
      </w:r>
      <w:r w:rsidRPr="005E38EC">
        <w:rPr>
          <w:rFonts w:cs="Arial"/>
          <w:lang w:eastAsia="en-GB"/>
        </w:rPr>
        <w:t>f_TC_7_1_1_5_1_NR_TestBody</w:t>
      </w:r>
      <w:r>
        <w:tab/>
      </w:r>
      <w:r>
        <w:fldChar w:fldCharType="begin"/>
      </w:r>
      <w:r>
        <w:instrText xml:space="preserve"> PAGEREF _Toc87275626 \h </w:instrText>
      </w:r>
      <w:r>
        <w:fldChar w:fldCharType="separate"/>
      </w:r>
      <w:r>
        <w:t>3</w:t>
      </w:r>
      <w:r>
        <w:fldChar w:fldCharType="end"/>
      </w:r>
    </w:p>
    <w:p w:rsidR="006244C2" w:rsidRDefault="006244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38E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38EC">
        <w:rPr>
          <w:rFonts w:cs="Arial"/>
          <w:b/>
          <w:color w:val="000000"/>
          <w:lang w:eastAsia="en-GB"/>
        </w:rPr>
        <w:t>Correction to f_TC_7_1_1_5_2_NR_TestBody</w:t>
      </w:r>
      <w:r>
        <w:tab/>
      </w:r>
      <w:r>
        <w:fldChar w:fldCharType="begin"/>
      </w:r>
      <w:r>
        <w:instrText xml:space="preserve"> PAGEREF _Toc87275627 \h </w:instrText>
      </w:r>
      <w:r>
        <w:fldChar w:fldCharType="separate"/>
      </w:r>
      <w:r>
        <w:t>17</w:t>
      </w:r>
      <w:r>
        <w:fldChar w:fldCharType="end"/>
      </w:r>
    </w:p>
    <w:p w:rsidR="006244C2" w:rsidRDefault="006244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38EC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38EC">
        <w:rPr>
          <w:rFonts w:cs="Arial"/>
          <w:b/>
          <w:color w:val="000000"/>
          <w:lang w:eastAsia="en-GB"/>
        </w:rPr>
        <w:t>Correction to f_TC_7_1_1_5_4_NR_TestBody</w:t>
      </w:r>
      <w:r>
        <w:tab/>
      </w:r>
      <w:r>
        <w:fldChar w:fldCharType="begin"/>
      </w:r>
      <w:r>
        <w:instrText xml:space="preserve"> PAGEREF _Toc87275628 \h </w:instrText>
      </w:r>
      <w:r>
        <w:fldChar w:fldCharType="separate"/>
      </w:r>
      <w:r>
        <w:t>22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7275625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cases 7.1.1.5.1, 7.1.1.5.2 and 7.1.1.5.4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727562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f_TC_7_1_1_5_1_NR_TestBody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f_TC_7_1_1_5_1_NR_TestBody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43377E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this test case the setting of CRC mode to normal is using a different activation time. This results in updating MAC/ Phy during the transmission of previous data and waiting for ACK. In order to </w:t>
            </w:r>
            <w:r w:rsidR="005B1ACC">
              <w:rPr>
                <w:rFonts w:cs="Arial"/>
                <w:lang w:eastAsia="en-GB"/>
              </w:rPr>
              <w:t xml:space="preserve">avoid </w:t>
            </w:r>
            <w:proofErr w:type="gramStart"/>
            <w:r w:rsidR="005B1ACC">
              <w:rPr>
                <w:rFonts w:cs="Arial"/>
                <w:lang w:eastAsia="en-GB"/>
              </w:rPr>
              <w:t>this</w:t>
            </w:r>
            <w:proofErr w:type="gramEnd"/>
            <w:r w:rsidR="005B1ACC">
              <w:rPr>
                <w:rFonts w:cs="Arial"/>
                <w:lang w:eastAsia="en-GB"/>
              </w:rPr>
              <w:t xml:space="preserve"> it is proposed to use the same activation time as sending the next subsequent data (similar to 7.1.1.5.2/7.1.1.5.4 when error mode is set)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5B1AC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function of setting CRC to normal before sending the data at Step 11 and Step 15 and removed </w:t>
            </w:r>
            <w:r w:rsidRPr="005B1ACC">
              <w:rPr>
                <w:rFonts w:cs="Arial"/>
                <w:lang w:eastAsia="en-GB"/>
              </w:rPr>
              <w:t>v_Timing2</w:t>
            </w:r>
            <w:r>
              <w:rPr>
                <w:rFonts w:cs="Arial"/>
                <w:lang w:eastAsia="en-GB"/>
              </w:rPr>
              <w:t xml:space="preserve"> calculation as its calculated later on for sending the data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function f_TC_7_1_1_5_1_NR_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DRB_Identity p_NR_DRB_Id,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float p_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5.0) runs on NR_BASE_PTC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DrxStartOffset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7; // in ms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20; // in ms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InactivityTimer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10;  // in  ms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const UInt_Type 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//const UInt_Type tsc_Dl_UL_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TransPeriodicity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=5;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v_NR_SlotOffsetK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//@sic R5s200711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LongDRXCycle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640;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Timing 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valueof(cs_SubFrameTiming(0, 0, 0));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UplinkBWP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f_NR_CellInfo_GetUplinkBWP(nr_Cell1, tsc_NR_BWP_Id);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ResourceAllocation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f_NR_ResourceAllocation_UplinkGrant(40, v_NR_UplinkBWP);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SlotsInSubframe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f_NR_CellInfo_GetSlotsNumberPerSubframe(nr_Cell1) 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SlotsInframe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v_SlotsInSubframe * 10;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NR_MAC_CE_SubPDU_UL_List_Type v_CE_SubPDUListUL;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NR_MAC_PDUList_Type v_MAC_PDUListUL;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timer 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p_WatchDog;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R5s200955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cds_NR_SystemIndCtrl_UL_HARQ(enable));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Choose the next subframe when the onDurationTimer is started.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start-offset chosen in the way that onDuration start on valid DL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other things in Step 3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f_NR_RLC_AMD_FullPDU_Encvalue(0, tsc_NR_P_NoPoll, f_NR_PDCP_PDU_Encvalue(cs_NR_PDCP_PDU_18B(0,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1?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Last PDCCH occasion while On Duration Timer is running.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(tsc_OnDurationTimer *v_SlotsInSubframe)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- the last slot during onDurationTimer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f_NR_RLC_AMD_FullPDU_Encvalue(1, tsc_NR_P_NoPoll, f_NR_PDCP_PDU_Encvalue(cs_NR_PDCP_PDU_18B(1,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tsc_InactivityTimer * v_SlotsInSubframe ); //@sic R5s200711 R5s200833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tsc_InactivityTimer * f_NR_DRX_LastDL_Slot(nr_Cell1));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7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f_NR_RLC_AMD_FullPDU_Encvalue(2, tsc_NR_P_NoPoll, f_NR_PDCP_PDU_Encvalue(cs_NR_PDCP_PDU_18B(2,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v_MAC_PDUListDL)); //@sic R5s201481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5?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7?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tsc_OnDurationTimer * v_SlotsInSubframe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((tsc_OnDurationTimer-10)*v_SlotsInframe) +f_NR_DRX_LastDL_Slot(nr_Cell1));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9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9 and 11 should be on one HARQ process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f_NR_RLC_AMD_FullPDU_Encvalue(3, tsc_NR_P_NoPoll, f_NR_PDCP_PDU_Encvalue(cs_NR_PDCP_PDU_18B(3,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normal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tsc_DRX_HARQ_RTT_TimerDL);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Normal,cs_TimingInfo_NR(v_Timing2)));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first PDCCH occasion when the Drx-RetransmissionTimerDL for the MAC PDU in Step 9 is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started(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i.e. after expiry of drx-HARQ-RTT-TimerDL after step 9),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f_NR_SubFrameTiming_AddSlots(v_Timing1,v_NR_SlotOffsetK1 +  tsc_DRX_HARQ_RTT_TimerDL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f_NR_NextDL_Slot(nr_Cell1,v_Timing2);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Drx-RetransmissionTimerDL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tsc_Dl_UL_TransPeriodicity);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11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7?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nack));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9?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13"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f_NR_SubFrameTiming_AddSlots(v_Timing1,tsc_OnDurationTimer * v_SlotsInSubframe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((tsc_OnDurationTimer-10)*v_SlotsInframe) +f_NR_DRX_LastDL_Slot(nr_Cell1));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13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 and 15 should be on one HARQ process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f_NR_RLC_AMD_FullPDU_Encvalue(4, tsc_NR_P_NoPoll, f_NR_PDCP_PDU_Encvalue(cs_NR_PDCP_PDU_18B(4,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normal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tsc_DRX_HARQ_RTT_TimerDL);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Normal,cs_TimingInfo_NR(v_Timing2)));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tsc_DRXRetransTimer_DL =12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slots,(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 + tsc_DRXRetransTimer_DL -1=15 slots)and DL-UL Periodicity =5 slots, it should be in the first PDCCH occasion in Drx-RetransmissionTimerDL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when the drx-RetransmissionTimerDL for MAC PDU in Step 13 is still running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v_NR_SlotOffsetK1 + tsc_DRX_HARQ_RTT_TimerDL + tsc_DRXRetransTimer_DL ); //@sic R5s200711 R5s200833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tsc_DRX_HARQ_RTT_TimerDL + tsc_DRXRetransTimer_DL -1 );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15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14?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nack));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14");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 HARQ ACK for the DL MAC PDU in Step 16?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 SS to report Reception of Buffer status report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f_NR_SubFrameTiming_AddSlots(v_Timing1,tsc_OnDurationTimer * v_SlotsInSubframe 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f_NR_LastUL_Slot(nr_Cell1,v_Timing1);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((tsc_OnDurationTimer-10)*v_SlotsInframe) +f_NR_DRX_LastUL_Slot(nr_Cell1));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UL Grant of 16 bits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R5s200711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OneULGrantTransmission(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cs_TimingInfo_NR(v_Timing1), v_NR_ResourceAllocation,-,cs_NR_UplinkTimeAlignment_Stop); // Imcs Lrb 40 bits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(tsc_NR_SlotOffsetK2 = )4 slots + (drx-HARQ-RTT-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 )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4 slots + (drx-RetransmissionTimerUL ) 12 slots =20 slots, a multiple of 5 slots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20);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tsc_NR_SlotOffsetK2 + tsc_DRX_HARQ_RTT_TimerUL + tsc_DRXRetransTimer_UL ); //@sic R5s200711 R5s200833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f_NR_RLC_AMD_FullPDU_Encvalue(5, tsc_NR_P_NoPoll, f_NR_PDCP_PDU_Encvalue(cs_NR_PDCP_PDU_18B(5,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Buffer Status Report on the UL indicating an empty buffer?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Get the time when UE sent BSR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function not suitable for finding the UL Data timing with respect to Grant, but still result in same value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tsc_NR_SlotOffsetK2);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v_CE_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cr_NR_MAC_CE_SubPDU_UL(cr_NR_MAC_LongBSR_SubHeader, cr_LongBSR_Payload('00000000'B, {}))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cr_NR_UL_MAC_PDU(omit, v_CE_SubPDUListUL, cr_NR_MAC_Padding_SubPDU('?'O)) };   // 1byte Padding header and 1 byte padding payload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DRB.receive(car_NR_DRB_COMMON_IND_MAC_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-, v_MAC_PDUListUL));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C72ED8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} 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f_TC_7_1_1_5_1_NR_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DRB_Identity p_NR_DRB_Id,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float p_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5.0) runs on NR_BASE_PTC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DrxStartOffset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7; // in ms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20; // in ms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InactivityTimer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10;  // in  ms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//const UInt_Type tsc_Dl_UL_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TransPeriodicity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=5;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v_NR_SlotOffsetK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//@sic R5s200711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LongDRXCycle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640;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Timing 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valueof(cs_SubFrameTiming(0, 0, 0));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UplinkBWP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f_NR_CellInfo_GetUplinkBWP(nr_Cell1, tsc_NR_BWP_Id);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ResourceAllocation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f_NR_ResourceAllocation_UplinkGrant(40, v_NR_UplinkBWP);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SlotsInSubframe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f_NR_CellInfo_GetSlotsNumberPerSubframe(nr_Cell1) 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SlotsInframe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v_SlotsInSubframe * 10;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NR_MAC_CE_SubPDU_UL_List_Type v_CE_SubPDUListUL;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NR_MAC_PDUList_Type v_MAC_PDUListUL;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timer 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p_WatchDog;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R5s200955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cds_NR_SystemIndCtrl_UL_HARQ(enable));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Choose the next subframe when the onDurationTimer is started.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start-offset chosen in the way that onDuration start on valid DL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f_NR_RLC_AMD_FullPDU_Encvalue(0, tsc_NR_P_NoPoll, f_NR_PDCP_PDU_Encvalue(cs_NR_PDCP_PDU_18B(0,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1?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5"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Last PDCCH occasion while On Duration Timer is running.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(tsc_OnDurationTimer *v_SlotsInSubframe)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- the last slot during onDurationTimer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f_NR_RLC_AMD_FullPDU_Encvalue(1, tsc_NR_P_NoPoll, f_NR_PDCP_PDU_Encvalue(cs_NR_PDCP_PDU_18B(1,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tsc_InactivityTimer * v_SlotsInSubframe ); //@sic R5s200711 R5s200833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tsc_InactivityTimer * f_NR_DRX_LastDL_Slot(nr_Cell1));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7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f_NR_RLC_AMD_FullPDU_Encvalue(2, tsc_NR_P_NoPoll, f_NR_PDCP_PDU_Encvalue(cs_NR_PDCP_PDU_18B(2,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v_MAC_PDUListDL)); //@sic R5s201481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5?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7?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tsc_OnDurationTimer * v_SlotsInSubframe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((tsc_OnDurationTimer-10)*v_SlotsInframe) +f_NR_DRX_LastDL_Slot(nr_Cell1));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9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9 and 11 should be on one HARQ process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f_NR_RLC_AMD_FullPDU_Encvalue(3, tsc_NR_P_NoPoll, f_NR_PDCP_PDU_Encvalue(cs_NR_PDCP_PDU_18B(3,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tsc_DRX_HARQ_RTT_TimerDL);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B1ACC" w:rsidRPr="005B1A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moved code from here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first PDCCH occasion when the Drx-RetransmissionTimerDL for the MAC PDU in Step 9 is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started(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i.e. after expiry of drx-HARQ-RTT-TimerDL after step 9),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f_NR_SubFrameTiming_AddSlots(v_Timing1,v_NR_SlotOffsetK1 +  tsc_DRX_HARQ_RTT_TimerDL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f_NR_NextDL_Slot(nr_Cell1,v_Timing2);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Drx-RetransmissionTimerDL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tsc_Dl_UL_TransPeriodicity);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set CRC error as normal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cas_NR_L1_TestMode_DL_SCH_CRC_REQ(nr_Cell1, Normal,cs_TimingInfo_NR(v_Timing2)));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11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7?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nack));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9?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13"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f_NR_SubFrameTiming_AddSlots(v_Timing1,tsc_OnDurationTimer * v_SlotsInSubframe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((tsc_OnDurationTimer-10)*v_SlotsInframe) +f_NR_DRX_LastDL_Slot(nr_Cell1));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13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 and 15 should be on one HARQ process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f_NR_RLC_AMD_FullPDU_Encvalue(4, tsc_NR_P_NoPoll, f_NR_PDCP_PDU_Encvalue(cs_NR_PDCP_PDU_18B(4,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tsc_DRX_HARQ_RTT_TimerDL);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B1ACC" w:rsidRPr="005B1A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code from here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tsc_DRXRetransTimer_DL =12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slots,(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 + tsc_DRXRetransTimer_DL -1=15 slots)and DL-UL Periodicity =5 slots, it should be in the first PDCCH occasion in Drx-RetransmissionTimerDL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when the drx-RetransmissionTimerDL for MAC PDU in Step 13 is still running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v_NR_SlotOffsetK1 + tsc_DRX_HARQ_RTT_TimerDL + tsc_DRXRetransTimer_DL ); //@sic R5s200711 R5s200833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f_NR_LastDL_Slot(nr_Cell1,v_Timing2);</w:t>
            </w:r>
          </w:p>
          <w:p w:rsid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tsc_DRX_HARQ_RTT_TimerDL + tsc_DRXRetransTimer_DL -1 );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set CRC error as normal mode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cas_NR_L1_TestMode_DL_SCH_CRC_REQ(nr_Cell1, Normal,cs_TimingInfo_NR(v_Timing2)));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15 automatically taken care by SS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v_MAC_PDUListDL, cs_NR_HarqProcessAssignment));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14?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nack));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14");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16?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 SS to report Reception of Buffer status report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f_NR_SubFrameTiming_AddSlots(v_Timing1,tsc_OnDurationTimer * v_SlotsInSubframe  - 1);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f_NR_LastUL_Slot(nr_Cell1,v_Timing1);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((tsc_OnDurationTimer-10)*v_SlotsInframe) +f_NR_DRX_LastUL_Slot(nr_Cell1));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UL Grant of 16 bits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R5s200711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OneULGrantTransmission(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cs_TimingInfo_NR(v_Timing1), v_NR_ResourceAllocation,-,cs_NR_UplinkTimeAlignment_Stop); // Imcs Lrb 40 bits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(tsc_NR_SlotOffsetK2 = )4 slots + (drx-HARQ-RTT-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 )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4 slots + (drx-RetransmissionTimerUL ) 12 slots =20 slots, a multiple of 5 slots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20);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tsc_NR_SlotOffsetK2 + tsc_DRX_HARQ_RTT_TimerUL + tsc_DRXRetransTimer_UL ); //@sic R5s200711 R5s200833 sic@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f_NR_RLC_AMD_FullPDU_Encvalue(5, tsc_NR_P_NoPoll, f_NR_PDCP_PDU_Encvalue(cs_NR_PDCP_PDU_18B(5, crs_NR_PDCP_SDU_36B)));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cs_TimingInfo_NR(v_Timing2), v_MAC_PDUListDL));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Buffer Status Report on the UL indicating an empty buffer?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Get the time when UE sent BSR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function not suitable for finding the UL Data timing with respect to Grant, but still result in same value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tsc_NR_SlotOffsetK2);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v_CE_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cr_NR_MAC_CE_SubPDU_UL(cr_NR_MAC_LongBSR_SubHeader, cr_LongBSR_Payload('00000000'B, {})) };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PDUListUL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cr_NR_UL_MAC_PDU(omit, v_CE_SubPDUListUL, cr_NR_MAC_Padding_SubPDU('?'O)) };   // 1byte Padding header and 1 byte padding payload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DRB.receive(car_NR_DRB_COMMON_IND_MAC_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p_NR_DRB_Id, -, v_MAC_PDUListUL));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siclog@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t_Watchdog.stop;</w:t>
            </w:r>
          </w:p>
          <w:p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} ;</w:t>
            </w:r>
          </w:p>
          <w:p w:rsidR="001E3D37" w:rsidRPr="00DA356D" w:rsidRDefault="001E3D37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B1ACC" w:rsidRDefault="005B1ACC" w:rsidP="005B1AC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727562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5B1ACC">
        <w:rPr>
          <w:rFonts w:cs="Arial"/>
          <w:b/>
          <w:color w:val="000000"/>
          <w:lang w:eastAsia="en-GB"/>
        </w:rPr>
        <w:t>f_TC_7_1_1_5_2_NR_TestBody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B1ACC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CC" w:rsidRDefault="005B1ACC" w:rsidP="004671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Pr="00CC39F9" w:rsidRDefault="005B1ACC" w:rsidP="00467101">
            <w:pPr>
              <w:rPr>
                <w:rFonts w:ascii="Arial" w:hAnsi="Arial" w:cs="Arial"/>
                <w:lang w:eastAsia="en-GB"/>
              </w:rPr>
            </w:pPr>
            <w:r w:rsidRPr="005B1ACC">
              <w:rPr>
                <w:rFonts w:ascii="Arial" w:hAnsi="Arial" w:cs="Arial"/>
                <w:lang w:eastAsia="en-GB"/>
              </w:rPr>
              <w:t>f_TC_7_1_1_5_2_NR_TestBody</w:t>
            </w:r>
          </w:p>
        </w:tc>
      </w:tr>
      <w:tr w:rsidR="005B1ACC" w:rsidTr="004671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CC" w:rsidRDefault="005B1ACC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Default="005B1ACC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5B1ACC">
              <w:rPr>
                <w:rFonts w:cs="Arial"/>
                <w:lang w:eastAsia="en-GB"/>
              </w:rPr>
              <w:t>f_NR_SS_CellConfig_DciDlInfo_NoRetransmission</w:t>
            </w:r>
            <w:r>
              <w:rPr>
                <w:rFonts w:cs="Arial"/>
                <w:lang w:eastAsia="en-GB"/>
              </w:rPr>
              <w:t xml:space="preserve"> before Step 6A is redundant as it is already configured at the start of the test case to do no retranmsssion</w:t>
            </w:r>
          </w:p>
          <w:p w:rsidR="005B1ACC" w:rsidRDefault="005B1ACC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5B1ACC" w:rsidRPr="009B0B50" w:rsidRDefault="005B1ACC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there </w:t>
            </w:r>
            <w:proofErr w:type="gramStart"/>
            <w:r>
              <w:rPr>
                <w:rFonts w:cs="Arial"/>
                <w:lang w:eastAsia="en-GB"/>
              </w:rPr>
              <w:t>is</w:t>
            </w:r>
            <w:proofErr w:type="gramEnd"/>
            <w:r>
              <w:rPr>
                <w:rFonts w:cs="Arial"/>
                <w:lang w:eastAsia="en-GB"/>
              </w:rPr>
              <w:t xml:space="preserve"> no retransmissions configured and therefore the CRC mode should be “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>” as “</w:t>
            </w:r>
            <w:r w:rsidRPr="005B1ACC">
              <w:rPr>
                <w:rFonts w:cs="Arial"/>
                <w:lang w:eastAsia="en-GB"/>
              </w:rPr>
              <w:t>Error1AndNormal</w:t>
            </w:r>
            <w:r>
              <w:rPr>
                <w:rFonts w:cs="Arial"/>
                <w:lang w:eastAsia="en-GB"/>
              </w:rPr>
              <w:t>” can only be used when retransmission is configured (Similar to 7.1.1.5.1).</w:t>
            </w:r>
          </w:p>
        </w:tc>
      </w:tr>
      <w:tr w:rsidR="005B1ACC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CC" w:rsidRDefault="005B1ACC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Default="005B1ACC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</w:t>
            </w:r>
            <w:r w:rsidRPr="005B1ACC">
              <w:rPr>
                <w:rFonts w:cs="Arial"/>
                <w:lang w:eastAsia="en-GB"/>
              </w:rPr>
              <w:t>f_NR_SS_CellConfig_DciDlInfo_NoRetransmission</w:t>
            </w:r>
            <w:r>
              <w:rPr>
                <w:rFonts w:cs="Arial"/>
                <w:lang w:eastAsia="en-GB"/>
              </w:rPr>
              <w:t xml:space="preserve"> before Step 6A</w:t>
            </w:r>
          </w:p>
          <w:p w:rsidR="005B1ACC" w:rsidRDefault="005B1ACC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function to use 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 xml:space="preserve"> when setting CRC mode and then back to normal mode for the other DRB data transmission </w:t>
            </w:r>
          </w:p>
          <w:p w:rsidR="005B1ACC" w:rsidRPr="00A72665" w:rsidRDefault="005B1ACC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5B1ACC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CC" w:rsidRDefault="005B1ACC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Pr="00CC39F9" w:rsidRDefault="005B1ACC" w:rsidP="00467101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5B1ACC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ACC" w:rsidRDefault="005B1ACC" w:rsidP="004671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Default="005B1ACC" w:rsidP="0046710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5B1ACC" w:rsidRDefault="005B1ACC" w:rsidP="005B1ACC">
      <w:pPr>
        <w:spacing w:after="0"/>
        <w:rPr>
          <w:rFonts w:ascii="Arial" w:hAnsi="Arial"/>
          <w:b/>
          <w:lang w:eastAsia="en-GB"/>
        </w:rPr>
      </w:pPr>
    </w:p>
    <w:p w:rsidR="005B1ACC" w:rsidRDefault="005B1ACC" w:rsidP="005B1A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B1ACC" w:rsidRPr="00CD057D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function f_TC_7_1_1_5_2_NR_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DRB_Identity p_NR_DRB_Id) runs on NR_BASE_PTC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7.1.1.5.2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not configured / Long DRX command MAC control element reception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DrxStartOffset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7; // in ms @sic R5-202609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HarqProcessId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tsc_DRXRetransTimer_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TimerDL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LongDRXCycle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valueof(cs_SubFrameTiming(0, 0, 0));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SlotsInSubframe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f_NR_CellInfo_GetSlotsNumberPerSubframe(nr_Cell1);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SlotsInframe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v_SlotsInSubframe * 10;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(present) NR_MAC_SDU_SubPDU_List_Type v_SDU_SubPDUListUL;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1:=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5;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7115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0.1;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Watchdog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5.0;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v_NR_K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nr_Cell1,-, -, -, cs_NR_UplinkTimeAlignment_Stop);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cds_NR_SystemIndCtrl_UL_HARQ(enable));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R5s200859 R5-204420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ms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f_NR_RLC_AMD_FullPDU_Encvalue(0, tsc_NR_P_NoPoll, f_NR_PDCP_PDU_Encvalue(cs_NR_PDCP_PDU_18B(0, crs_NR_PDCP_SDU_36B)));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cs_NR_HarqProcessAssignment(tsc_HarqProcessId)));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v_SlotsInframe);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v_CE_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cs_NR_MAC_CE_SubPDU_DL( cs_NR_MAC_LongDRXCommandSubHeader ) };  //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v_MAC_PDUListDL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cs_NR_DL_MAC_PDU(v_CE_SubPDUListDL, omit,  cs_NR_MAC_Padding_SubPDU('000000'O)) };   // 2 byte sub headers +3byte Padding header= 40 bits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 cs_NR_HarqProcessAssignment(tsc_HarqProcessId+1)));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K = 7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f_NR_SubFrameTiming_AddSlots(v_Timing,6);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_TimingInfo_NR(v_Timing)); //@sic R5s201493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2*v_SlotsInframe);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v_MAC_PDUListDL, cs_NR_HarqProcessAssignment(tsc_HarqProcessId+1)));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R5s201436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v_LongDRXCycle * v_SlotsInSubframe);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Error1AndNormal,cs_TimingInfo_NR(v_Timing3)));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Drx-RetransmissionTimerDL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cs_TimingInfo_NR(v_Timing3), v_MAC_PDUListDL, cs_NR_HarqProcessAssignment(tsc_HarqProcessId)));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f_NR_SubFrameTiming_AddSlots(v_Timing3, v_NR_K1 + tsc_DRX_HARQ_RTT_TimerDL-1);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f_NR_LastDL_Slot(nr_Cell1,v_Timing); //@sic R5s201104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v_MAC_PDUListDL2,cs_NR_HarqProcessAssignment(tsc_HarqProcessId+1)));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43377E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</w:tc>
      </w:tr>
    </w:tbl>
    <w:p w:rsidR="005B1ACC" w:rsidRPr="00CD057D" w:rsidRDefault="005B1ACC" w:rsidP="005B1ACC">
      <w:pPr>
        <w:spacing w:after="0"/>
        <w:rPr>
          <w:rFonts w:ascii="Arial" w:hAnsi="Arial"/>
          <w:b/>
          <w:color w:val="000000"/>
          <w:lang w:eastAsia="en-GB"/>
        </w:rPr>
      </w:pPr>
    </w:p>
    <w:p w:rsidR="005B1ACC" w:rsidRPr="00CD057D" w:rsidRDefault="005B1ACC" w:rsidP="005B1AC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B1ACC" w:rsidRPr="00CD057D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function f_TC_7_1_1_5_2_NR_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DRB_Identity p_NR_DRB_Id) runs on NR_BASE_PTC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7.1.1.5.2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not configured / Long DRX command MAC control element reception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DrxStartOffset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7; // in ms @sic R5-202609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const UInt_Type 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HarqProcessId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tsc_DRXRetransTimer_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TimerDL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LongDRXCycle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valueof(cs_SubFrameTiming(0, 0, 0));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SlotsInSubframe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f_NR_CellInfo_GetSlotsNumberPerSubframe(nr_Cell1);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SlotsInframe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v_SlotsInSubframe * 10;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(present) NR_MAC_SDU_SubPDU_List_Type v_SDU_SubPDUListUL;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1:=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5;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7115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0.1;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Watchdog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5.0;</w:t>
            </w:r>
          </w:p>
          <w:p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v_NR_K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nr_Cell1,-, -, -, cs_NR_UplinkTimeAlignment_Stop);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cds_NR_SystemIndCtrl_UL_HARQ(enable));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R5s200859 R5-204420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v_LongDRXCycle, tsc_DrxStartOffset);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ms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f_NR_RLC_AMD_FullPDU_Encvalue(0, tsc_NR_P_NoPoll, f_NR_PDCP_PDU_Encvalue(cs_NR_PDCP_PDU_18B(0, crs_NR_PDCP_SDU_36B)));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v_SDU_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cs_NR_HarqProcessAssignment(tsc_HarqProcessId)));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v_SlotsInframe);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v_CE_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cs_NR_MAC_CE_SubPDU_DL( cs_NR_MAC_LongDRXCommandSubHeader ) };  //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cs_NR_DL_MAC_PDU(v_CE_SubPDUListDL, omit,  cs_NR_MAC_Padding_SubPDU('000000'O)) };   // 2 byte sub headers +3byte Padding header= 40 bits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 cs_NR_HarqProcessAssignment(tsc_HarqProcessId+1)));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K = 7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f_NR_SubFrameTiming_AddSlots(v_Timing,6);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//redundant as NoRetransmission is already configured at the start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f_NR_SS_CellConfig_DciDlInfo_NoRetransmission(nr_Cell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_TimingInfo_NR(v_Timing)); //@sic R5s201493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2*v_SlotsInframe);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v_MAC_PDUListDL, cs_NR_HarqProcessAssignment(tsc_HarqProcessId+1)));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R5s201436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v_LongDRXCycle * v_SlotsInSubframe);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error mode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Erroneous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,cs_TimingInfo_NR(v_Timing3)));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Drx-RetransmissionTimerDL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cs_TimingInfo_NR(v_Timing3), v_MAC_PDUListDL, cs_NR_HarqProcessAssignment(tsc_HarqProcessId)));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f_NR_SubFrameTiming_AddSlots(v_Timing3, v_NR_K1 + tsc_DRX_HARQ_RTT_TimerDL-1);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f_NR_LastDL_Slot(nr_Cell1,v_Timing); //@sic R5s201104 sic@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normal mode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cas_NR_L1_TestMode_DL_SCH_CRC_REQ(nr_Cell1, Normal,cs_TimingInfo_NR(v_Timing)));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v_MAC_PDUListDL2,cs_NR_HarqProcessAssignment(tsc_HarqProcessId+1)));</w:t>
            </w: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B1ACC" w:rsidRPr="00DA356D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304753" w:rsidRDefault="00304753" w:rsidP="0030475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872756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304753">
        <w:rPr>
          <w:rFonts w:cs="Arial"/>
          <w:b/>
          <w:color w:val="000000"/>
          <w:lang w:eastAsia="en-GB"/>
        </w:rPr>
        <w:t>f_TC_7_1_1_5_4_NR_TestBody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4753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53" w:rsidRDefault="00304753" w:rsidP="004671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Pr="00CC39F9" w:rsidRDefault="00304753" w:rsidP="00467101">
            <w:pPr>
              <w:rPr>
                <w:rFonts w:ascii="Arial" w:hAnsi="Arial" w:cs="Arial"/>
                <w:lang w:eastAsia="en-GB"/>
              </w:rPr>
            </w:pPr>
            <w:r w:rsidRPr="00304753">
              <w:rPr>
                <w:rFonts w:ascii="Arial" w:hAnsi="Arial" w:cs="Arial"/>
                <w:lang w:eastAsia="en-GB"/>
              </w:rPr>
              <w:t>f_TC_7_1_1_5_4_NR_TestBody</w:t>
            </w:r>
          </w:p>
        </w:tc>
      </w:tr>
      <w:tr w:rsidR="00304753" w:rsidTr="004671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53" w:rsidRDefault="00304753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Default="00304753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r w:rsidRPr="005B1ACC">
              <w:rPr>
                <w:rFonts w:cs="Arial"/>
                <w:lang w:eastAsia="en-GB"/>
              </w:rPr>
              <w:t>f_NR_SS_CellConfig_DciDlInfo_NoRetransmission</w:t>
            </w:r>
            <w:r>
              <w:rPr>
                <w:rFonts w:cs="Arial"/>
                <w:lang w:eastAsia="en-GB"/>
              </w:rPr>
              <w:t xml:space="preserve"> before Step 6A is redundant as it is already configured at the start of the test case to do no retranmsssion</w:t>
            </w:r>
          </w:p>
          <w:p w:rsidR="00304753" w:rsidRDefault="00304753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304753" w:rsidRPr="009B0B50" w:rsidRDefault="00304753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there </w:t>
            </w:r>
            <w:proofErr w:type="gramStart"/>
            <w:r>
              <w:rPr>
                <w:rFonts w:cs="Arial"/>
                <w:lang w:eastAsia="en-GB"/>
              </w:rPr>
              <w:t>is</w:t>
            </w:r>
            <w:proofErr w:type="gramEnd"/>
            <w:r>
              <w:rPr>
                <w:rFonts w:cs="Arial"/>
                <w:lang w:eastAsia="en-GB"/>
              </w:rPr>
              <w:t xml:space="preserve"> no retransmissions configured and therefore the CRC mode should be “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>” as “</w:t>
            </w:r>
            <w:r w:rsidRPr="005B1ACC">
              <w:rPr>
                <w:rFonts w:cs="Arial"/>
                <w:lang w:eastAsia="en-GB"/>
              </w:rPr>
              <w:t>Error1AndNormal</w:t>
            </w:r>
            <w:r>
              <w:rPr>
                <w:rFonts w:cs="Arial"/>
                <w:lang w:eastAsia="en-GB"/>
              </w:rPr>
              <w:t>” can only be used when retransmission is configured (Similar to 7.1.1.5.1).</w:t>
            </w:r>
          </w:p>
        </w:tc>
      </w:tr>
      <w:tr w:rsidR="00304753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53" w:rsidRDefault="00304753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Default="00304753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</w:t>
            </w:r>
            <w:r w:rsidRPr="005B1ACC">
              <w:rPr>
                <w:rFonts w:cs="Arial"/>
                <w:lang w:eastAsia="en-GB"/>
              </w:rPr>
              <w:t>f_NR_SS_CellConfig_DciDlInfo_NoRetransmission</w:t>
            </w:r>
            <w:r>
              <w:rPr>
                <w:rFonts w:cs="Arial"/>
                <w:lang w:eastAsia="en-GB"/>
              </w:rPr>
              <w:t xml:space="preserve"> before Step 6A</w:t>
            </w:r>
          </w:p>
          <w:p w:rsidR="00304753" w:rsidRDefault="00304753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function to use 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 xml:space="preserve"> when setting CRC mode and then back to normal mode for the other DRB data transmission </w:t>
            </w:r>
          </w:p>
          <w:p w:rsidR="00304753" w:rsidRPr="00A72665" w:rsidRDefault="00304753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304753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53" w:rsidRDefault="00304753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Pr="00CC39F9" w:rsidRDefault="00304753" w:rsidP="00467101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04753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53" w:rsidRDefault="00304753" w:rsidP="004671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Default="00304753" w:rsidP="0046710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04753" w:rsidRDefault="00304753" w:rsidP="00304753">
      <w:pPr>
        <w:spacing w:after="0"/>
        <w:rPr>
          <w:rFonts w:ascii="Arial" w:hAnsi="Arial"/>
          <w:b/>
          <w:lang w:eastAsia="en-GB"/>
        </w:rPr>
      </w:pPr>
    </w:p>
    <w:p w:rsidR="00304753" w:rsidRDefault="00304753" w:rsidP="0030475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04753" w:rsidRPr="00CD057D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function f_TC_7_1_1_5_4_NR_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DRB_Identity p_NR_DRB_Id) runs on NR_BASE_PTC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7.1.1.5.4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DRX command MAC control element reception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DrxStartOffset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7; // in ms @sic R5-202609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HarqProcessId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const UInt_Type tsc_DRXRetransTimer_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TimerDL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ShortDRXCycle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 80; //@sic R5s200867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valueof(cs_SubFrameTiming(0, 0, 0));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SlotsInSubframe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f_NR_CellInfo_GetSlotsNumberPerSubframe(nr_Cell1);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SlotsInframe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v_SlotsInSubframe * 10;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1:=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5;</w:t>
            </w: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7115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0.05;</w:t>
            </w: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Watchdog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5.0;</w:t>
            </w: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v_NR_K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nr_Cell1,-, -, -, cs_NR_UplinkTimeAlignment_Stop);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cds_NR_SystemIndCtrl_UL_HARQ(enable));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R5-206123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R5s200867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f_NR_RLC_AMD_FullPDU_Encvalue(0, tsc_NR_P_NoPoll, f_NR_PDCP_PDU_Encvalue(cs_NR_PDCP_PDU_18B(0, crs_NR_PDCP_SDU_36B)));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R5s200867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v_ShortDRXCycle, tsc_DrxStartOffset);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v_ShortDRXCycle * v_SlotsInSubframe * 2);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X= selected the last DL slot, InactivityTimer&lt; X&lt; on-DurationTimer -1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v_SlotsInframe + 9);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ms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f_NR_DRX_LastDL_Slot(nr_Cell1));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cs_NR_HarqProcessAssignment(tsc_HarqProcessId)));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 5);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Normal,cs_TimingInfo_NR(v_Timing)));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v_SlotsInframe); //@sic R5s200926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v_CE_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cs_NR_MAC_CE_SubPDU_DL( cs_NR_MAC_DRXCommandSubHeader ) };  //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cs_NR_DL_MAC_PDU(v_CE_SubPDUListDL, omit,  cs_NR_MAC_Padding_SubPDU('000000'O)) };   // 2 byte sub headers +3byte Padding header= 40 bits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r5s201517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 cs_NR_HarqProcessAssignment(tsc_HarqProcessId+1)));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f_NR_SubFrameTiming_AddSlots(v_Timing,7);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_TimingInfo_NR(v_Timing));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R5s200926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2*v_SlotsInframe);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v_MAC_PDUListDL, cs_NR_HarqProcessAssignment(tsc_HarqProcessId+1)));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3 * v_ShortDRXCycle * v_SlotsInSubframe);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 v_SlotsInframe+5);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Error1AndNormal,cs_TimingInfo_NR(v_Timing3)));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With HARQ RTT = 4slots, and DL-UL Periodicity =5 slots, it should be in the first PDCCH occasion in Drx-RetransmissionTimerDL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f_NR_SubFrameTiming_AddSlots(v_Timing, 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 2*v_SlotsInframe);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cs_TimingInfo_NR(v_Timing3), v_MAC_PDUListDL, cs_NR_HarqProcessAssignment(tsc_HarqProcessId)));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f_NR_SubFrameTiming_AddSlots(v_Timing3, v_NR_K1 + tsc_DRX_HARQ_RTT_TimerDL-1);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f_NR_LastDL_Slot(nr_Cell1,v_Timing); //@sic R5s201105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 cs_NR_HarqProcessAssignment(tsc_HarqProcessId+1)));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43377E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</w:tc>
      </w:tr>
    </w:tbl>
    <w:p w:rsidR="00304753" w:rsidRPr="00CD057D" w:rsidRDefault="00304753" w:rsidP="00304753">
      <w:pPr>
        <w:spacing w:after="0"/>
        <w:rPr>
          <w:rFonts w:ascii="Arial" w:hAnsi="Arial"/>
          <w:b/>
          <w:color w:val="000000"/>
          <w:lang w:eastAsia="en-GB"/>
        </w:rPr>
      </w:pPr>
    </w:p>
    <w:p w:rsidR="00304753" w:rsidRPr="00CD057D" w:rsidRDefault="00304753" w:rsidP="0030475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04753" w:rsidRPr="00CD057D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function f_TC_7_1_1_5_4_NR_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DRB_Identity p_NR_DRB_Id) runs on NR_BASE_PTC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7.1.1.5.4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DRX command MAC control element reception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DrxStartOffset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7; // in ms @sic R5-202609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HarqProcessId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tsc_DRXRetransTimer_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const UInt_Type tsc_DRX_HARQ_RTT_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TimerDL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UInt_Type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ShortDRXCycle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 80; //@sic R5s200867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valueof(cs_SubFrameTiming(0, 0, 0));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//var SubFrameTiming_Type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v_Timing;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SlotsInSubframe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f_NR_CellInfo_GetSlotsNumberPerSubframe(nr_Cell1);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SlotsInframe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v_SlotsInSubframe * 10;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NR_MAC_SDU_Type v_EncodedRlcPdu1;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NR_MAC_SDU_SubPDU_List_Type v_SDU_SubPDUListDL;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NR_MAC_CE_SubPDU_DL_List_Type v_CE_SubPDUListDL;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NR_MAC_PDUList_Type v_MAC_PDUListDL2;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1:=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5;</w:t>
            </w: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timer t_T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7115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0.05;</w:t>
            </w: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</w:t>
            </w:r>
            <w:proofErr w:type="gramStart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Watchdog :</w:t>
            </w:r>
            <w:proofErr w:type="gramEnd"/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= 5.0;</w:t>
            </w:r>
          </w:p>
          <w:p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v_NR_K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Start(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nr_Cell1,-, -, -, cs_NR_UplinkTimeAlignment_Stop);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f_NR_SS_CellConfig_DciDlInfo_NoRetransmission(nr_Cell1);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cds_NR_SystemIndCtrl_UL_HARQ(enable));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R5-206123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R5s200867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f_NR_RLC_AMD_FullPDU_Encvalue(0, tsc_NR_P_NoPoll, f_NR_PDCP_PDU_Encvalue(cs_NR_PDCP_PDU_18B(0, crs_NR_PDCP_SDU_36B)));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v_SDU_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cs_NR_MAC_SDU_SubPDU_LI8(tsc_LCID_SCG_Bearer, v_EncodedRlcPdu1) };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cs_NR_DL_MAC_PDU_SDU_SubPDU_Padding(v_SDU_SubPDUListDL) };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R5s200867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f_NR_GetNextSendOccasion_7_1_1_5_X(nr_Cell1, v_ShortDRXCycle, tsc_DrxStartOffset);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v_ShortDRXCycle * v_SlotsInSubframe * 2);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slot, InactivityTimer&lt; X&lt; on-DurationTimer -1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v_SlotsInframe + 9);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ms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f_NR_DRX_LastDL_Slot(nr_Cell1));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cs_TimingInfo_NR(v_Timing1), v_MAC_PDUListDL, cs_NR_HarqProcessAssignment(tsc_HarqProcessId)));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 5);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Normal,cs_TimingInfo_NR(v_Timing)));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v_SlotsInframe); //@sic R5s200926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v_CE_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cs_NR_MAC_CE_SubPDU_DL( cs_NR_MAC_DRXCommandSubHeader ) };  //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cs_NR_DL_MAC_PDU(v_CE_SubPDUListDL, omit,  cs_NR_MAC_Padding_SubPDU('000000'O)) };   // 2 byte sub headers +3byte Padding header= 40 bits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r5s201517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 cs_NR_HarqProcessAssignment(tsc_HarqProcessId+1)));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f_NR_SubFrameTiming_AddSlots(v_Timing,7);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redundant as NoRetransmission is already configured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f_NR_SS_CellConfig_DciDlInfo_NoRetransmission(nr_Cell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_TimingInfo_NR(v_Timing));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R5s200926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2*v_SlotsInframe);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v_MAC_PDUListDL, cs_NR_HarqProcessAssignment(tsc_HarqProcessId+1)));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f_NR_SubFrameTiming_AddSlots(v_Timing1, 3 * v_ShortDRXCycle * v_SlotsInSubframe);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 v_SlotsInframe+5);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Erroneous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,cs_TimingInfo_NR(v_Timing3)));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Drx-RetransmissionTimerDL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f_NR_SubFrameTiming_AddSlots(v_Timing, 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f_NR_SubFrameTiming_AddSlots(v_Timing2, 2*v_SlotsInframe);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cs_TimingInfo_NR(v_Timing3), v_MAC_PDUListDL, cs_NR_HarqProcessAssignment(tsc_HarqProcessId)));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siclog@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f_NR_SubFrameTiming_AddSlots(v_Timing3, v_NR_K1 + tsc_DRX_HARQ_RTT_TimerDL-1);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f_NR_LastDL_Slot(nr_Cell1,v_Timing); //@sic R5s201105 sic@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//to put back to normal mode.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 cas_NR_L1_TestMode_DL_SCH_CRC_REQ(nr_Cell1, Normal,cs_TimingInfo_NR(v_Timing)));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p_NR_DRB_Id, cs_TimingInfo_NR(v_Timing), v_MAC_PDUListDL2, cs_NR_HarqProcessAssignment(tsc_HarqProcessId+1)));</w:t>
            </w:r>
          </w:p>
          <w:p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04753" w:rsidRPr="00DA356D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siclog@</w:t>
            </w:r>
          </w:p>
        </w:tc>
      </w:tr>
    </w:tbl>
    <w:p w:rsidR="00304753" w:rsidRDefault="00304753" w:rsidP="00304753">
      <w:pPr>
        <w:rPr>
          <w:lang w:eastAsia="en-GB"/>
        </w:rPr>
      </w:pPr>
    </w:p>
    <w:p w:rsidR="00304753" w:rsidRDefault="00304753" w:rsidP="006E7773">
      <w:pPr>
        <w:rPr>
          <w:lang w:eastAsia="en-GB"/>
        </w:rPr>
      </w:pPr>
    </w:p>
    <w:sectPr w:rsidR="0030475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7AA" w:rsidRDefault="00AF37AA">
      <w:r>
        <w:separator/>
      </w:r>
    </w:p>
  </w:endnote>
  <w:endnote w:type="continuationSeparator" w:id="0">
    <w:p w:rsidR="00AF37AA" w:rsidRDefault="00AF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7AA" w:rsidRDefault="00AF37AA">
      <w:r>
        <w:separator/>
      </w:r>
    </w:p>
  </w:footnote>
  <w:footnote w:type="continuationSeparator" w:id="0">
    <w:p w:rsidR="00AF37AA" w:rsidRDefault="00AF3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01" w:rsidRDefault="004671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01" w:rsidRDefault="004671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01" w:rsidRDefault="004671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01" w:rsidRDefault="00467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18"/>
  </w:num>
  <w:num w:numId="7">
    <w:abstractNumId w:val="27"/>
  </w:num>
  <w:num w:numId="8">
    <w:abstractNumId w:val="7"/>
  </w:num>
  <w:num w:numId="9">
    <w:abstractNumId w:val="16"/>
  </w:num>
  <w:num w:numId="10">
    <w:abstractNumId w:val="29"/>
  </w:num>
  <w:num w:numId="11">
    <w:abstractNumId w:val="13"/>
  </w:num>
  <w:num w:numId="12">
    <w:abstractNumId w:val="19"/>
  </w:num>
  <w:num w:numId="13">
    <w:abstractNumId w:val="3"/>
  </w:num>
  <w:num w:numId="14">
    <w:abstractNumId w:val="15"/>
  </w:num>
  <w:num w:numId="15">
    <w:abstractNumId w:val="0"/>
  </w:num>
  <w:num w:numId="16">
    <w:abstractNumId w:val="1"/>
  </w:num>
  <w:num w:numId="17">
    <w:abstractNumId w:val="6"/>
  </w:num>
  <w:num w:numId="18">
    <w:abstractNumId w:val="20"/>
  </w:num>
  <w:num w:numId="19">
    <w:abstractNumId w:val="28"/>
  </w:num>
  <w:num w:numId="20">
    <w:abstractNumId w:val="26"/>
  </w:num>
  <w:num w:numId="21">
    <w:abstractNumId w:val="10"/>
  </w:num>
  <w:num w:numId="22">
    <w:abstractNumId w:val="22"/>
  </w:num>
  <w:num w:numId="23">
    <w:abstractNumId w:val="25"/>
  </w:num>
  <w:num w:numId="24">
    <w:abstractNumId w:val="14"/>
  </w:num>
  <w:num w:numId="25">
    <w:abstractNumId w:val="24"/>
  </w:num>
  <w:num w:numId="26">
    <w:abstractNumId w:val="4"/>
  </w:num>
  <w:num w:numId="27">
    <w:abstractNumId w:val="5"/>
  </w:num>
  <w:num w:numId="28">
    <w:abstractNumId w:val="21"/>
  </w:num>
  <w:num w:numId="29">
    <w:abstractNumId w:val="2"/>
  </w:num>
  <w:num w:numId="30">
    <w:abstractNumId w:val="12"/>
  </w:num>
  <w:num w:numId="31">
    <w:abstractNumId w:val="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D171D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6488"/>
    <w:rsid w:val="00460215"/>
    <w:rsid w:val="00461008"/>
    <w:rsid w:val="00461F12"/>
    <w:rsid w:val="004635E5"/>
    <w:rsid w:val="00467101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4C42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44C2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F37AA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CA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0DB8-5B56-4FAD-8893-83E2ACE9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8386</Words>
  <Characters>47805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2021-11-08T14:49:00Z</dcterms:created>
  <dcterms:modified xsi:type="dcterms:W3CDTF">2021-11-08T14:53:00Z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