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44B539C0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CA5641">
        <w:rPr>
          <w:b/>
          <w:i/>
          <w:noProof/>
          <w:sz w:val="28"/>
        </w:rPr>
        <w:t>211563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091AD150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5641">
              <w:rPr>
                <w:b/>
                <w:noProof/>
                <w:sz w:val="28"/>
              </w:rPr>
              <w:t>2161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10EB7B2" w:rsidR="00AA27AC" w:rsidRPr="00410371" w:rsidRDefault="007F5043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016BC81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3CB96299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</w:t>
            </w:r>
            <w:r w:rsidR="00623542">
              <w:rPr>
                <w:noProof/>
              </w:rPr>
              <w:t>5GMM</w:t>
            </w:r>
            <w:r w:rsidRPr="00A703BE"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A5641">
              <w:rPr>
                <w:noProof/>
              </w:rPr>
              <w:t>9.1.1.6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15C9B5D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8B4ECC">
              <w:rPr>
                <w:noProof/>
              </w:rPr>
              <w:t>10-2</w:t>
            </w:r>
            <w:r w:rsidR="00623542">
              <w:rPr>
                <w:noProof/>
              </w:rPr>
              <w:t>5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52A53F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F5043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2F085638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58C98014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623542">
              <w:rPr>
                <w:noProof/>
              </w:rPr>
              <w:t>5GMM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A5641">
              <w:rPr>
                <w:noProof/>
              </w:rPr>
              <w:t>9.1.1.6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623542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484D3DF9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 w:rsidR="00623542">
              <w:rPr>
                <w:noProof/>
              </w:rPr>
              <w:t>5GMM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A5641">
              <w:rPr>
                <w:noProof/>
              </w:rPr>
              <w:t>9.1.1.6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3E634373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CA5641">
              <w:rPr>
                <w:noProof/>
              </w:rPr>
              <w:t>9.1.1.6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604644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E4EFA19" w14:textId="277BD007" w:rsidR="00CA5641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A5641" w:rsidRPr="00513504">
        <w:rPr>
          <w:rFonts w:ascii="Arial" w:hAnsi="Arial" w:cs="Arial"/>
          <w:iCs/>
        </w:rPr>
        <w:t>Table of Contents</w:t>
      </w:r>
      <w:r w:rsidR="00CA5641">
        <w:tab/>
      </w:r>
      <w:r w:rsidR="00CA5641">
        <w:fldChar w:fldCharType="begin"/>
      </w:r>
      <w:r w:rsidR="00CA5641">
        <w:instrText xml:space="preserve"> PAGEREF _Toc86046448 \h </w:instrText>
      </w:r>
      <w:r w:rsidR="00CA5641">
        <w:fldChar w:fldCharType="separate"/>
      </w:r>
      <w:r w:rsidR="00CA5641">
        <w:t>2</w:t>
      </w:r>
      <w:r w:rsidR="00CA5641">
        <w:fldChar w:fldCharType="end"/>
      </w:r>
    </w:p>
    <w:p w14:paraId="76DD5C3B" w14:textId="33E0953B" w:rsidR="00CA5641" w:rsidRDefault="00CA56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3504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3504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_Toc86046449 \h </w:instrText>
      </w:r>
      <w:r>
        <w:fldChar w:fldCharType="separate"/>
      </w:r>
      <w:r>
        <w:t>3</w:t>
      </w:r>
      <w:r>
        <w:fldChar w:fldCharType="end"/>
      </w:r>
    </w:p>
    <w:p w14:paraId="25284AC2" w14:textId="07A937E7" w:rsidR="00CA5641" w:rsidRDefault="00CA564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350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_Toc86046450 \h </w:instrText>
      </w:r>
      <w:r>
        <w:fldChar w:fldCharType="separate"/>
      </w:r>
      <w:r>
        <w:t>3</w:t>
      </w:r>
      <w:r>
        <w:fldChar w:fldCharType="end"/>
      </w:r>
    </w:p>
    <w:p w14:paraId="15C8A9C1" w14:textId="43947072" w:rsidR="00CA5641" w:rsidRDefault="00CA56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3504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3504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_Toc86046451 \h </w:instrText>
      </w:r>
      <w:r>
        <w:fldChar w:fldCharType="separate"/>
      </w:r>
      <w:r>
        <w:t>3</w:t>
      </w:r>
      <w:r>
        <w:fldChar w:fldCharType="end"/>
      </w:r>
    </w:p>
    <w:p w14:paraId="4E250A35" w14:textId="4D80C97E" w:rsidR="00CA5641" w:rsidRDefault="00CA56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350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350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_Toc86046452 \h </w:instrText>
      </w:r>
      <w:r>
        <w:fldChar w:fldCharType="separate"/>
      </w:r>
      <w:r>
        <w:t>3</w:t>
      </w:r>
      <w:r>
        <w:fldChar w:fldCharType="end"/>
      </w:r>
    </w:p>
    <w:p w14:paraId="7E057CD3" w14:textId="49F9F813" w:rsidR="00CA5641" w:rsidRDefault="00CA56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350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350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_Toc86046453 \h </w:instrText>
      </w:r>
      <w:r>
        <w:fldChar w:fldCharType="separate"/>
      </w:r>
      <w:r>
        <w:t>3</w:t>
      </w:r>
      <w:r>
        <w:fldChar w:fldCharType="end"/>
      </w:r>
    </w:p>
    <w:p w14:paraId="3392A83C" w14:textId="7766B79C" w:rsidR="00CA5641" w:rsidRDefault="00CA564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350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3504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_Toc86046454 \h </w:instrText>
      </w:r>
      <w:r>
        <w:fldChar w:fldCharType="separate"/>
      </w:r>
      <w:r>
        <w:t>3</w:t>
      </w:r>
      <w:r>
        <w:fldChar w:fldCharType="end"/>
      </w:r>
    </w:p>
    <w:p w14:paraId="1C4CC9C2" w14:textId="34F61044" w:rsidR="00CA5641" w:rsidRDefault="00CA56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350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350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_Toc86046455 \h </w:instrText>
      </w:r>
      <w:r>
        <w:fldChar w:fldCharType="separate"/>
      </w:r>
      <w:r>
        <w:t>3</w:t>
      </w:r>
      <w:r>
        <w:fldChar w:fldCharType="end"/>
      </w:r>
    </w:p>
    <w:p w14:paraId="0348A46A" w14:textId="48E4E7A6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6046449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0D2CD61A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CA5641">
        <w:rPr>
          <w:noProof/>
        </w:rPr>
        <w:t>9.1.1.6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6046450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04861B90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CA5641">
        <w:rPr>
          <w:noProof/>
        </w:rPr>
        <w:t>9.1.1.6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8B4EC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6046451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6046452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59995C6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n25</w:t>
      </w:r>
      <w:r w:rsidR="00C40F1B" w:rsidRPr="006C06D9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9F6770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6046453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6046454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42548A31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CA5641">
        <w:rPr>
          <w:rFonts w:ascii="Arial" w:eastAsia="SimSun" w:hAnsi="Arial"/>
        </w:rPr>
        <w:t>9_1_1_6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64CFCE93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CA5641">
        <w:rPr>
          <w:rFonts w:ascii="Arial" w:eastAsia="SimSun" w:hAnsi="Arial"/>
        </w:rPr>
        <w:t>9_1_1_6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6046455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3CB1F2EB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>
              <w:rPr>
                <w:b/>
              </w:rPr>
              <w:fldChar w:fldCharType="begin"/>
            </w:r>
            <w:r w:rsidR="00AF2CAE">
              <w:rPr>
                <w:b/>
              </w:rPr>
              <w:instrText xml:space="preserve"> =BM_CRnum+1 \* MERGEFORMAT </w:instrText>
            </w:r>
            <w:r w:rsidR="00AF2CAE">
              <w:rPr>
                <w:b/>
              </w:rPr>
              <w:fldChar w:fldCharType="separate"/>
            </w:r>
            <w:r w:rsidR="00CA5641" w:rsidRPr="00CA5641">
              <w:rPr>
                <w:noProof/>
              </w:rPr>
              <w:t>2115</w:t>
            </w:r>
            <w:r w:rsidR="00CA5641">
              <w:rPr>
                <w:noProof/>
              </w:rPr>
              <w:t>55</w:t>
            </w:r>
            <w:r w:rsidR="00AF2CAE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</w:t>
            </w:r>
            <w:r w:rsidR="00CA5641">
              <w:t>5</w:t>
            </w:r>
            <w:r w:rsidR="00623542">
              <w:t>GMM</w:t>
            </w:r>
            <w:r w:rsidR="00C40F1B" w:rsidRPr="00C40F1B"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A5641">
              <w:rPr>
                <w:noProof/>
              </w:rPr>
              <w:t>9.1.1.6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028A4" w14:textId="77777777" w:rsidR="00132297" w:rsidRDefault="00132297">
      <w:r>
        <w:separator/>
      </w:r>
    </w:p>
  </w:endnote>
  <w:endnote w:type="continuationSeparator" w:id="0">
    <w:p w14:paraId="2A948478" w14:textId="77777777" w:rsidR="00132297" w:rsidRDefault="00132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7B886" w14:textId="77777777" w:rsidR="00132297" w:rsidRDefault="00132297">
      <w:r>
        <w:separator/>
      </w:r>
    </w:p>
  </w:footnote>
  <w:footnote w:type="continuationSeparator" w:id="0">
    <w:p w14:paraId="785ED55B" w14:textId="77777777" w:rsidR="00132297" w:rsidRDefault="00132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2297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3542"/>
    <w:rsid w:val="00624B10"/>
    <w:rsid w:val="006257ED"/>
    <w:rsid w:val="00632E3F"/>
    <w:rsid w:val="00636F6D"/>
    <w:rsid w:val="00640B60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00F7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5043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6770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5641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0771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596</Words>
  <Characters>3308</Characters>
  <Application>Microsoft Office Word</Application>
  <DocSecurity>0</DocSecurity>
  <Lines>220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211563</vt:lpstr>
      <vt:lpstr>MTG_TITLE</vt:lpstr>
    </vt:vector>
  </TitlesOfParts>
  <Company>3GPP Support Team</Company>
  <LinksUpToDate>false</LinksUpToDate>
  <CharactersWithSpaces>3770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211563</dc:title>
  <dc:subject>9.1.1.6</dc:subject>
  <dc:creator>Michael Sanders, John M Meredith</dc:creator>
  <cp:keywords>2161</cp:keywords>
  <dc:description>9_1_1_6</dc:description>
  <cp:lastModifiedBy>Shaun Harry</cp:lastModifiedBy>
  <cp:revision>38</cp:revision>
  <cp:lastPrinted>1900-01-01T00:00:00Z</cp:lastPrinted>
  <dcterms:created xsi:type="dcterms:W3CDTF">2021-09-01T14:12:00Z</dcterms:created>
  <dcterms:modified xsi:type="dcterms:W3CDTF">2021-10-25T13:06:00Z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