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4C61E6AD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623542">
        <w:rPr>
          <w:b/>
          <w:i/>
          <w:noProof/>
          <w:sz w:val="28"/>
        </w:rPr>
        <w:t>211562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5E9D9B82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3542">
              <w:rPr>
                <w:b/>
                <w:noProof/>
                <w:sz w:val="28"/>
              </w:rPr>
              <w:t>2160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44F7C55D" w:rsidR="00AA27AC" w:rsidRPr="00410371" w:rsidRDefault="00CF1905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0DB3A52D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C871D46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</w:t>
            </w:r>
            <w:r w:rsidR="00623542">
              <w:rPr>
                <w:noProof/>
              </w:rPr>
              <w:t>5GMM</w:t>
            </w:r>
            <w:r w:rsidRPr="00A703BE"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23542">
              <w:rPr>
                <w:noProof/>
              </w:rPr>
              <w:t>9.1.1.3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15C9B5D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8B4ECC">
              <w:rPr>
                <w:noProof/>
              </w:rPr>
              <w:t>10-2</w:t>
            </w:r>
            <w:r w:rsidR="00623542">
              <w:rPr>
                <w:noProof/>
              </w:rPr>
              <w:t>5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9187BA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CF1905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43E289BD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B739CC1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623542">
              <w:rPr>
                <w:noProof/>
              </w:rPr>
              <w:t>5GMM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23542">
              <w:rPr>
                <w:noProof/>
              </w:rPr>
              <w:t>9.1.1.3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623542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7AA59756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 w:rsidR="00623542">
              <w:rPr>
                <w:noProof/>
              </w:rPr>
              <w:t>5GMM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23542">
              <w:rPr>
                <w:noProof/>
              </w:rPr>
              <w:t>9.1.1.3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23FDCB6A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623542">
              <w:rPr>
                <w:noProof/>
              </w:rPr>
              <w:t>9.1.1.3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604626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9B079AD" w14:textId="04980E85" w:rsidR="00623542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23542" w:rsidRPr="00F5624F">
        <w:rPr>
          <w:rFonts w:ascii="Arial" w:hAnsi="Arial" w:cs="Arial"/>
          <w:iCs/>
        </w:rPr>
        <w:t>Table of Contents</w:t>
      </w:r>
      <w:r w:rsidR="00623542">
        <w:tab/>
      </w:r>
      <w:r w:rsidR="00623542">
        <w:fldChar w:fldCharType="begin"/>
      </w:r>
      <w:r w:rsidR="00623542">
        <w:instrText xml:space="preserve"> PAGEREF _Toc86046266 \h </w:instrText>
      </w:r>
      <w:r w:rsidR="00623542">
        <w:fldChar w:fldCharType="separate"/>
      </w:r>
      <w:r w:rsidR="00623542">
        <w:t>2</w:t>
      </w:r>
      <w:r w:rsidR="00623542">
        <w:fldChar w:fldCharType="end"/>
      </w:r>
    </w:p>
    <w:p w14:paraId="1238CD99" w14:textId="3953025D" w:rsidR="00623542" w:rsidRDefault="0062354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5624F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5624F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_Toc86046267 \h </w:instrText>
      </w:r>
      <w:r>
        <w:fldChar w:fldCharType="separate"/>
      </w:r>
      <w:r>
        <w:t>3</w:t>
      </w:r>
      <w:r>
        <w:fldChar w:fldCharType="end"/>
      </w:r>
    </w:p>
    <w:p w14:paraId="283421B4" w14:textId="3149C0E9" w:rsidR="00623542" w:rsidRDefault="0062354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5624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_Toc86046268 \h </w:instrText>
      </w:r>
      <w:r>
        <w:fldChar w:fldCharType="separate"/>
      </w:r>
      <w:r>
        <w:t>3</w:t>
      </w:r>
      <w:r>
        <w:fldChar w:fldCharType="end"/>
      </w:r>
    </w:p>
    <w:p w14:paraId="72FDB5ED" w14:textId="4D410272" w:rsidR="00623542" w:rsidRDefault="0062354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5624F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5624F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_Toc86046269 \h </w:instrText>
      </w:r>
      <w:r>
        <w:fldChar w:fldCharType="separate"/>
      </w:r>
      <w:r>
        <w:t>3</w:t>
      </w:r>
      <w:r>
        <w:fldChar w:fldCharType="end"/>
      </w:r>
    </w:p>
    <w:p w14:paraId="0A394681" w14:textId="449C1EBB" w:rsidR="00623542" w:rsidRDefault="0062354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5624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5624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_Toc86046270 \h </w:instrText>
      </w:r>
      <w:r>
        <w:fldChar w:fldCharType="separate"/>
      </w:r>
      <w:r>
        <w:t>3</w:t>
      </w:r>
      <w:r>
        <w:fldChar w:fldCharType="end"/>
      </w:r>
    </w:p>
    <w:p w14:paraId="52526AA6" w14:textId="6E9CCA58" w:rsidR="00623542" w:rsidRDefault="0062354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5624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5624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_Toc86046271 \h </w:instrText>
      </w:r>
      <w:r>
        <w:fldChar w:fldCharType="separate"/>
      </w:r>
      <w:r>
        <w:t>3</w:t>
      </w:r>
      <w:r>
        <w:fldChar w:fldCharType="end"/>
      </w:r>
    </w:p>
    <w:p w14:paraId="3ED24D74" w14:textId="5F353B50" w:rsidR="00623542" w:rsidRDefault="0062354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5624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5624F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_Toc86046272 \h </w:instrText>
      </w:r>
      <w:r>
        <w:fldChar w:fldCharType="separate"/>
      </w:r>
      <w:r>
        <w:t>3</w:t>
      </w:r>
      <w:r>
        <w:fldChar w:fldCharType="end"/>
      </w:r>
    </w:p>
    <w:p w14:paraId="24F22B3E" w14:textId="74E13B5F" w:rsidR="00623542" w:rsidRDefault="0062354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5624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5624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_Toc86046273 \h </w:instrText>
      </w:r>
      <w:r>
        <w:fldChar w:fldCharType="separate"/>
      </w:r>
      <w:r>
        <w:t>3</w:t>
      </w:r>
      <w:r>
        <w:fldChar w:fldCharType="end"/>
      </w:r>
    </w:p>
    <w:p w14:paraId="0348A46A" w14:textId="7971A3AA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6046267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180BB79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23542">
        <w:rPr>
          <w:noProof/>
        </w:rPr>
        <w:t>9.1.1.3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6046268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597A80AE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23542">
        <w:rPr>
          <w:noProof/>
        </w:rPr>
        <w:t>9.1.1.3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8B4EC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6046269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6046270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59995C6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 xml:space="preserve">was executed in 5GS Stand Alone mode (Option 2) on NR Primary Band </w:t>
      </w:r>
      <w:r w:rsidRPr="006C06D9">
        <w:rPr>
          <w:rFonts w:ascii="Arial" w:hAnsi="Arial" w:cs="Arial"/>
          <w:lang w:eastAsia="zh-CN"/>
        </w:rPr>
        <w:t>n25</w:t>
      </w:r>
      <w:r w:rsidR="00C40F1B" w:rsidRPr="006C06D9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using </w:t>
      </w:r>
      <w:r w:rsidR="00640B60">
        <w:rPr>
          <w:rFonts w:ascii="Arial" w:hAnsi="Arial" w:cs="Arial"/>
          <w:lang w:eastAsia="zh-CN"/>
        </w:rPr>
        <w:t xml:space="preserve">the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9F6770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6046271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6046272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72F80768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23542">
        <w:rPr>
          <w:rFonts w:ascii="Arial" w:eastAsia="SimSun" w:hAnsi="Arial"/>
        </w:rPr>
        <w:t>9_1_1_3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C08C766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23542">
        <w:rPr>
          <w:rFonts w:ascii="Arial" w:eastAsia="SimSun" w:hAnsi="Arial"/>
        </w:rPr>
        <w:t>9_1_1_3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6046273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43699B62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>
              <w:rPr>
                <w:b/>
              </w:rPr>
              <w:fldChar w:fldCharType="begin"/>
            </w:r>
            <w:r w:rsidR="00AF2CAE">
              <w:rPr>
                <w:b/>
              </w:rPr>
              <w:instrText xml:space="preserve"> =BM_CRnum+1 \* MERGEFORMAT </w:instrText>
            </w:r>
            <w:r w:rsidR="00AF2CAE">
              <w:rPr>
                <w:b/>
              </w:rPr>
              <w:fldChar w:fldCharType="separate"/>
            </w:r>
            <w:r w:rsidR="00623542" w:rsidRPr="00623542">
              <w:rPr>
                <w:noProof/>
              </w:rPr>
              <w:t>2115</w:t>
            </w:r>
            <w:r w:rsidR="00623542">
              <w:rPr>
                <w:noProof/>
              </w:rPr>
              <w:t>5</w:t>
            </w:r>
            <w:r w:rsidR="00623542" w:rsidRPr="00623542">
              <w:rPr>
                <w:noProof/>
              </w:rPr>
              <w:t>3</w:t>
            </w:r>
            <w:r w:rsidR="00AF2CAE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</w:t>
            </w:r>
            <w:r w:rsidR="00B44333">
              <w:t>5</w:t>
            </w:r>
            <w:r w:rsidR="00623542">
              <w:t>GMM</w:t>
            </w:r>
            <w:r w:rsidR="00C40F1B" w:rsidRPr="00C40F1B"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23542">
              <w:rPr>
                <w:noProof/>
              </w:rPr>
              <w:t>9.1.1.3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5A7C1C" w14:textId="77777777" w:rsidR="00B34647" w:rsidRDefault="00B34647">
      <w:r>
        <w:separator/>
      </w:r>
    </w:p>
  </w:endnote>
  <w:endnote w:type="continuationSeparator" w:id="0">
    <w:p w14:paraId="3B2516AF" w14:textId="77777777" w:rsidR="00B34647" w:rsidRDefault="00B34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3D6AE3" w14:textId="77777777" w:rsidR="00B34647" w:rsidRDefault="00B34647">
      <w:r>
        <w:separator/>
      </w:r>
    </w:p>
  </w:footnote>
  <w:footnote w:type="continuationSeparator" w:id="0">
    <w:p w14:paraId="4A7F02A7" w14:textId="77777777" w:rsidR="00B34647" w:rsidRDefault="00B34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2D68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0A31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3542"/>
    <w:rsid w:val="00624B10"/>
    <w:rsid w:val="006257ED"/>
    <w:rsid w:val="00632E3F"/>
    <w:rsid w:val="00636F6D"/>
    <w:rsid w:val="00640B60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AB7"/>
    <w:rsid w:val="00780D4E"/>
    <w:rsid w:val="007900F7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E20AC"/>
    <w:rsid w:val="008E49A5"/>
    <w:rsid w:val="008E6BC2"/>
    <w:rsid w:val="008F5EB2"/>
    <w:rsid w:val="008F686C"/>
    <w:rsid w:val="008F6A97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6770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4647"/>
    <w:rsid w:val="00B40169"/>
    <w:rsid w:val="00B44333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1905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42D2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596</Words>
  <Characters>3308</Characters>
  <Application>Microsoft Office Word</Application>
  <DocSecurity>0</DocSecurity>
  <Lines>220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211562</vt:lpstr>
      <vt:lpstr>MTG_TITLE</vt:lpstr>
    </vt:vector>
  </TitlesOfParts>
  <Company>3GPP Support Team</Company>
  <LinksUpToDate>false</LinksUpToDate>
  <CharactersWithSpaces>3770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211562</dc:title>
  <dc:subject>9.1.1.3</dc:subject>
  <dc:creator>Michael Sanders, John M Meredith</dc:creator>
  <cp:keywords>2160</cp:keywords>
  <dc:description>9_1_1_3</dc:description>
  <cp:lastModifiedBy>Shaun Harry</cp:lastModifiedBy>
  <cp:revision>38</cp:revision>
  <cp:lastPrinted>1900-01-01T00:00:00Z</cp:lastPrinted>
  <dcterms:created xsi:type="dcterms:W3CDTF">2021-09-01T14:12:00Z</dcterms:created>
  <dcterms:modified xsi:type="dcterms:W3CDTF">2021-10-25T13:06:00Z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