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7340BB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24D61">
        <w:rPr>
          <w:b/>
          <w:i/>
          <w:noProof/>
          <w:sz w:val="28"/>
        </w:rPr>
        <w:t>211560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F6F8A5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4D61">
              <w:rPr>
                <w:b/>
                <w:noProof/>
                <w:sz w:val="28"/>
              </w:rPr>
              <w:t>2158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A9A0232" w:rsidR="00AA27AC" w:rsidRPr="00410371" w:rsidRDefault="003A73CF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561A9D69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1D3A393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</w:t>
            </w:r>
            <w:r w:rsidR="008B4ECC">
              <w:rPr>
                <w:noProof/>
              </w:rPr>
              <w:t xml:space="preserve">NR </w:t>
            </w:r>
            <w:r w:rsidR="009242BF">
              <w:rPr>
                <w:noProof/>
              </w:rPr>
              <w:t>RLC</w:t>
            </w:r>
            <w:r w:rsidRPr="00A703BE"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24D61">
              <w:rPr>
                <w:noProof/>
              </w:rPr>
              <w:t>7.1.2.3.4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7D6D2AEE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10-23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954142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3A73CF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942CC1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9FFFCD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B4ECC">
              <w:rPr>
                <w:noProof/>
              </w:rPr>
              <w:t xml:space="preserve">NR </w:t>
            </w:r>
            <w:r w:rsidR="00224D61">
              <w:rPr>
                <w:noProof/>
              </w:rPr>
              <w:t>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24D61">
              <w:rPr>
                <w:noProof/>
              </w:rPr>
              <w:t>7.1.2.3.4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4560DD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FA1760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224D61">
              <w:rPr>
                <w:noProof/>
              </w:rPr>
              <w:t>NR 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24D61">
              <w:rPr>
                <w:noProof/>
              </w:rPr>
              <w:t>7.1.2.3.4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8778FF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24D61">
              <w:rPr>
                <w:noProof/>
              </w:rPr>
              <w:t>7.1.2.3.4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89725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7F50B5C" w14:textId="78FD9887" w:rsidR="00224D6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4D61" w:rsidRPr="00E3383B">
        <w:rPr>
          <w:rFonts w:ascii="Arial" w:hAnsi="Arial" w:cs="Arial"/>
          <w:iCs/>
        </w:rPr>
        <w:t>Table of Contents</w:t>
      </w:r>
      <w:r w:rsidR="00224D61">
        <w:tab/>
      </w:r>
      <w:r w:rsidR="00224D61">
        <w:fldChar w:fldCharType="begin"/>
      </w:r>
      <w:r w:rsidR="00224D61">
        <w:instrText xml:space="preserve"> PAGEREF _Toc85897256 \h </w:instrText>
      </w:r>
      <w:r w:rsidR="00224D61">
        <w:fldChar w:fldCharType="separate"/>
      </w:r>
      <w:r w:rsidR="00224D61">
        <w:t>2</w:t>
      </w:r>
      <w:r w:rsidR="00224D61">
        <w:fldChar w:fldCharType="end"/>
      </w:r>
    </w:p>
    <w:p w14:paraId="5EC17561" w14:textId="1819852E" w:rsidR="00224D61" w:rsidRDefault="00224D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83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83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_Toc85897257 \h </w:instrText>
      </w:r>
      <w:r>
        <w:fldChar w:fldCharType="separate"/>
      </w:r>
      <w:r>
        <w:t>3</w:t>
      </w:r>
      <w:r>
        <w:fldChar w:fldCharType="end"/>
      </w:r>
    </w:p>
    <w:p w14:paraId="3EC0E37A" w14:textId="4178F040" w:rsidR="00224D61" w:rsidRDefault="00224D6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383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_Toc85897258 \h </w:instrText>
      </w:r>
      <w:r>
        <w:fldChar w:fldCharType="separate"/>
      </w:r>
      <w:r>
        <w:t>3</w:t>
      </w:r>
      <w:r>
        <w:fldChar w:fldCharType="end"/>
      </w:r>
    </w:p>
    <w:p w14:paraId="08E3A5FA" w14:textId="2A1FF3E0" w:rsidR="00224D61" w:rsidRDefault="00224D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83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83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_Toc85897259 \h </w:instrText>
      </w:r>
      <w:r>
        <w:fldChar w:fldCharType="separate"/>
      </w:r>
      <w:r>
        <w:t>3</w:t>
      </w:r>
      <w:r>
        <w:fldChar w:fldCharType="end"/>
      </w:r>
    </w:p>
    <w:p w14:paraId="20631574" w14:textId="6F9504C6" w:rsidR="00224D61" w:rsidRDefault="00224D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83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83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_Toc85897260 \h </w:instrText>
      </w:r>
      <w:r>
        <w:fldChar w:fldCharType="separate"/>
      </w:r>
      <w:r>
        <w:t>3</w:t>
      </w:r>
      <w:r>
        <w:fldChar w:fldCharType="end"/>
      </w:r>
    </w:p>
    <w:p w14:paraId="143ACE5F" w14:textId="287332D9" w:rsidR="00224D61" w:rsidRDefault="00224D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83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83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_Toc85897261 \h </w:instrText>
      </w:r>
      <w:r>
        <w:fldChar w:fldCharType="separate"/>
      </w:r>
      <w:r>
        <w:t>3</w:t>
      </w:r>
      <w:r>
        <w:fldChar w:fldCharType="end"/>
      </w:r>
    </w:p>
    <w:p w14:paraId="2F0BD413" w14:textId="2B9E6AA1" w:rsidR="00224D61" w:rsidRDefault="00224D6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3383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3383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_Toc85897262 \h </w:instrText>
      </w:r>
      <w:r>
        <w:fldChar w:fldCharType="separate"/>
      </w:r>
      <w:r>
        <w:t>3</w:t>
      </w:r>
      <w:r>
        <w:fldChar w:fldCharType="end"/>
      </w:r>
    </w:p>
    <w:p w14:paraId="73D3B444" w14:textId="4542476F" w:rsidR="00224D61" w:rsidRDefault="00224D6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3383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3383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_Toc85897263 \h </w:instrText>
      </w:r>
      <w:r>
        <w:fldChar w:fldCharType="separate"/>
      </w:r>
      <w:r>
        <w:t>3</w:t>
      </w:r>
      <w:r>
        <w:fldChar w:fldCharType="end"/>
      </w:r>
    </w:p>
    <w:p w14:paraId="0348A46A" w14:textId="1BB78CF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589725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E1BC2A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24D61">
        <w:rPr>
          <w:noProof/>
        </w:rPr>
        <w:t>7.1.2.3.4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589725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24547B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24D61">
        <w:rPr>
          <w:noProof/>
        </w:rPr>
        <w:t>7.1.2.3.4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589725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589726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DE237D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640B6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589726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589726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5EC660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24D61">
        <w:rPr>
          <w:rFonts w:ascii="Arial" w:eastAsia="SimSun" w:hAnsi="Arial"/>
        </w:rPr>
        <w:t>7_1_2_3_4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AC5ABB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24D61">
        <w:rPr>
          <w:rFonts w:ascii="Arial" w:eastAsia="SimSun" w:hAnsi="Arial"/>
        </w:rPr>
        <w:t>7_1_2_3_4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589726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F0C641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224D61" w:rsidRPr="00224D61">
              <w:rPr>
                <w:noProof/>
              </w:rPr>
              <w:t>2115</w:t>
            </w:r>
            <w:r w:rsidR="00224D61">
              <w:rPr>
                <w:noProof/>
              </w:rPr>
              <w:t>49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8B4ECC">
              <w:t xml:space="preserve">NR </w:t>
            </w:r>
            <w:r w:rsidR="00224D61">
              <w:t>RLC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24D61">
              <w:rPr>
                <w:noProof/>
              </w:rPr>
              <w:t>7.1.2.3.4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28196" w14:textId="77777777" w:rsidR="00CA212E" w:rsidRDefault="00CA212E">
      <w:r>
        <w:separator/>
      </w:r>
    </w:p>
  </w:endnote>
  <w:endnote w:type="continuationSeparator" w:id="0">
    <w:p w14:paraId="5EA4566F" w14:textId="77777777" w:rsidR="00CA212E" w:rsidRDefault="00CA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99F4D" w14:textId="77777777" w:rsidR="00CA212E" w:rsidRDefault="00CA212E">
      <w:r>
        <w:separator/>
      </w:r>
    </w:p>
  </w:footnote>
  <w:footnote w:type="continuationSeparator" w:id="0">
    <w:p w14:paraId="507EB02A" w14:textId="77777777" w:rsidR="00CA212E" w:rsidRDefault="00CA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4F50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A73CF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0DD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2BF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053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212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211560</vt:lpstr>
      <vt:lpstr>MTG_TITLE</vt:lpstr>
    </vt:vector>
  </TitlesOfParts>
  <Company>3GPP Support Team</Company>
  <LinksUpToDate>false</LinksUpToDate>
  <CharactersWithSpaces>3928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211560</dc:title>
  <dc:subject>7.1.2.3.4</dc:subject>
  <dc:creator>Michael Sanders, John M Meredith</dc:creator>
  <cp:keywords>2158</cp:keywords>
  <dc:description>7_1_2_3_4</dc:description>
  <cp:lastModifiedBy>Shaun Harry</cp:lastModifiedBy>
  <cp:revision>36</cp:revision>
  <cp:lastPrinted>1900-01-01T00:00:00Z</cp:lastPrinted>
  <dcterms:created xsi:type="dcterms:W3CDTF">2021-09-01T14:12:00Z</dcterms:created>
  <dcterms:modified xsi:type="dcterms:W3CDTF">2021-11-23T09:24:00Z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