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D5561E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15B51">
        <w:rPr>
          <w:b/>
          <w:i/>
          <w:noProof/>
          <w:sz w:val="28"/>
        </w:rPr>
        <w:t>211558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554FB1E" w:rsidR="00AA27AC" w:rsidRPr="00410371" w:rsidRDefault="00F5671A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</w:t>
            </w:r>
            <w:r w:rsidR="00215B5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B8B8F06" w:rsidR="00AA27AC" w:rsidRPr="00410371" w:rsidRDefault="00F5671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27585AD" w:rsidR="00AA27AC" w:rsidRPr="00410371" w:rsidRDefault="001B7AF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15DE8BB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DA5171" w:rsidR="00AA27AC" w:rsidRDefault="00F5671A" w:rsidP="00F5671A">
            <w:pPr>
              <w:pStyle w:val="CRCoverPage"/>
              <w:spacing w:after="0"/>
              <w:rPr>
                <w:noProof/>
              </w:rPr>
            </w:pPr>
            <w:r w:rsidRPr="00F5671A">
              <w:rPr>
                <w:noProof/>
              </w:rPr>
              <w:t xml:space="preserve">NR5GC FR2 : Addition of NR </w:t>
            </w:r>
            <w:r w:rsidR="00215B51">
              <w:rPr>
                <w:noProof/>
              </w:rPr>
              <w:t>MAC</w:t>
            </w:r>
            <w:r w:rsidRPr="00F5671A"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>7.1.1.2.1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67C063C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F5671A">
              <w:rPr>
                <w:noProof/>
              </w:rPr>
              <w:t>10-22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E4F863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B7AF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15A2B4F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BC7CA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C13A16">
              <w:rPr>
                <w:noProof/>
              </w:rPr>
              <w:t xml:space="preserve">NR </w:t>
            </w:r>
            <w:r w:rsidR="00215B51">
              <w:rPr>
                <w:noProof/>
              </w:rPr>
              <w:t>MAC</w:t>
            </w:r>
            <w:r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 xml:space="preserve">7.1.1.2.1 </w:t>
            </w:r>
            <w:r>
              <w:rPr>
                <w:noProof/>
              </w:rPr>
              <w:t>in FR2 to the</w:t>
            </w:r>
            <w:r w:rsidR="00727B8A">
              <w:rPr>
                <w:noProof/>
              </w:rPr>
              <w:t xml:space="preserve"> NR5GC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AF4C4E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NR</w:t>
            </w:r>
            <w:r w:rsidR="00C13A16">
              <w:rPr>
                <w:noProof/>
              </w:rPr>
              <w:t xml:space="preserve"> </w:t>
            </w:r>
            <w:r w:rsidR="005E7338">
              <w:rPr>
                <w:noProof/>
              </w:rPr>
              <w:t>MAC</w:t>
            </w:r>
            <w:r w:rsidR="00C13A16">
              <w:rPr>
                <w:noProof/>
              </w:rPr>
              <w:t xml:space="preserve"> test case </w:t>
            </w:r>
            <w:r w:rsidR="00215B51">
              <w:rPr>
                <w:noProof/>
              </w:rPr>
              <w:t>7.1.1.2.1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580401E" w:rsidR="00AA27AC" w:rsidRDefault="00215B51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</w:t>
            </w:r>
            <w:r w:rsidR="00C13A16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89650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154E9AC" w14:textId="305920A4" w:rsidR="00215B5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5B51" w:rsidRPr="00E3369B">
        <w:rPr>
          <w:rFonts w:ascii="Arial" w:hAnsi="Arial" w:cs="Arial"/>
          <w:iCs/>
        </w:rPr>
        <w:t>Table of Contents</w:t>
      </w:r>
      <w:r w:rsidR="00215B51">
        <w:tab/>
      </w:r>
      <w:r w:rsidR="00215B51">
        <w:fldChar w:fldCharType="begin"/>
      </w:r>
      <w:r w:rsidR="00215B51">
        <w:instrText xml:space="preserve"> PAGEREF _Toc85896505 \h </w:instrText>
      </w:r>
      <w:r w:rsidR="00215B51">
        <w:fldChar w:fldCharType="separate"/>
      </w:r>
      <w:r w:rsidR="00215B51">
        <w:t>2</w:t>
      </w:r>
      <w:r w:rsidR="00215B51">
        <w:fldChar w:fldCharType="end"/>
      </w:r>
    </w:p>
    <w:p w14:paraId="419543FA" w14:textId="18437B52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_Toc85896506 \h </w:instrText>
      </w:r>
      <w:r>
        <w:fldChar w:fldCharType="separate"/>
      </w:r>
      <w:r>
        <w:t>3</w:t>
      </w:r>
      <w:r>
        <w:fldChar w:fldCharType="end"/>
      </w:r>
    </w:p>
    <w:p w14:paraId="165D9528" w14:textId="7310757C" w:rsidR="00215B51" w:rsidRDefault="00215B5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69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_Toc85896507 \h </w:instrText>
      </w:r>
      <w:r>
        <w:fldChar w:fldCharType="separate"/>
      </w:r>
      <w:r>
        <w:t>3</w:t>
      </w:r>
      <w:r>
        <w:fldChar w:fldCharType="end"/>
      </w:r>
    </w:p>
    <w:p w14:paraId="1F2FD003" w14:textId="6E0A0F58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_Toc85896508 \h </w:instrText>
      </w:r>
      <w:r>
        <w:fldChar w:fldCharType="separate"/>
      </w:r>
      <w:r>
        <w:t>3</w:t>
      </w:r>
      <w:r>
        <w:fldChar w:fldCharType="end"/>
      </w:r>
    </w:p>
    <w:p w14:paraId="084BCA93" w14:textId="12D0397C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_Toc85896509 \h </w:instrText>
      </w:r>
      <w:r>
        <w:fldChar w:fldCharType="separate"/>
      </w:r>
      <w:r>
        <w:t>3</w:t>
      </w:r>
      <w:r>
        <w:fldChar w:fldCharType="end"/>
      </w:r>
    </w:p>
    <w:p w14:paraId="5EA727D1" w14:textId="4842ABFE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_Toc85896510 \h </w:instrText>
      </w:r>
      <w:r>
        <w:fldChar w:fldCharType="separate"/>
      </w:r>
      <w:r>
        <w:t>3</w:t>
      </w:r>
      <w:r>
        <w:fldChar w:fldCharType="end"/>
      </w:r>
    </w:p>
    <w:p w14:paraId="4DAF6287" w14:textId="394CAF20" w:rsidR="00215B51" w:rsidRDefault="00215B5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69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369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_Toc85896511 \h </w:instrText>
      </w:r>
      <w:r>
        <w:fldChar w:fldCharType="separate"/>
      </w:r>
      <w:r>
        <w:t>3</w:t>
      </w:r>
      <w:r>
        <w:fldChar w:fldCharType="end"/>
      </w:r>
    </w:p>
    <w:p w14:paraId="5C63BA92" w14:textId="4AA33FAD" w:rsidR="00215B51" w:rsidRDefault="00215B5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69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69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_Toc85896512 \h </w:instrText>
      </w:r>
      <w:r>
        <w:fldChar w:fldCharType="separate"/>
      </w:r>
      <w:r>
        <w:t>3</w:t>
      </w:r>
      <w:r>
        <w:fldChar w:fldCharType="end"/>
      </w:r>
    </w:p>
    <w:p w14:paraId="0348A46A" w14:textId="78F9519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589650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63F99B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727B8A">
        <w:rPr>
          <w:rFonts w:cs="Arial"/>
        </w:rPr>
        <w:t xml:space="preserve">e </w:t>
      </w:r>
      <w:r w:rsidR="00215B51">
        <w:rPr>
          <w:rFonts w:cs="Arial"/>
        </w:rPr>
        <w:t>7.1.1.2.1</w:t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727B8A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589650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9CD6A6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15B51">
        <w:rPr>
          <w:noProof/>
        </w:rPr>
        <w:t>7.1.1.2.1</w:t>
      </w:r>
      <w:r w:rsidR="00DE192F">
        <w:rPr>
          <w:lang w:eastAsia="ja-JP"/>
        </w:rPr>
        <w:t>.NR5GC</w:t>
      </w:r>
    </w:p>
    <w:p w14:paraId="3C57C78F" w14:textId="6CA6EE61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727B8A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589650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589650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F281003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DA1780">
        <w:rPr>
          <w:rFonts w:ascii="Arial" w:hAnsi="Arial" w:cs="Arial"/>
          <w:lang w:eastAsia="zh-CN"/>
        </w:rPr>
        <w:t xml:space="preserve">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DA178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042EC1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589651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589651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A4E53D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215B51">
        <w:rPr>
          <w:rFonts w:ascii="Arial" w:eastAsia="SimSun" w:hAnsi="Arial"/>
        </w:rPr>
        <w:t>7_1_1_2_1</w:t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EDC024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727B8A">
        <w:rPr>
          <w:rFonts w:ascii="Arial" w:eastAsia="SimSun" w:hAnsi="Arial"/>
        </w:rPr>
        <w:t>C_</w:t>
      </w:r>
      <w:r w:rsidR="00215B51">
        <w:rPr>
          <w:rFonts w:ascii="Arial" w:eastAsia="SimSun" w:hAnsi="Arial"/>
        </w:rPr>
        <w:t>7_1_1_2_1</w:t>
      </w:r>
      <w:r w:rsidR="00727B8A">
        <w:rPr>
          <w:rFonts w:ascii="Arial" w:eastAsia="SimSun" w:hAnsi="Arial"/>
        </w:rPr>
        <w:t>_</w:t>
      </w:r>
      <w:r w:rsidRPr="00C40F1B">
        <w:rPr>
          <w:rFonts w:ascii="Arial" w:eastAsia="SimSun" w:hAnsi="Arial"/>
        </w:rPr>
        <w:t>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589651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FE0423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15B51">
              <w:rPr>
                <w:b/>
                <w:noProof/>
              </w:rPr>
              <w:t>211545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FR2: Supporting information for addition of NR</w:t>
            </w:r>
            <w:r w:rsidR="00727B8A">
              <w:t xml:space="preserve"> </w:t>
            </w:r>
            <w:r w:rsidR="00215B51">
              <w:t>MAC</w:t>
            </w:r>
            <w:r w:rsidR="00727B8A">
              <w:t xml:space="preserve"> test case </w:t>
            </w:r>
            <w:r w:rsidR="00215B51">
              <w:t>7.1.1.2.1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94CD5" w14:textId="77777777" w:rsidR="00171EB9" w:rsidRDefault="00171EB9">
      <w:r>
        <w:separator/>
      </w:r>
    </w:p>
  </w:endnote>
  <w:endnote w:type="continuationSeparator" w:id="0">
    <w:p w14:paraId="4ABAF6C0" w14:textId="77777777" w:rsidR="00171EB9" w:rsidRDefault="0017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D1E3E" w14:textId="77777777" w:rsidR="00171EB9" w:rsidRDefault="00171EB9">
      <w:r>
        <w:separator/>
      </w:r>
    </w:p>
  </w:footnote>
  <w:footnote w:type="continuationSeparator" w:id="0">
    <w:p w14:paraId="44C4BE9E" w14:textId="77777777" w:rsidR="00171EB9" w:rsidRDefault="0017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2EC1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1EB9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B7AF6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5B51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6853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E7338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B8A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97EB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0A6A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3A16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1780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5671A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550</Words>
  <Characters>3082</Characters>
  <Application>Microsoft Office Word</Application>
  <DocSecurity>0</DocSecurity>
  <Lines>205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211558</vt:lpstr>
      <vt:lpstr>MTG_TITLE</vt:lpstr>
    </vt:vector>
  </TitlesOfParts>
  <Company>3GPP Support Team</Company>
  <LinksUpToDate>false</LinksUpToDate>
  <CharactersWithSpaces>3507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211558</dc:title>
  <dc:subject>7.1.1.2.1</dc:subject>
  <dc:creator>Michael Sanders, John M Meredith</dc:creator>
  <cp:keywords>2156</cp:keywords>
  <dc:description>7_1_1_2_1</dc:description>
  <cp:lastModifiedBy>Shaun Harry</cp:lastModifiedBy>
  <cp:revision>12</cp:revision>
  <cp:lastPrinted>1900-01-01T00:00:00Z</cp:lastPrinted>
  <dcterms:created xsi:type="dcterms:W3CDTF">2021-09-01T17:21:00Z</dcterms:created>
  <dcterms:modified xsi:type="dcterms:W3CDTF">2021-10-23T14:58:00Z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