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E2D" w:rsidRDefault="00041E2D" w:rsidP="00041E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R5s211525</w:t>
      </w:r>
      <w:r>
        <w:rPr>
          <w:b/>
          <w:i/>
          <w:noProof/>
          <w:sz w:val="28"/>
        </w:rPr>
        <w:fldChar w:fldCharType="end"/>
      </w:r>
    </w:p>
    <w:p w:rsidR="00041E2D" w:rsidRDefault="00041E2D" w:rsidP="00041E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E2D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E2D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E2D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:rsidTr="006B028C">
        <w:tc>
          <w:tcPr>
            <w:tcW w:w="142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1E2D" w:rsidRPr="00410371" w:rsidRDefault="00041E2D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1E2D" w:rsidRDefault="00041E2D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1E2D" w:rsidRPr="00410371" w:rsidRDefault="00041E2D" w:rsidP="006B02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1E2D" w:rsidRDefault="00041E2D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1E2D" w:rsidRPr="00410371" w:rsidRDefault="00041E2D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41E2D" w:rsidRDefault="00041E2D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1E2D" w:rsidRPr="00410371" w:rsidRDefault="00041E2D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1E2D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1E2D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1E2D" w:rsidRPr="00F25D98" w:rsidRDefault="00041E2D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E2D" w:rsidTr="006B028C">
        <w:tc>
          <w:tcPr>
            <w:tcW w:w="9641" w:type="dxa"/>
            <w:gridSpan w:val="9"/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1E2D" w:rsidRDefault="00041E2D" w:rsidP="00041E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E2D" w:rsidTr="006B028C">
        <w:tc>
          <w:tcPr>
            <w:tcW w:w="2835" w:type="dxa"/>
          </w:tcPr>
          <w:p w:rsidR="00041E2D" w:rsidRDefault="00041E2D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1E2D" w:rsidRDefault="00041E2D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E2D" w:rsidRDefault="00041E2D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1E2D" w:rsidRDefault="00041E2D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E2D" w:rsidRDefault="00041E2D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41E2D" w:rsidRDefault="00041E2D" w:rsidP="00041E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E2D" w:rsidTr="006B028C">
        <w:tc>
          <w:tcPr>
            <w:tcW w:w="9640" w:type="dxa"/>
            <w:gridSpan w:val="11"/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E2D" w:rsidRDefault="00041E2D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fl_ReturnSingleMeasObjectToAddMod_OtherRATorBelowBand64</w:t>
            </w:r>
            <w:r>
              <w:fldChar w:fldCharType="end"/>
            </w:r>
          </w:p>
        </w:tc>
      </w:tr>
      <w:tr w:rsidR="00041E2D" w:rsidTr="006B028C">
        <w:tc>
          <w:tcPr>
            <w:tcW w:w="1843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:rsidTr="006B028C">
        <w:tc>
          <w:tcPr>
            <w:tcW w:w="1843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E2D" w:rsidRDefault="00041E2D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41E2D" w:rsidTr="006B028C">
        <w:tc>
          <w:tcPr>
            <w:tcW w:w="1843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E2D" w:rsidRDefault="00041E2D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41E2D" w:rsidTr="006B028C">
        <w:tc>
          <w:tcPr>
            <w:tcW w:w="1843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:rsidTr="006B028C">
        <w:tc>
          <w:tcPr>
            <w:tcW w:w="1843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1E2D" w:rsidRDefault="00041E2D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1E2D" w:rsidRDefault="00041E2D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E2D" w:rsidRDefault="00041E2D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041E2D" w:rsidTr="006B028C">
        <w:tc>
          <w:tcPr>
            <w:tcW w:w="1843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1E2D" w:rsidRDefault="00041E2D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1E2D" w:rsidRDefault="00041E2D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E2D" w:rsidRDefault="00041E2D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E2D" w:rsidRDefault="00041E2D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1E2D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1E2D" w:rsidRDefault="00041E2D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1E2D" w:rsidRDefault="00041E2D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1E2D" w:rsidRPr="007C2097" w:rsidRDefault="00041E2D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E2D" w:rsidTr="006B028C">
        <w:tc>
          <w:tcPr>
            <w:tcW w:w="1843" w:type="dxa"/>
          </w:tcPr>
          <w:p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C15EEF">
              <w:rPr>
                <w:i/>
                <w:noProof/>
              </w:rPr>
              <w:t>fl_ReturnSingleMeasObjectToAddMod_OtherRATorBelowBand64</w:t>
            </w:r>
            <w:r>
              <w:rPr>
                <w:noProof/>
              </w:rPr>
              <w:t xml:space="preserve"> used to add extension of ARFCN in case that band used are greater than 64 in RRC messages.</w:t>
            </w:r>
          </w:p>
          <w:p w:rsidR="00C71CFB" w:rsidRDefault="00C71CFB" w:rsidP="00C71CFB">
            <w:pPr>
              <w:pStyle w:val="CRCoverPage"/>
              <w:spacing w:after="0"/>
              <w:rPr>
                <w:noProof/>
              </w:rPr>
            </w:pPr>
          </w:p>
          <w:p w:rsidR="00C71CFB" w:rsidRPr="00C15EEF" w:rsidRDefault="00C71CFB" w:rsidP="00C71CFB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case that band is lesser than 64 template returned value will be uninitialized, provoking a runtime error later when used as part of </w:t>
            </w:r>
            <w:r w:rsidRPr="00C15EEF">
              <w:rPr>
                <w:i/>
                <w:noProof/>
              </w:rPr>
              <w:t>MeasObjectToAddModList-v9e0</w:t>
            </w:r>
            <w:r>
              <w:rPr>
                <w:i/>
                <w:noProof/>
              </w:rPr>
              <w:t xml:space="preserve"> </w:t>
            </w:r>
            <w:r w:rsidRPr="0030451F">
              <w:rPr>
                <w:noProof/>
              </w:rPr>
              <w:t>assigment</w:t>
            </w:r>
            <w:r w:rsidRPr="00C15EEF">
              <w:rPr>
                <w:i/>
                <w:noProof/>
              </w:rPr>
              <w:t>.</w:t>
            </w:r>
          </w:p>
          <w:p w:rsidR="00C71CFB" w:rsidRDefault="00C71CFB" w:rsidP="00C71CFB">
            <w:pPr>
              <w:pStyle w:val="CRCoverPage"/>
              <w:spacing w:after="0"/>
              <w:rPr>
                <w:noProof/>
              </w:rPr>
            </w:pPr>
          </w:p>
          <w:p w:rsidR="00C71CFB" w:rsidRPr="00C15EEF" w:rsidRDefault="00C71CFB" w:rsidP="00C71CF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To solve this issue, template restriction must be changed from </w:t>
            </w:r>
            <w:r w:rsidRPr="00C15EEF">
              <w:rPr>
                <w:i/>
                <w:noProof/>
                <w:lang w:val="en-US"/>
              </w:rPr>
              <w:t>value</w:t>
            </w:r>
            <w:r>
              <w:rPr>
                <w:noProof/>
                <w:lang w:val="en-US"/>
              </w:rPr>
              <w:t xml:space="preserve"> to </w:t>
            </w:r>
            <w:r w:rsidRPr="00C15EEF">
              <w:rPr>
                <w:i/>
                <w:noProof/>
                <w:lang w:val="en-US"/>
              </w:rPr>
              <w:t>omit</w:t>
            </w:r>
            <w:r>
              <w:rPr>
                <w:i/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being </w:t>
            </w:r>
            <w:r w:rsidRPr="00C15EEF">
              <w:rPr>
                <w:noProof/>
                <w:lang w:val="en-US"/>
              </w:rPr>
              <w:t>MeasObjectEUTRA-v9e0</w:t>
            </w:r>
            <w:r>
              <w:rPr>
                <w:noProof/>
                <w:lang w:val="en-US"/>
              </w:rPr>
              <w:t xml:space="preserve"> of OPTIONAL nature, and initialize it to </w:t>
            </w:r>
            <w:r w:rsidRPr="00C15EEF">
              <w:rPr>
                <w:i/>
                <w:noProof/>
                <w:lang w:val="en-US"/>
              </w:rPr>
              <w:t>omit</w:t>
            </w:r>
            <w:r>
              <w:rPr>
                <w:noProof/>
                <w:lang w:val="en-US"/>
              </w:rPr>
              <w:t>.</w:t>
            </w: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1CFB" w:rsidRPr="00300C5B" w:rsidRDefault="00C71CFB" w:rsidP="00C71CF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template restriccion as well as initialized the template to </w:t>
            </w:r>
            <w:r w:rsidRPr="00C15EEF">
              <w:rPr>
                <w:i/>
                <w:noProof/>
                <w:lang w:val="en-US"/>
              </w:rPr>
              <w:t>omit</w:t>
            </w:r>
            <w:r>
              <w:rPr>
                <w:noProof/>
              </w:rPr>
              <w:t>.</w:t>
            </w: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C71CFB" w:rsidTr="006B028C">
        <w:tc>
          <w:tcPr>
            <w:tcW w:w="2694" w:type="dxa"/>
            <w:gridSpan w:val="2"/>
          </w:tcPr>
          <w:p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8.3.1.12 and many other LTE testcases</w:t>
            </w: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1CFB" w:rsidRDefault="00C71CFB" w:rsidP="00C71C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1CFB" w:rsidRDefault="00C71CFB" w:rsidP="00C71C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1CFB" w:rsidRDefault="00C71CFB" w:rsidP="00C71CFB">
            <w:pPr>
              <w:pStyle w:val="CRCoverPage"/>
              <w:spacing w:after="0"/>
              <w:rPr>
                <w:noProof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1CFB" w:rsidRPr="008863B9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1CFB" w:rsidRPr="008863B9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1CFB" w:rsidRPr="008863B9" w:rsidRDefault="00C71CFB" w:rsidP="00C71C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CFB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1CFB" w:rsidRDefault="00C71CFB" w:rsidP="00C71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8552764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0D5932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5932" w:rsidRPr="002413EF">
        <w:rPr>
          <w:rFonts w:ascii="Arial" w:hAnsi="Arial" w:cs="Arial"/>
          <w:iCs/>
        </w:rPr>
        <w:t>Table of Contents</w:t>
      </w:r>
      <w:r w:rsidR="000D5932">
        <w:tab/>
      </w:r>
      <w:r w:rsidR="000D5932">
        <w:fldChar w:fldCharType="begin"/>
      </w:r>
      <w:r w:rsidR="000D5932">
        <w:instrText xml:space="preserve"> PAGEREF _Toc85527642 \h </w:instrText>
      </w:r>
      <w:r w:rsidR="000D5932">
        <w:fldChar w:fldCharType="separate"/>
      </w:r>
      <w:r w:rsidR="000D5932">
        <w:t>3</w:t>
      </w:r>
      <w:r w:rsidR="000D5932">
        <w:fldChar w:fldCharType="end"/>
      </w:r>
    </w:p>
    <w:p w:rsidR="000D5932" w:rsidRDefault="000D5932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2413E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2413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_Toc85527643 \h </w:instrText>
      </w:r>
      <w:r>
        <w:fldChar w:fldCharType="separate"/>
      </w:r>
      <w:r>
        <w:t>4</w:t>
      </w:r>
      <w:r>
        <w:fldChar w:fldCharType="end"/>
      </w:r>
    </w:p>
    <w:p w:rsidR="000D5932" w:rsidRPr="000D5932" w:rsidRDefault="000D593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413EF">
        <w:rPr>
          <w:b/>
          <w:lang w:val="pt-BR"/>
        </w:rPr>
        <w:t>1.1</w:t>
      </w:r>
      <w:r w:rsidRPr="000D593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413EF">
        <w:rPr>
          <w:b/>
        </w:rPr>
        <w:t>Correction to function fl_ReturnSingleMeasObjectToAddMod_OtherRATorBelowBand64</w:t>
      </w:r>
      <w:r>
        <w:tab/>
      </w:r>
      <w:r>
        <w:fldChar w:fldCharType="begin"/>
      </w:r>
      <w:r>
        <w:instrText xml:space="preserve"> PAGEREF _Toc85527644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85527643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85527644"/>
      <w:r w:rsidRPr="000D5932">
        <w:rPr>
          <w:b/>
        </w:rPr>
        <w:t>Correction to function fl_ReturnSingleMeasObjectToAddMod_OtherRATorBelowBand64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0D5932" w:rsidRDefault="000D5932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0D5932">
              <w:rPr>
                <w:noProof/>
              </w:rPr>
              <w:t>fl_ReturnSingleMeasObjectToAddMod_OtherRATorBelowBand64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0451F" w:rsidRPr="0030451F" w:rsidRDefault="0030451F" w:rsidP="0030451F">
            <w:pPr>
              <w:pStyle w:val="CRCoverPage"/>
              <w:ind w:left="100"/>
              <w:rPr>
                <w:bCs/>
                <w:i/>
              </w:rPr>
            </w:pPr>
            <w:r w:rsidRPr="0030451F">
              <w:rPr>
                <w:bCs/>
              </w:rPr>
              <w:t xml:space="preserve">In case that band is lesser than 64 template returned value will be uninitialized, provoking a runtime error later when used as part of </w:t>
            </w:r>
            <w:r w:rsidRPr="0030451F">
              <w:rPr>
                <w:bCs/>
                <w:i/>
              </w:rPr>
              <w:t xml:space="preserve">MeasObjectToAddModList-v9e0 </w:t>
            </w:r>
            <w:proofErr w:type="spellStart"/>
            <w:r w:rsidRPr="0030451F">
              <w:rPr>
                <w:bCs/>
              </w:rPr>
              <w:t>assigment</w:t>
            </w:r>
            <w:proofErr w:type="spellEnd"/>
            <w:r w:rsidRPr="0030451F">
              <w:rPr>
                <w:bCs/>
                <w:i/>
              </w:rPr>
              <w:t>.</w:t>
            </w:r>
          </w:p>
          <w:p w:rsidR="005C576A" w:rsidRPr="00691551" w:rsidRDefault="0030451F" w:rsidP="0030451F">
            <w:pPr>
              <w:pStyle w:val="CRCoverPage"/>
              <w:ind w:left="100"/>
              <w:rPr>
                <w:bCs/>
              </w:rPr>
            </w:pPr>
            <w:r w:rsidRPr="0030451F">
              <w:rPr>
                <w:bCs/>
                <w:lang w:val="en-US"/>
              </w:rPr>
              <w:t>To solve this issue, template restriction must be change</w:t>
            </w:r>
            <w:r w:rsidR="00460D71">
              <w:rPr>
                <w:bCs/>
                <w:lang w:val="en-US"/>
              </w:rPr>
              <w:t>d</w:t>
            </w:r>
            <w:r w:rsidRPr="0030451F">
              <w:rPr>
                <w:bCs/>
                <w:lang w:val="en-US"/>
              </w:rPr>
              <w:t xml:space="preserve"> from </w:t>
            </w:r>
            <w:r w:rsidRPr="0030451F">
              <w:rPr>
                <w:bCs/>
                <w:i/>
                <w:lang w:val="en-US"/>
              </w:rPr>
              <w:t>value</w:t>
            </w:r>
            <w:r w:rsidRPr="0030451F">
              <w:rPr>
                <w:bCs/>
                <w:lang w:val="en-US"/>
              </w:rPr>
              <w:t xml:space="preserve"> to </w:t>
            </w:r>
            <w:r w:rsidRPr="0030451F">
              <w:rPr>
                <w:bCs/>
                <w:i/>
                <w:lang w:val="en-US"/>
              </w:rPr>
              <w:t xml:space="preserve">omit, </w:t>
            </w:r>
            <w:r w:rsidRPr="0030451F">
              <w:rPr>
                <w:bCs/>
                <w:lang w:val="en-US"/>
              </w:rPr>
              <w:t xml:space="preserve">being MeasObjectEUTRA-v9e0 of OPTIONAL nature, and initialize it to </w:t>
            </w:r>
            <w:r w:rsidRPr="0030451F">
              <w:rPr>
                <w:bCs/>
                <w:i/>
                <w:lang w:val="en-US"/>
              </w:rPr>
              <w:t>omit</w:t>
            </w:r>
            <w:r w:rsidRPr="0030451F">
              <w:rPr>
                <w:bCs/>
                <w:lang w:val="en-US"/>
              </w:rPr>
              <w:t>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30451F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30451F">
              <w:rPr>
                <w:noProof/>
                <w:lang w:val="en-US"/>
              </w:rPr>
              <w:t xml:space="preserve">Changed template restriccion as well as initialized the template to </w:t>
            </w:r>
            <w:r w:rsidRPr="0030451F">
              <w:rPr>
                <w:i/>
                <w:noProof/>
                <w:lang w:val="en-US"/>
              </w:rPr>
              <w:t>omit</w:t>
            </w:r>
            <w:r w:rsidRPr="0030451F">
              <w:rPr>
                <w:noProof/>
              </w:rPr>
              <w:t>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30451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30451F">
              <w:rPr>
                <w:rFonts w:ascii="Arial" w:hAnsi="Arial" w:cs="Arial"/>
                <w:noProof/>
                <w:lang w:val="en-US"/>
              </w:rPr>
              <w:t>EUTRA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30451F">
              <w:rPr>
                <w:rFonts w:ascii="Arial" w:hAnsi="Arial" w:cs="Arial"/>
                <w:noProof/>
                <w:lang w:val="en-US"/>
              </w:rPr>
              <w:t>EUTRA_Measurement_Templates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function fl_ReturnSingleMeasObjectToAddMod_OtherRATorBelowBand64(template (omit) ARFCN_ValueEUTRA_r9 p_ARFCN_ValueEUTRA_r9) return template (value) MeasObjectToAddMod_v9e0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{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var template (value) MeasObjectToAddMod_v9e0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</w:t>
            </w:r>
            <w:proofErr w:type="gramStart"/>
            <w:r w:rsidRPr="0030451F">
              <w:rPr>
                <w:rFonts w:ascii="Arial" w:hAnsi="Arial"/>
                <w:lang w:eastAsia="en-GB"/>
              </w:rPr>
              <w:t>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0451F">
              <w:rPr>
                <w:rFonts w:ascii="Arial" w:hAnsi="Arial"/>
                <w:lang w:eastAsia="en-GB"/>
              </w:rPr>
              <w:t>= { };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(p_ARFCN_ValueEUTRA_r9)) {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>(f_EUTRA_ARFCN_Value_v9e0(p_ARFCN_ValueEUTRA_r9))) {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</w:t>
            </w:r>
            <w:proofErr w:type="gramStart"/>
            <w:r w:rsidRPr="0030451F">
              <w:rPr>
                <w:rFonts w:ascii="Arial" w:hAnsi="Arial"/>
                <w:lang w:eastAsia="en-GB"/>
              </w:rPr>
              <w:t>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0451F">
              <w:rPr>
                <w:rFonts w:ascii="Arial" w:hAnsi="Arial"/>
                <w:lang w:eastAsia="en-GB"/>
              </w:rPr>
              <w:t>= cs_MeasObjectToAddMod_v9e0(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30451F">
              <w:rPr>
                <w:rFonts w:ascii="Arial" w:hAnsi="Arial"/>
                <w:lang w:eastAsia="en-GB"/>
              </w:rPr>
              <w:t>(p_ARFCN_ValueEUTRA_r9));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}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}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>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}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function fl_ReturnSingleMeasObjectToAddMod_OtherRATorBelowBand64(template (omit) ARFCN_ValueEUTRA_r9 p_ARFCN_ValueEUTRA_r9) return template (</w:t>
            </w:r>
            <w:r w:rsidRPr="0030451F">
              <w:rPr>
                <w:rFonts w:ascii="Arial" w:hAnsi="Arial"/>
                <w:highlight w:val="yellow"/>
                <w:lang w:eastAsia="en-GB"/>
              </w:rPr>
              <w:t>omit</w:t>
            </w:r>
            <w:r w:rsidRPr="0030451F">
              <w:rPr>
                <w:rFonts w:ascii="Arial" w:hAnsi="Arial"/>
                <w:lang w:eastAsia="en-GB"/>
              </w:rPr>
              <w:t xml:space="preserve">) MeasObjectToAddMod_v9e0 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{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var template (</w:t>
            </w:r>
            <w:r w:rsidRPr="0030451F">
              <w:rPr>
                <w:rFonts w:ascii="Arial" w:hAnsi="Arial"/>
                <w:highlight w:val="yellow"/>
                <w:lang w:eastAsia="en-GB"/>
              </w:rPr>
              <w:t>omit</w:t>
            </w:r>
            <w:r w:rsidRPr="0030451F">
              <w:rPr>
                <w:rFonts w:ascii="Arial" w:hAnsi="Arial"/>
                <w:lang w:eastAsia="en-GB"/>
              </w:rPr>
              <w:t xml:space="preserve">) MeasObjectToAddMod_v9e0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</w:t>
            </w:r>
            <w:proofErr w:type="gramStart"/>
            <w:r w:rsidRPr="0030451F">
              <w:rPr>
                <w:rFonts w:ascii="Arial" w:hAnsi="Arial"/>
                <w:lang w:eastAsia="en-GB"/>
              </w:rPr>
              <w:t>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0451F">
              <w:rPr>
                <w:rFonts w:ascii="Arial" w:hAnsi="Arial"/>
                <w:lang w:eastAsia="en-GB"/>
              </w:rPr>
              <w:t>= {</w:t>
            </w:r>
            <w:r w:rsidRPr="0030451F">
              <w:rPr>
                <w:rFonts w:ascii="Arial" w:hAnsi="Arial"/>
                <w:highlight w:val="yellow"/>
                <w:lang w:eastAsia="en-GB"/>
              </w:rPr>
              <w:t>omit</w:t>
            </w:r>
            <w:r w:rsidRPr="0030451F">
              <w:rPr>
                <w:rFonts w:ascii="Arial" w:hAnsi="Arial"/>
                <w:lang w:eastAsia="en-GB"/>
              </w:rPr>
              <w:t>};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(p_ARFCN_ValueEUTRA_r9)) {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>(f_EUTRA_ARFCN_Value_v9e0(p_ARFCN_ValueEUTRA_r9))) {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</w:t>
            </w:r>
            <w:proofErr w:type="gramStart"/>
            <w:r w:rsidRPr="0030451F">
              <w:rPr>
                <w:rFonts w:ascii="Arial" w:hAnsi="Arial"/>
                <w:lang w:eastAsia="en-GB"/>
              </w:rPr>
              <w:t>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0451F">
              <w:rPr>
                <w:rFonts w:ascii="Arial" w:hAnsi="Arial"/>
                <w:lang w:eastAsia="en-GB"/>
              </w:rPr>
              <w:t>= cs_MeasObjectToAddMod_v9e0(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30451F">
              <w:rPr>
                <w:rFonts w:ascii="Arial" w:hAnsi="Arial"/>
                <w:lang w:eastAsia="en-GB"/>
              </w:rPr>
              <w:t>(p_ARFCN_ValueEUTRA_r9));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}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}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>;</w:t>
            </w:r>
          </w:p>
          <w:p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}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641" w:rsidRDefault="000E4641">
      <w:r>
        <w:separator/>
      </w:r>
    </w:p>
  </w:endnote>
  <w:endnote w:type="continuationSeparator" w:id="0">
    <w:p w:rsidR="000E4641" w:rsidRDefault="000E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641" w:rsidRDefault="000E4641">
      <w:r>
        <w:separator/>
      </w:r>
    </w:p>
  </w:footnote>
  <w:footnote w:type="continuationSeparator" w:id="0">
    <w:p w:rsidR="000E4641" w:rsidRDefault="000E4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1E2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0E4641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0F3E"/>
    <w:rsid w:val="003A13AA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73933"/>
    <w:rsid w:val="00681541"/>
    <w:rsid w:val="00691551"/>
    <w:rsid w:val="00695808"/>
    <w:rsid w:val="006B46FB"/>
    <w:rsid w:val="006E21FB"/>
    <w:rsid w:val="006E6703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0F6A"/>
    <w:rsid w:val="009A290B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4431"/>
    <w:rsid w:val="00BF6689"/>
    <w:rsid w:val="00C01E37"/>
    <w:rsid w:val="00C15EEF"/>
    <w:rsid w:val="00C259BF"/>
    <w:rsid w:val="00C452B3"/>
    <w:rsid w:val="00C51E37"/>
    <w:rsid w:val="00C6540F"/>
    <w:rsid w:val="00C66BA2"/>
    <w:rsid w:val="00C71CFB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A4A51"/>
    <w:rsid w:val="00EB09B7"/>
    <w:rsid w:val="00EB7057"/>
    <w:rsid w:val="00EC4DC1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4105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379A26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451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6BA8A-D5F7-4654-9FDF-9DC9CBB0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2021-10-20T09:51:00Z</dcterms:created>
  <dcterms:modified xsi:type="dcterms:W3CDTF">2021-10-20T09:51:00Z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